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3A7" w:rsidRDefault="008B73A7" w:rsidP="00E544C6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Çatova  İlkokulu  4/ B Sınıfı Türkçe </w:t>
      </w:r>
    </w:p>
    <w:p w:rsidR="008B73A7" w:rsidRDefault="008B73A7" w:rsidP="00E544C6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2014/2015 1. Dönem 2. Yazılısı</w:t>
      </w:r>
    </w:p>
    <w:p w:rsidR="008B73A7" w:rsidRDefault="008B73A7" w:rsidP="00E544C6">
      <w:pPr>
        <w:spacing w:after="0"/>
        <w:jc w:val="center"/>
        <w:rPr>
          <w:rFonts w:ascii="Comic Sans MS" w:hAnsi="Comic Sans MS"/>
        </w:rPr>
      </w:pP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1-Aşağıdaki hangi cümlede </w:t>
      </w:r>
      <w:r w:rsidRPr="00BB23C0">
        <w:rPr>
          <w:rFonts w:ascii="Comic Sans MS" w:hAnsi="Comic Sans MS"/>
          <w:b/>
        </w:rPr>
        <w:t>geçmişte yapılan</w:t>
      </w:r>
      <w:r>
        <w:rPr>
          <w:rFonts w:ascii="Comic Sans MS" w:hAnsi="Comic Sans MS"/>
        </w:rPr>
        <w:t xml:space="preserve"> bir olaydan söz edilmektedir?</w:t>
      </w: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Kitaplarımın hepsini okuyacağım.                      B-Bakkal dönüşü sana uğrayacağım.</w:t>
      </w: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C-Annem akşam yemeğini hazırlıyor.                     D-Öğretmenimizin verdiği kağıdı kardeşim yırtmış.</w:t>
      </w:r>
    </w:p>
    <w:p w:rsidR="008B73A7" w:rsidRDefault="008B73A7" w:rsidP="00E544C6">
      <w:pPr>
        <w:spacing w:after="0"/>
        <w:rPr>
          <w:rFonts w:ascii="Comic Sans MS" w:hAnsi="Comic Sans MS"/>
        </w:rPr>
      </w:pP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</w:t>
      </w:r>
      <w:r w:rsidRPr="00630EFE">
        <w:rPr>
          <w:rFonts w:ascii="Comic Sans MS" w:hAnsi="Comic Sans MS"/>
          <w:i/>
        </w:rPr>
        <w:t xml:space="preserve">- ‘’Arkadaşlarımla maçtan sonra sizin </w:t>
      </w:r>
      <w:r>
        <w:rPr>
          <w:rFonts w:ascii="Comic Sans MS" w:hAnsi="Comic Sans MS"/>
          <w:i/>
        </w:rPr>
        <w:t>eve</w:t>
      </w:r>
      <w:r w:rsidRPr="00630EFE">
        <w:rPr>
          <w:rFonts w:ascii="Comic Sans MS" w:hAnsi="Comic Sans MS"/>
          <w:i/>
        </w:rPr>
        <w:t xml:space="preserve"> geleceğiz.’’</w:t>
      </w:r>
    </w:p>
    <w:p w:rsidR="008B73A7" w:rsidRPr="00BB23C0" w:rsidRDefault="008B73A7" w:rsidP="00E544C6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Cümlesinde aşağıdaki sorulardan hangisinin </w:t>
      </w:r>
      <w:r w:rsidRPr="00BB23C0">
        <w:rPr>
          <w:rFonts w:ascii="Comic Sans MS" w:hAnsi="Comic Sans MS"/>
          <w:b/>
        </w:rPr>
        <w:t>cevabı yoktur?</w:t>
      </w: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A-Kim                              B-Ne zaman</w:t>
      </w: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C-Nereye                        D-Niçin</w:t>
      </w:r>
    </w:p>
    <w:p w:rsidR="008B73A7" w:rsidRDefault="008B73A7" w:rsidP="00E544C6">
      <w:pPr>
        <w:spacing w:after="0"/>
        <w:rPr>
          <w:rFonts w:ascii="Comic Sans MS" w:hAnsi="Comic Sans MS"/>
        </w:rPr>
      </w:pP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3-Aşağıdaki cümlelerin hangisinde </w:t>
      </w:r>
      <w:r w:rsidRPr="00BB23C0">
        <w:rPr>
          <w:rFonts w:ascii="Comic Sans MS" w:hAnsi="Comic Sans MS"/>
          <w:b/>
        </w:rPr>
        <w:t>yanlış yazılan</w:t>
      </w:r>
      <w:r>
        <w:rPr>
          <w:rFonts w:ascii="Comic Sans MS" w:hAnsi="Comic Sans MS"/>
        </w:rPr>
        <w:t xml:space="preserve"> bir kelime </w:t>
      </w:r>
      <w:r w:rsidRPr="00BB23C0">
        <w:rPr>
          <w:rFonts w:ascii="Comic Sans MS" w:hAnsi="Comic Sans MS"/>
          <w:b/>
        </w:rPr>
        <w:t>yoktur?</w:t>
      </w: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A-Yağmır yağarken şemşiyemi açamadım.</w:t>
      </w: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B-Kirbit bulamadığımız için sobayı yakamadık.</w:t>
      </w: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C-Bana çok hoş bir sürpriz yaptınız.</w:t>
      </w: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D-Bugün herkez bu gasteyi okudu.</w:t>
      </w:r>
    </w:p>
    <w:p w:rsidR="008B73A7" w:rsidRDefault="008B73A7" w:rsidP="00E544C6">
      <w:pPr>
        <w:spacing w:after="0"/>
        <w:rPr>
          <w:rFonts w:ascii="Comic Sans MS" w:hAnsi="Comic Sans MS"/>
        </w:rPr>
      </w:pP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4-Aşağıdaki cümlelerden hangisinin sonuna diğerlerinden </w:t>
      </w:r>
      <w:r w:rsidRPr="00BB23C0">
        <w:rPr>
          <w:rFonts w:ascii="Comic Sans MS" w:hAnsi="Comic Sans MS"/>
          <w:b/>
        </w:rPr>
        <w:t>farklı bir noktalama işareti</w:t>
      </w:r>
      <w:r>
        <w:rPr>
          <w:rFonts w:ascii="Comic Sans MS" w:hAnsi="Comic Sans MS"/>
        </w:rPr>
        <w:t xml:space="preserve"> konur?</w:t>
      </w: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A-Bana renkli kalemler almanı bekliyorum(  )</w:t>
      </w: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B-Bu akşam mı gelecekmiş(  )</w:t>
      </w: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C-Bu işte neden  başarısız oldunuz(  )</w:t>
      </w: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D-Hangi konuları anlamadın ki(  )</w:t>
      </w:r>
    </w:p>
    <w:p w:rsidR="008B73A7" w:rsidRDefault="008B73A7" w:rsidP="00E544C6">
      <w:pPr>
        <w:spacing w:after="0"/>
        <w:rPr>
          <w:rFonts w:ascii="Comic Sans MS" w:hAnsi="Comic Sans MS"/>
        </w:rPr>
      </w:pPr>
    </w:p>
    <w:p w:rsidR="008B73A7" w:rsidRDefault="008B73A7" w:rsidP="005953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Pr="0059536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 sözcüklerden hangisine ‘</w:t>
      </w:r>
      <w:r w:rsidRPr="00BB23C0">
        <w:rPr>
          <w:rFonts w:ascii="Comic Sans MS" w:hAnsi="Comic Sans MS"/>
          <w:b/>
        </w:rPr>
        <w:t>’-um</w:t>
      </w:r>
      <w:r>
        <w:rPr>
          <w:rFonts w:ascii="Comic Sans MS" w:hAnsi="Comic Sans MS"/>
        </w:rPr>
        <w:t xml:space="preserve"> ‘’ eki getirilirse sözcüğün ikinci hecesindeki </w:t>
      </w:r>
      <w:r w:rsidRPr="00D846F8">
        <w:rPr>
          <w:rFonts w:ascii="Comic Sans MS" w:hAnsi="Comic Sans MS"/>
          <w:b/>
        </w:rPr>
        <w:t>ünlü harf düşer?</w:t>
      </w:r>
    </w:p>
    <w:p w:rsidR="008B73A7" w:rsidRDefault="008B73A7" w:rsidP="005953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A-kol            B-burun            C-odun           D-yoksul</w:t>
      </w:r>
    </w:p>
    <w:p w:rsidR="008B73A7" w:rsidRDefault="008B73A7" w:rsidP="00595365">
      <w:pPr>
        <w:spacing w:after="0"/>
        <w:rPr>
          <w:rFonts w:ascii="Comic Sans MS" w:hAnsi="Comic Sans MS"/>
        </w:rPr>
      </w:pP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6-Aşağıdakilerin hangisinde  ‘ ’</w:t>
      </w:r>
      <w:r w:rsidRPr="00BB23C0">
        <w:rPr>
          <w:rFonts w:ascii="Comic Sans MS" w:hAnsi="Comic Sans MS"/>
          <w:b/>
        </w:rPr>
        <w:t>dolu</w:t>
      </w:r>
      <w:r>
        <w:rPr>
          <w:rFonts w:ascii="Comic Sans MS" w:hAnsi="Comic Sans MS"/>
        </w:rPr>
        <w:t xml:space="preserve"> ’’ sözcüğü diğerlerinden </w:t>
      </w:r>
      <w:r w:rsidRPr="00BB23C0">
        <w:rPr>
          <w:rFonts w:ascii="Comic Sans MS" w:hAnsi="Comic Sans MS"/>
          <w:b/>
        </w:rPr>
        <w:t>farklı bir anlamda</w:t>
      </w:r>
      <w:r>
        <w:rPr>
          <w:rFonts w:ascii="Comic Sans MS" w:hAnsi="Comic Sans MS"/>
        </w:rPr>
        <w:t xml:space="preserve"> kullanılmıştır?</w:t>
      </w: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A-Elleri yara bere doluydu</w:t>
      </w: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B-Dolu yüzünden trafik kazaları olmuştu</w:t>
      </w: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C-Sürahi ağzına kadar ayran doluydu</w:t>
      </w: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D-İzmir’e giden tüm otobüsler doluydu</w:t>
      </w:r>
    </w:p>
    <w:p w:rsidR="008B73A7" w:rsidRDefault="008B73A7" w:rsidP="00E544C6">
      <w:pPr>
        <w:spacing w:after="0"/>
        <w:rPr>
          <w:rFonts w:ascii="Comic Sans MS" w:hAnsi="Comic Sans MS"/>
        </w:rPr>
      </w:pP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7-Aşağıdaki hangi cümlede </w:t>
      </w:r>
      <w:r w:rsidRPr="00BB23C0">
        <w:rPr>
          <w:rFonts w:ascii="Comic Sans MS" w:hAnsi="Comic Sans MS"/>
          <w:b/>
        </w:rPr>
        <w:t>zıt anlamlı kelimeler</w:t>
      </w:r>
      <w:r>
        <w:rPr>
          <w:rFonts w:ascii="Comic Sans MS" w:hAnsi="Comic Sans MS"/>
        </w:rPr>
        <w:t xml:space="preserve"> bir arada </w:t>
      </w:r>
      <w:r w:rsidRPr="00BB23C0">
        <w:rPr>
          <w:rFonts w:ascii="Comic Sans MS" w:hAnsi="Comic Sans MS"/>
          <w:b/>
        </w:rPr>
        <w:t>kullanılmamıştır</w:t>
      </w:r>
      <w:r>
        <w:rPr>
          <w:rFonts w:ascii="Comic Sans MS" w:hAnsi="Comic Sans MS"/>
          <w:b/>
        </w:rPr>
        <w:t>?</w:t>
      </w: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A-Bu hafta tüm konuları tekrar işleyeceğiz</w:t>
      </w: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B-Uzak bir şehirden daha yakın bir şehre geldik</w:t>
      </w: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C-Tüm sorulara doğru cevap verdim</w:t>
      </w:r>
    </w:p>
    <w:p w:rsidR="008B73A7" w:rsidRDefault="008B73A7" w:rsidP="00E544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D-Yeni eşyaları alınca eskileri çöpe attılar</w:t>
      </w:r>
    </w:p>
    <w:p w:rsidR="008B73A7" w:rsidRDefault="008B73A7" w:rsidP="00E544C6">
      <w:pPr>
        <w:spacing w:after="0"/>
        <w:rPr>
          <w:rFonts w:ascii="Comic Sans MS" w:hAnsi="Comic Sans MS"/>
        </w:rPr>
      </w:pPr>
    </w:p>
    <w:tbl>
      <w:tblPr>
        <w:tblW w:w="0" w:type="auto"/>
        <w:jc w:val="center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8"/>
        <w:gridCol w:w="1011"/>
        <w:gridCol w:w="783"/>
        <w:gridCol w:w="1118"/>
        <w:gridCol w:w="1075"/>
      </w:tblGrid>
      <w:tr w:rsidR="008B73A7" w:rsidRPr="00B73D54" w:rsidTr="00B73D54">
        <w:trPr>
          <w:jc w:val="center"/>
        </w:trPr>
        <w:tc>
          <w:tcPr>
            <w:tcW w:w="1208" w:type="dxa"/>
            <w:shd w:val="clear" w:color="auto" w:fill="FDE9D9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kardeşler</w:t>
            </w:r>
          </w:p>
        </w:tc>
        <w:tc>
          <w:tcPr>
            <w:tcW w:w="1011" w:type="dxa"/>
            <w:shd w:val="clear" w:color="auto" w:fill="FDE9D9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şarkılar</w:t>
            </w:r>
          </w:p>
        </w:tc>
        <w:tc>
          <w:tcPr>
            <w:tcW w:w="783" w:type="dxa"/>
            <w:shd w:val="clear" w:color="auto" w:fill="FDE9D9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evler</w:t>
            </w:r>
          </w:p>
        </w:tc>
        <w:tc>
          <w:tcPr>
            <w:tcW w:w="1118" w:type="dxa"/>
            <w:shd w:val="clear" w:color="auto" w:fill="FDE9D9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kalemler</w:t>
            </w:r>
          </w:p>
        </w:tc>
        <w:tc>
          <w:tcPr>
            <w:tcW w:w="1075" w:type="dxa"/>
            <w:shd w:val="clear" w:color="auto" w:fill="FDE9D9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cevizler</w:t>
            </w:r>
          </w:p>
        </w:tc>
      </w:tr>
    </w:tbl>
    <w:p w:rsidR="008B73A7" w:rsidRPr="00E60882" w:rsidRDefault="008B73A7" w:rsidP="00595365">
      <w:pPr>
        <w:spacing w:after="0"/>
        <w:rPr>
          <w:rFonts w:ascii="Comic Sans MS" w:hAnsi="Comic Sans MS"/>
          <w:sz w:val="10"/>
          <w:szCs w:val="10"/>
        </w:rPr>
      </w:pPr>
    </w:p>
    <w:p w:rsidR="008B73A7" w:rsidRDefault="008B73A7" w:rsidP="005953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8-Yukarıdaki sözcüklerin </w:t>
      </w:r>
      <w:r w:rsidRPr="00BB23C0">
        <w:rPr>
          <w:rFonts w:ascii="Comic Sans MS" w:hAnsi="Comic Sans MS"/>
          <w:b/>
        </w:rPr>
        <w:t>tekil halleri</w:t>
      </w:r>
      <w:r>
        <w:rPr>
          <w:rFonts w:ascii="Comic Sans MS" w:hAnsi="Comic Sans MS"/>
        </w:rPr>
        <w:t xml:space="preserve"> hangi seçenekte </w:t>
      </w:r>
      <w:r w:rsidRPr="00DF5F79">
        <w:rPr>
          <w:rFonts w:ascii="Comic Sans MS" w:hAnsi="Comic Sans MS"/>
          <w:b/>
        </w:rPr>
        <w:t>doğru verilmiştir?</w:t>
      </w:r>
    </w:p>
    <w:p w:rsidR="008B73A7" w:rsidRDefault="008B73A7" w:rsidP="005953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A-kardeş-şarkılar-ev-kalem-ceviz        </w:t>
      </w:r>
    </w:p>
    <w:p w:rsidR="008B73A7" w:rsidRDefault="008B73A7" w:rsidP="005953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B-kardeş-şarkı-evler-kalem-ceviz</w:t>
      </w:r>
    </w:p>
    <w:p w:rsidR="008B73A7" w:rsidRDefault="008B73A7" w:rsidP="005953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C-kardeş-şarkı-ev-kalem-ceviz             </w:t>
      </w:r>
    </w:p>
    <w:p w:rsidR="008B73A7" w:rsidRDefault="008B73A7" w:rsidP="005953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D-kardeşler-şarkılar-ev-kalem-ceviz</w:t>
      </w:r>
    </w:p>
    <w:p w:rsidR="008B73A7" w:rsidRDefault="008B73A7" w:rsidP="00E544C6">
      <w:pPr>
        <w:spacing w:after="0"/>
        <w:rPr>
          <w:rFonts w:ascii="Comic Sans MS" w:hAnsi="Comic Sans MS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20"/>
      </w:tblGrid>
      <w:tr w:rsidR="008B73A7" w:rsidRPr="00B73D54" w:rsidTr="00B73D54">
        <w:tc>
          <w:tcPr>
            <w:tcW w:w="4820" w:type="dxa"/>
            <w:shd w:val="clear" w:color="auto" w:fill="DAEEF3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  <w:r w:rsidRPr="00B73D54">
              <w:rPr>
                <w:rFonts w:ascii="Comic Sans MS" w:hAnsi="Comic Sans MS"/>
              </w:rPr>
              <w:t>Arkadaşlarımızın yaşadığı üzüntülere sevinmemeliyiz. Arkadaşlarımızla  alay etmemeliyiz. Bir gün bizde onlar gibi üzüntü yaşayabiliriz veya alay edilebilecek bir duruma düşebiliriz.</w:t>
            </w:r>
          </w:p>
        </w:tc>
      </w:tr>
    </w:tbl>
    <w:p w:rsidR="008B73A7" w:rsidRPr="00FA31D6" w:rsidRDefault="008B73A7" w:rsidP="00595365">
      <w:pPr>
        <w:spacing w:after="0"/>
        <w:rPr>
          <w:rFonts w:ascii="Comic Sans MS" w:hAnsi="Comic Sans MS"/>
          <w:b/>
          <w:sz w:val="10"/>
          <w:szCs w:val="10"/>
        </w:rPr>
      </w:pPr>
    </w:p>
    <w:p w:rsidR="008B73A7" w:rsidRDefault="008B73A7" w:rsidP="005953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10-Yukarıdaki açıklamalara göre en uygun </w:t>
      </w:r>
      <w:r w:rsidRPr="002B3EF5">
        <w:rPr>
          <w:rFonts w:ascii="Comic Sans MS" w:hAnsi="Comic Sans MS"/>
          <w:b/>
        </w:rPr>
        <w:t>atasözü</w:t>
      </w:r>
      <w:r>
        <w:rPr>
          <w:rFonts w:ascii="Comic Sans MS" w:hAnsi="Comic Sans MS"/>
        </w:rPr>
        <w:t xml:space="preserve"> hangisidir?</w:t>
      </w:r>
    </w:p>
    <w:p w:rsidR="008B73A7" w:rsidRDefault="008B73A7" w:rsidP="005953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A-Sakla samanı gelir zamanı           </w:t>
      </w:r>
    </w:p>
    <w:p w:rsidR="008B73A7" w:rsidRDefault="008B73A7" w:rsidP="005953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B-Gülme komşuna gelir başına</w:t>
      </w:r>
    </w:p>
    <w:p w:rsidR="008B73A7" w:rsidRDefault="008B73A7" w:rsidP="005953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C-Ağaç yaşken eğilir                       </w:t>
      </w:r>
    </w:p>
    <w:p w:rsidR="008B73A7" w:rsidRDefault="008B73A7" w:rsidP="0059536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D-Üzüm üzüme baka baka kararır</w:t>
      </w:r>
    </w:p>
    <w:p w:rsidR="008B73A7" w:rsidRDefault="008B73A7" w:rsidP="00E544C6">
      <w:pPr>
        <w:spacing w:after="0"/>
        <w:rPr>
          <w:rFonts w:ascii="Comic Sans MS" w:hAnsi="Comic Sans MS"/>
        </w:rPr>
      </w:pPr>
    </w:p>
    <w:p w:rsidR="008B73A7" w:rsidRDefault="008B73A7" w:rsidP="002D1F9C">
      <w:pPr>
        <w:spacing w:after="0"/>
        <w:rPr>
          <w:rFonts w:ascii="Comic Sans MS" w:hAnsi="Comic Sans MS"/>
        </w:rPr>
      </w:pPr>
      <w:r w:rsidRPr="002D1F9C">
        <w:rPr>
          <w:rFonts w:ascii="Comic Sans MS" w:hAnsi="Comic Sans MS"/>
        </w:rPr>
        <w:t>11-</w:t>
      </w:r>
      <w:r>
        <w:rPr>
          <w:rFonts w:ascii="Comic Sans MS" w:hAnsi="Comic Sans MS"/>
        </w:rPr>
        <w:t xml:space="preserve"> ‘’</w:t>
      </w:r>
      <w:r w:rsidRPr="002D1F9C">
        <w:rPr>
          <w:rFonts w:ascii="Comic Sans MS" w:hAnsi="Comic Sans MS"/>
        </w:rPr>
        <w:t>Elimi,ayakımı ve yüzümü yıkayıp uyudum.’’</w:t>
      </w:r>
      <w:r>
        <w:rPr>
          <w:rFonts w:ascii="Comic Sans MS" w:hAnsi="Comic Sans MS"/>
        </w:rPr>
        <w:t xml:space="preserve"> cümlesinde hangi sözcük </w:t>
      </w:r>
      <w:r w:rsidRPr="00BB23C0">
        <w:rPr>
          <w:rFonts w:ascii="Comic Sans MS" w:hAnsi="Comic Sans MS"/>
          <w:b/>
        </w:rPr>
        <w:t>yanlış yazılmıştır?</w:t>
      </w:r>
    </w:p>
    <w:p w:rsidR="008B73A7" w:rsidRDefault="008B73A7" w:rsidP="002D1F9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A-elimi       B-ayakımı        C-yüzümü       D-uyudum</w:t>
      </w:r>
    </w:p>
    <w:p w:rsidR="008B73A7" w:rsidRDefault="008B73A7" w:rsidP="002D1F9C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5"/>
      </w:tblGrid>
      <w:tr w:rsidR="008B73A7" w:rsidRPr="00B73D54" w:rsidTr="00B73D54">
        <w:tc>
          <w:tcPr>
            <w:tcW w:w="5385" w:type="dxa"/>
            <w:shd w:val="clear" w:color="auto" w:fill="E5DFEC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Alfabemizin sırasıyla 19. Harfini, 29. Harfini , 15. Harfini ,6. Harfini ve 16. Harfini birleştirerek yazarsak …………………………… ismi oluşur.</w:t>
            </w:r>
          </w:p>
        </w:tc>
      </w:tr>
    </w:tbl>
    <w:p w:rsidR="008B73A7" w:rsidRDefault="008B73A7" w:rsidP="002D1F9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12-Yukarıdaki boşluğa aşağıdaki isimlerden hangisi </w:t>
      </w:r>
      <w:r w:rsidRPr="00BB23C0">
        <w:rPr>
          <w:rFonts w:ascii="Comic Sans MS" w:hAnsi="Comic Sans MS"/>
          <w:b/>
        </w:rPr>
        <w:t>yazılmalıdır?</w:t>
      </w:r>
    </w:p>
    <w:p w:rsidR="008B73A7" w:rsidRDefault="008B73A7" w:rsidP="002D1F9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A-Reyyan         B-Faruk        C-Özlem        D-Osman</w:t>
      </w:r>
    </w:p>
    <w:p w:rsidR="008B73A7" w:rsidRDefault="008B73A7" w:rsidP="002D1F9C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69"/>
        <w:gridCol w:w="775"/>
        <w:gridCol w:w="769"/>
        <w:gridCol w:w="769"/>
        <w:gridCol w:w="769"/>
        <w:gridCol w:w="770"/>
        <w:gridCol w:w="770"/>
      </w:tblGrid>
      <w:tr w:rsidR="008B73A7" w:rsidRPr="00B73D54" w:rsidTr="00B73D54">
        <w:tc>
          <w:tcPr>
            <w:tcW w:w="769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Pil</w:t>
            </w:r>
          </w:p>
        </w:tc>
        <w:tc>
          <w:tcPr>
            <w:tcW w:w="769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Sevgi</w:t>
            </w:r>
          </w:p>
        </w:tc>
        <w:tc>
          <w:tcPr>
            <w:tcW w:w="769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Neşe</w:t>
            </w:r>
          </w:p>
        </w:tc>
        <w:tc>
          <w:tcPr>
            <w:tcW w:w="769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Okul</w:t>
            </w:r>
          </w:p>
        </w:tc>
        <w:tc>
          <w:tcPr>
            <w:tcW w:w="769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Ağaç</w:t>
            </w:r>
          </w:p>
        </w:tc>
        <w:tc>
          <w:tcPr>
            <w:tcW w:w="770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Akıl</w:t>
            </w:r>
          </w:p>
        </w:tc>
        <w:tc>
          <w:tcPr>
            <w:tcW w:w="770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Çiçek</w:t>
            </w:r>
          </w:p>
        </w:tc>
      </w:tr>
      <w:tr w:rsidR="008B73A7" w:rsidRPr="00B73D54" w:rsidTr="00B73D54">
        <w:tc>
          <w:tcPr>
            <w:tcW w:w="769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1</w:t>
            </w:r>
          </w:p>
        </w:tc>
        <w:tc>
          <w:tcPr>
            <w:tcW w:w="769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2</w:t>
            </w:r>
          </w:p>
        </w:tc>
        <w:tc>
          <w:tcPr>
            <w:tcW w:w="769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3</w:t>
            </w:r>
          </w:p>
        </w:tc>
        <w:tc>
          <w:tcPr>
            <w:tcW w:w="769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4</w:t>
            </w:r>
          </w:p>
        </w:tc>
        <w:tc>
          <w:tcPr>
            <w:tcW w:w="769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5</w:t>
            </w:r>
          </w:p>
        </w:tc>
        <w:tc>
          <w:tcPr>
            <w:tcW w:w="770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6</w:t>
            </w:r>
          </w:p>
        </w:tc>
        <w:tc>
          <w:tcPr>
            <w:tcW w:w="770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7</w:t>
            </w:r>
          </w:p>
        </w:tc>
      </w:tr>
    </w:tbl>
    <w:p w:rsidR="008B73A7" w:rsidRPr="00BB23C0" w:rsidRDefault="008B73A7" w:rsidP="002D1F9C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13-Yukarıdaki kelimelerden hangileri </w:t>
      </w:r>
      <w:r w:rsidRPr="00BB23C0">
        <w:rPr>
          <w:rFonts w:ascii="Comic Sans MS" w:hAnsi="Comic Sans MS"/>
          <w:b/>
        </w:rPr>
        <w:t>somut isimlerdir?</w:t>
      </w:r>
    </w:p>
    <w:p w:rsidR="008B73A7" w:rsidRDefault="008B73A7" w:rsidP="002D1F9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A- 1- 3-4                                B-1-4-5-7</w:t>
      </w:r>
    </w:p>
    <w:p w:rsidR="008B73A7" w:rsidRDefault="008B73A7" w:rsidP="002D1F9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C-2-3-6                                  D-2-3-5-6-7</w:t>
      </w:r>
    </w:p>
    <w:p w:rsidR="008B73A7" w:rsidRPr="00B11679" w:rsidRDefault="008B73A7" w:rsidP="00B11679">
      <w:pPr>
        <w:rPr>
          <w:rFonts w:ascii="Comic Sans MS" w:hAnsi="Comic Sans MS"/>
        </w:rPr>
      </w:pPr>
      <w:r w:rsidRPr="00B11679">
        <w:rPr>
          <w:rFonts w:ascii="Comic Sans MS" w:hAnsi="Comic Sans MS"/>
          <w:i/>
        </w:rPr>
        <w:t>Boyalı Ada’da Ahmet adında çalışkan ve iyi yürekli bir balıkçı yaşarmış</w:t>
      </w:r>
      <w:r>
        <w:rPr>
          <w:rFonts w:ascii="Comic Sans MS" w:hAnsi="Comic Sans MS"/>
          <w:i/>
        </w:rPr>
        <w:t>.</w:t>
      </w:r>
      <w:r w:rsidRPr="00B11679">
        <w:rPr>
          <w:rFonts w:ascii="Comic Sans MS" w:hAnsi="Comic Sans MS"/>
          <w:i/>
        </w:rPr>
        <w:t>Ahmet’in Zehra adınd</w:t>
      </w:r>
      <w:r>
        <w:rPr>
          <w:rFonts w:ascii="Comic Sans MS" w:hAnsi="Comic Sans MS"/>
          <w:i/>
        </w:rPr>
        <w:t>a eşi ve üçte küçük oğlu varmış.Okula gitmeyen b</w:t>
      </w:r>
      <w:r w:rsidRPr="00B11679">
        <w:rPr>
          <w:rFonts w:ascii="Comic Sans MS" w:hAnsi="Comic Sans MS"/>
          <w:i/>
        </w:rPr>
        <w:t>üyük oğul Hamza babasına yardım eden bir gençmiş.</w:t>
      </w:r>
      <w:r>
        <w:rPr>
          <w:rFonts w:ascii="Comic Sans MS" w:hAnsi="Comic Sans MS"/>
          <w:i/>
        </w:rPr>
        <w:t xml:space="preserve"> </w:t>
      </w:r>
      <w:r w:rsidRPr="00B11679">
        <w:rPr>
          <w:rFonts w:ascii="Comic Sans MS" w:hAnsi="Comic Sans MS"/>
          <w:i/>
        </w:rPr>
        <w:t>Çevresinde çok sevilen Ömer ise lise öğrencisiymiş.Derslerinde de çok başarılıymış.</w:t>
      </w:r>
    </w:p>
    <w:p w:rsidR="008B73A7" w:rsidRDefault="008B73A7" w:rsidP="00B11679">
      <w:pPr>
        <w:rPr>
          <w:rFonts w:ascii="Comic Sans MS" w:hAnsi="Comic Sans MS"/>
        </w:rPr>
      </w:pPr>
      <w:r>
        <w:rPr>
          <w:rFonts w:ascii="Comic Sans MS" w:hAnsi="Comic Sans MS"/>
        </w:rPr>
        <w:t>14. ve 15. soruları yukarıdaki met</w:t>
      </w:r>
      <w:r w:rsidRPr="00B11679">
        <w:rPr>
          <w:rFonts w:ascii="Comic Sans MS" w:hAnsi="Comic Sans MS"/>
        </w:rPr>
        <w:t>ne göre cevaplayınız.</w:t>
      </w:r>
    </w:p>
    <w:p w:rsidR="008B73A7" w:rsidRDefault="008B73A7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14-Aşağıdakilerden hangisi hikayenin </w:t>
      </w:r>
      <w:r w:rsidRPr="00BB23C0">
        <w:rPr>
          <w:rFonts w:ascii="Comic Sans MS" w:hAnsi="Comic Sans MS"/>
          <w:b/>
        </w:rPr>
        <w:t>kahramanlarından biri değildir?</w:t>
      </w:r>
    </w:p>
    <w:p w:rsidR="008B73A7" w:rsidRDefault="008B73A7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A-Balıkçı Ahmet                    B-Balıkçının karısı</w:t>
      </w:r>
    </w:p>
    <w:p w:rsidR="008B73A7" w:rsidRDefault="008B73A7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C-Ömer’in kız kardeşi            D-Büyük oğul Hamza </w:t>
      </w:r>
    </w:p>
    <w:p w:rsidR="008B73A7" w:rsidRDefault="008B73A7" w:rsidP="00B11679">
      <w:pPr>
        <w:spacing w:after="0"/>
        <w:rPr>
          <w:rFonts w:ascii="Comic Sans MS" w:hAnsi="Comic Sans MS"/>
        </w:rPr>
      </w:pPr>
    </w:p>
    <w:p w:rsidR="008B73A7" w:rsidRDefault="008B73A7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15-Yukarıdaki metne göre aşağıdakilerden hangisi </w:t>
      </w:r>
      <w:r w:rsidRPr="00BB23C0">
        <w:rPr>
          <w:rFonts w:ascii="Comic Sans MS" w:hAnsi="Comic Sans MS"/>
          <w:b/>
        </w:rPr>
        <w:t>söylenemez?</w:t>
      </w:r>
    </w:p>
    <w:p w:rsidR="008B73A7" w:rsidRDefault="008B73A7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A-Balıkçının üç çocuğu vardır</w:t>
      </w:r>
    </w:p>
    <w:p w:rsidR="008B73A7" w:rsidRDefault="008B73A7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B-Hamza’nın dersleri Ömer’den daha iyidir</w:t>
      </w:r>
    </w:p>
    <w:p w:rsidR="008B73A7" w:rsidRDefault="008B73A7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C-Balıkçı çalışkan ve iyi yürekli biridir</w:t>
      </w:r>
    </w:p>
    <w:p w:rsidR="008B73A7" w:rsidRDefault="008B73A7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Pr="0084690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Ömer lise öğrencisidir</w:t>
      </w:r>
    </w:p>
    <w:p w:rsidR="008B73A7" w:rsidRDefault="008B73A7" w:rsidP="00B11679">
      <w:pPr>
        <w:spacing w:after="0"/>
        <w:rPr>
          <w:rFonts w:ascii="Comic Sans MS" w:hAnsi="Comic Sans MS"/>
        </w:rPr>
      </w:pPr>
    </w:p>
    <w:p w:rsidR="008B73A7" w:rsidRDefault="008B73A7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I-sabaha kadar                  II-uyku girmedi</w:t>
      </w:r>
    </w:p>
    <w:p w:rsidR="008B73A7" w:rsidRDefault="008B73A7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III-gözüne                        IV-okul</w:t>
      </w:r>
    </w:p>
    <w:p w:rsidR="008B73A7" w:rsidRDefault="008B73A7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V-bekçisi Halil Abi’nin</w:t>
      </w:r>
    </w:p>
    <w:p w:rsidR="008B73A7" w:rsidRDefault="008B73A7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16-Yukarıdaki sözcüklerden anlamlı bir cümle oluşması için kelimelerin </w:t>
      </w:r>
      <w:r w:rsidRPr="00BB23C0">
        <w:rPr>
          <w:rFonts w:ascii="Comic Sans MS" w:hAnsi="Comic Sans MS"/>
          <w:b/>
        </w:rPr>
        <w:t>doğru sıralaması</w:t>
      </w:r>
      <w:r>
        <w:rPr>
          <w:rFonts w:ascii="Comic Sans MS" w:hAnsi="Comic Sans MS"/>
        </w:rPr>
        <w:t xml:space="preserve"> nasıl olmalıdır?</w:t>
      </w:r>
    </w:p>
    <w:p w:rsidR="008B73A7" w:rsidRDefault="008B73A7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A-II – I – III – V - IV       B-IV – V – III – I - II</w:t>
      </w:r>
    </w:p>
    <w:p w:rsidR="008B73A7" w:rsidRDefault="008B73A7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C-III – V – IV – II - I       D-I – II – V – IV – III</w:t>
      </w:r>
    </w:p>
    <w:p w:rsidR="008B73A7" w:rsidRDefault="008B73A7" w:rsidP="00B11679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60"/>
        <w:gridCol w:w="425"/>
        <w:gridCol w:w="567"/>
        <w:gridCol w:w="425"/>
        <w:gridCol w:w="1308"/>
      </w:tblGrid>
      <w:tr w:rsidR="008B73A7" w:rsidRPr="00B73D54" w:rsidTr="00B73D54">
        <w:tc>
          <w:tcPr>
            <w:tcW w:w="2660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Akıl …………… ‘dan üstündür</w:t>
            </w:r>
          </w:p>
        </w:tc>
        <w:tc>
          <w:tcPr>
            <w:tcW w:w="425" w:type="dxa"/>
            <w:shd w:val="clear" w:color="auto" w:fill="DAEEF3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1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FDE9D9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a</w:t>
            </w:r>
          </w:p>
        </w:tc>
        <w:tc>
          <w:tcPr>
            <w:tcW w:w="1308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zaman</w:t>
            </w:r>
          </w:p>
        </w:tc>
      </w:tr>
      <w:tr w:rsidR="008B73A7" w:rsidRPr="00B73D54" w:rsidTr="00B73D54">
        <w:tc>
          <w:tcPr>
            <w:tcW w:w="2660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İşleyen ………………… pas tutmaz</w:t>
            </w:r>
          </w:p>
        </w:tc>
        <w:tc>
          <w:tcPr>
            <w:tcW w:w="425" w:type="dxa"/>
            <w:shd w:val="clear" w:color="auto" w:fill="DAEEF3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FDE9D9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b</w:t>
            </w:r>
          </w:p>
        </w:tc>
        <w:tc>
          <w:tcPr>
            <w:tcW w:w="1308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dil</w:t>
            </w:r>
          </w:p>
        </w:tc>
      </w:tr>
      <w:tr w:rsidR="008B73A7" w:rsidRPr="00B73D54" w:rsidTr="00B73D54">
        <w:tc>
          <w:tcPr>
            <w:tcW w:w="2660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Sakla samanı gelir ……………….. ı</w:t>
            </w:r>
          </w:p>
        </w:tc>
        <w:tc>
          <w:tcPr>
            <w:tcW w:w="425" w:type="dxa"/>
            <w:shd w:val="clear" w:color="auto" w:fill="DAEEF3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FDE9D9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c</w:t>
            </w:r>
          </w:p>
        </w:tc>
        <w:tc>
          <w:tcPr>
            <w:tcW w:w="1308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akıl</w:t>
            </w:r>
          </w:p>
        </w:tc>
      </w:tr>
      <w:tr w:rsidR="008B73A7" w:rsidRPr="00B73D54" w:rsidTr="00B73D54">
        <w:tc>
          <w:tcPr>
            <w:tcW w:w="2660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…………… dil yılanı deliğinden çıkarır</w:t>
            </w:r>
          </w:p>
        </w:tc>
        <w:tc>
          <w:tcPr>
            <w:tcW w:w="425" w:type="dxa"/>
            <w:shd w:val="clear" w:color="auto" w:fill="DAEEF3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FDE9D9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d</w:t>
            </w:r>
          </w:p>
        </w:tc>
        <w:tc>
          <w:tcPr>
            <w:tcW w:w="1308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demir</w:t>
            </w:r>
          </w:p>
        </w:tc>
      </w:tr>
    </w:tbl>
    <w:p w:rsidR="008B73A7" w:rsidRDefault="008B73A7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17-Yukarıdaki tabloda atasözlerinde boş bırakılan yerlere yazılması gereken kelimeler hangi </w:t>
      </w:r>
      <w:r w:rsidRPr="00BB23C0">
        <w:rPr>
          <w:rFonts w:ascii="Comic Sans MS" w:hAnsi="Comic Sans MS"/>
          <w:b/>
        </w:rPr>
        <w:t>eşleştirmede doğru olarak</w:t>
      </w:r>
      <w:r>
        <w:rPr>
          <w:rFonts w:ascii="Comic Sans MS" w:hAnsi="Comic Sans MS"/>
        </w:rPr>
        <w:t xml:space="preserve"> yazılmıştır?</w:t>
      </w:r>
    </w:p>
    <w:p w:rsidR="008B73A7" w:rsidRDefault="008B73A7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A-1-b , 2-c , 3-d , 4-a            B-1-c , 2-d ,3-a ,4-b</w:t>
      </w:r>
    </w:p>
    <w:p w:rsidR="008B73A7" w:rsidRDefault="008B73A7" w:rsidP="00B1167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C- 1-d , 2-a ,3-c , 4-b            D-1-a, 2-b ,3-d ,4-c</w:t>
      </w:r>
    </w:p>
    <w:p w:rsidR="008B73A7" w:rsidRDefault="008B73A7" w:rsidP="00B11679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5"/>
      </w:tblGrid>
      <w:tr w:rsidR="008B73A7" w:rsidRPr="00B73D54" w:rsidTr="00B73D54">
        <w:tc>
          <w:tcPr>
            <w:tcW w:w="5385" w:type="dxa"/>
          </w:tcPr>
          <w:p w:rsidR="008B73A7" w:rsidRPr="00B73D54" w:rsidRDefault="008B73A7" w:rsidP="00B73D54">
            <w:pPr>
              <w:spacing w:after="0"/>
              <w:rPr>
                <w:rFonts w:ascii="Comic Sans MS" w:hAnsi="Comic Sans MS"/>
                <w:i/>
              </w:rPr>
            </w:pPr>
            <w:r w:rsidRPr="00B73D54">
              <w:rPr>
                <w:rFonts w:ascii="Comic Sans MS" w:hAnsi="Comic Sans MS"/>
              </w:rPr>
              <w:t>18-</w:t>
            </w:r>
            <w:r w:rsidRPr="00B73D54">
              <w:rPr>
                <w:rFonts w:ascii="Comic Sans MS" w:hAnsi="Comic Sans MS"/>
                <w:b/>
                <w:i/>
              </w:rPr>
              <w:t xml:space="preserve"> ‘’yalnız – fakat – özellikle – gibi</w:t>
            </w:r>
            <w:r w:rsidRPr="00B73D54">
              <w:rPr>
                <w:rFonts w:ascii="Comic Sans MS" w:hAnsi="Comic Sans MS"/>
                <w:i/>
              </w:rPr>
              <w:t xml:space="preserve"> ‘’ kelimelerini aşağıdaki cümlelerdeki boşluklara uygun şekilde yazınız.</w:t>
            </w:r>
          </w:p>
          <w:p w:rsidR="008B73A7" w:rsidRPr="00B73D54" w:rsidRDefault="008B73A7" w:rsidP="00B73D54">
            <w:pPr>
              <w:spacing w:after="0"/>
              <w:rPr>
                <w:rFonts w:ascii="Comic Sans MS" w:hAnsi="Comic Sans MS"/>
                <w:i/>
              </w:rPr>
            </w:pPr>
            <w:r w:rsidRPr="00B73D54">
              <w:rPr>
                <w:rFonts w:ascii="Comic Sans MS" w:hAnsi="Comic Sans MS"/>
                <w:i/>
              </w:rPr>
              <w:t>1-Parkta oynamaya gelirim ……………………… önce annemden izin almalıyım</w:t>
            </w:r>
          </w:p>
          <w:p w:rsidR="008B73A7" w:rsidRPr="00B73D54" w:rsidRDefault="008B73A7" w:rsidP="00B73D54">
            <w:pPr>
              <w:spacing w:after="0"/>
              <w:rPr>
                <w:rFonts w:ascii="Comic Sans MS" w:hAnsi="Comic Sans MS"/>
                <w:i/>
              </w:rPr>
            </w:pPr>
            <w:r w:rsidRPr="00B73D54">
              <w:rPr>
                <w:rFonts w:ascii="Comic Sans MS" w:hAnsi="Comic Sans MS"/>
                <w:i/>
              </w:rPr>
              <w:t>2-Vakit geç oldu ………………… uykum gelmedi</w:t>
            </w:r>
          </w:p>
          <w:p w:rsidR="008B73A7" w:rsidRPr="00B73D54" w:rsidRDefault="008B73A7" w:rsidP="00B73D54">
            <w:pPr>
              <w:spacing w:after="0"/>
              <w:rPr>
                <w:rFonts w:ascii="Comic Sans MS" w:hAnsi="Comic Sans MS"/>
                <w:i/>
              </w:rPr>
            </w:pPr>
            <w:r w:rsidRPr="00B73D54">
              <w:rPr>
                <w:rFonts w:ascii="Comic Sans MS" w:hAnsi="Comic Sans MS"/>
                <w:i/>
              </w:rPr>
              <w:t>3-Balık, balina, yengeç ………………… hayvanlar denizde yaşar</w:t>
            </w:r>
          </w:p>
          <w:p w:rsidR="008B73A7" w:rsidRPr="00B73D54" w:rsidRDefault="008B73A7" w:rsidP="00B73D54">
            <w:pPr>
              <w:spacing w:after="0"/>
              <w:rPr>
                <w:rFonts w:ascii="Comic Sans MS" w:hAnsi="Comic Sans MS"/>
                <w:b/>
                <w:i/>
              </w:rPr>
            </w:pPr>
            <w:r w:rsidRPr="00B73D54">
              <w:rPr>
                <w:rFonts w:ascii="Comic Sans MS" w:hAnsi="Comic Sans MS"/>
                <w:i/>
              </w:rPr>
              <w:t>4-Sinemaya ………………………… seninle gitmek istedim.</w:t>
            </w:r>
          </w:p>
        </w:tc>
      </w:tr>
      <w:tr w:rsidR="008B73A7" w:rsidRPr="00B73D54" w:rsidTr="00B73D54">
        <w:trPr>
          <w:trHeight w:val="1891"/>
        </w:trPr>
        <w:tc>
          <w:tcPr>
            <w:tcW w:w="5385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19-</w:t>
            </w:r>
            <w:r w:rsidRPr="00B73D54">
              <w:rPr>
                <w:rFonts w:ascii="Comic Sans MS" w:hAnsi="Comic Sans MS"/>
                <w:b/>
                <w:i/>
              </w:rPr>
              <w:t xml:space="preserve">    göz-can- süt- ses</w:t>
            </w:r>
            <w:r w:rsidRPr="00B73D54">
              <w:rPr>
                <w:rFonts w:ascii="Comic Sans MS" w:hAnsi="Comic Sans MS"/>
              </w:rPr>
              <w:t xml:space="preserve">  kelimelerine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 xml:space="preserve"> ‘’ </w:t>
            </w:r>
            <w:r w:rsidRPr="00B73D54">
              <w:rPr>
                <w:rFonts w:ascii="Comic Sans MS" w:hAnsi="Comic Sans MS"/>
                <w:b/>
                <w:i/>
                <w:color w:val="FF0000"/>
              </w:rPr>
              <w:t>–siz , -çü – lük - , lı</w:t>
            </w:r>
            <w:r w:rsidRPr="00B73D54">
              <w:rPr>
                <w:rFonts w:ascii="Comic Sans MS" w:hAnsi="Comic Sans MS"/>
              </w:rPr>
              <w:t xml:space="preserve"> ‘’  eklerinden uygun olanları getirerek  4 yeni kelime oluşturunuz.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8B73A7" w:rsidRPr="00B73D54" w:rsidRDefault="008B73A7" w:rsidP="00B73D54">
            <w:pPr>
              <w:spacing w:after="0" w:line="36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1-……………………………………         2-…………………………………</w:t>
            </w:r>
          </w:p>
          <w:p w:rsidR="008B73A7" w:rsidRPr="00B73D54" w:rsidRDefault="008B73A7" w:rsidP="00B73D54">
            <w:pPr>
              <w:spacing w:after="0" w:line="36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3-………………………………………       4-…………………………………</w:t>
            </w:r>
          </w:p>
        </w:tc>
      </w:tr>
      <w:tr w:rsidR="008B73A7" w:rsidRPr="00B73D54" w:rsidTr="00B73D54">
        <w:tc>
          <w:tcPr>
            <w:tcW w:w="5385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 xml:space="preserve">20-Aşağıdaki kelimelerin </w:t>
            </w:r>
            <w:r w:rsidRPr="00B73D54">
              <w:rPr>
                <w:rFonts w:ascii="Comic Sans MS" w:hAnsi="Comic Sans MS"/>
                <w:b/>
                <w:i/>
              </w:rPr>
              <w:t>karşıt anlamlarını</w:t>
            </w:r>
            <w:r w:rsidRPr="00B73D54">
              <w:rPr>
                <w:rFonts w:ascii="Comic Sans MS" w:hAnsi="Comic Sans MS"/>
              </w:rPr>
              <w:t xml:space="preserve"> yazınız.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Pahalı  - ……………………      yakalamak - ………………………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Çekmek - ………………………  cesur - ………………………………</w:t>
            </w:r>
          </w:p>
        </w:tc>
      </w:tr>
      <w:tr w:rsidR="008B73A7" w:rsidRPr="00B73D54" w:rsidTr="00B73D54">
        <w:tc>
          <w:tcPr>
            <w:tcW w:w="5385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21- Aşağıda karışık olarak verilen hecelerden</w:t>
            </w:r>
            <w:r w:rsidRPr="00B73D54">
              <w:rPr>
                <w:rFonts w:ascii="Comic Sans MS" w:hAnsi="Comic Sans MS"/>
                <w:b/>
                <w:i/>
              </w:rPr>
              <w:t xml:space="preserve"> anlamlı</w:t>
            </w:r>
            <w:r w:rsidRPr="00B73D54">
              <w:rPr>
                <w:rFonts w:ascii="Comic Sans MS" w:hAnsi="Comic Sans MS"/>
              </w:rPr>
              <w:t xml:space="preserve"> </w:t>
            </w:r>
            <w:r w:rsidRPr="00B73D54">
              <w:rPr>
                <w:rFonts w:ascii="Comic Sans MS" w:hAnsi="Comic Sans MS"/>
                <w:b/>
                <w:i/>
              </w:rPr>
              <w:t>sözcükler</w:t>
            </w:r>
            <w:r w:rsidRPr="00B73D54">
              <w:rPr>
                <w:rFonts w:ascii="Comic Sans MS" w:hAnsi="Comic Sans MS"/>
              </w:rPr>
              <w:t xml:space="preserve"> oluşturunuz.</w:t>
            </w:r>
          </w:p>
          <w:p w:rsidR="008B73A7" w:rsidRPr="00B73D54" w:rsidRDefault="008B73A7" w:rsidP="00B73D54">
            <w:pPr>
              <w:spacing w:after="0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 xml:space="preserve">-ros-kop-mik = …………………………………  </w:t>
            </w:r>
          </w:p>
          <w:p w:rsidR="008B73A7" w:rsidRPr="00B73D54" w:rsidRDefault="008B73A7" w:rsidP="00B73D54">
            <w:pPr>
              <w:spacing w:after="0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- fe-kar-da -lık= …………………………………</w:t>
            </w:r>
          </w:p>
          <w:p w:rsidR="008B73A7" w:rsidRPr="00B73D54" w:rsidRDefault="008B73A7" w:rsidP="00B73D54">
            <w:pPr>
              <w:spacing w:after="0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 xml:space="preserve">-lı-ye-can-he = …………………………………  </w:t>
            </w:r>
          </w:p>
          <w:p w:rsidR="008B73A7" w:rsidRPr="00B73D54" w:rsidRDefault="008B73A7" w:rsidP="00B73D54">
            <w:pPr>
              <w:spacing w:after="0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 xml:space="preserve">-ğim-ne-ci-an= …………………………………… </w:t>
            </w:r>
          </w:p>
        </w:tc>
      </w:tr>
      <w:tr w:rsidR="008B73A7" w:rsidRPr="00B73D54" w:rsidTr="00B73D54">
        <w:tc>
          <w:tcPr>
            <w:tcW w:w="5385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 xml:space="preserve">22-Aşağıdaki kelimeleri doğru bir şekilde </w:t>
            </w:r>
            <w:r w:rsidRPr="00B73D54">
              <w:rPr>
                <w:rFonts w:ascii="Comic Sans MS" w:hAnsi="Comic Sans MS"/>
                <w:b/>
              </w:rPr>
              <w:t>hecelerine ayırınız.</w:t>
            </w:r>
          </w:p>
          <w:p w:rsidR="008B73A7" w:rsidRPr="00B73D54" w:rsidRDefault="008B73A7" w:rsidP="00B73D54">
            <w:pPr>
              <w:spacing w:after="0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aile : ……………………..         çikolata:………………………………</w:t>
            </w:r>
          </w:p>
          <w:p w:rsidR="008B73A7" w:rsidRPr="00B73D54" w:rsidRDefault="008B73A7" w:rsidP="00B73D54">
            <w:pPr>
              <w:spacing w:after="0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arkadaşlık: ………………………………            dua:……………</w:t>
            </w:r>
          </w:p>
        </w:tc>
      </w:tr>
      <w:tr w:rsidR="008B73A7" w:rsidRPr="00B73D54" w:rsidTr="00B73D54">
        <w:tc>
          <w:tcPr>
            <w:tcW w:w="5385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 xml:space="preserve">23-Aşağıdaki cümlelerin doğru olanlarının başına </w:t>
            </w:r>
            <w:r w:rsidRPr="00B73D54">
              <w:rPr>
                <w:rFonts w:ascii="Comic Sans MS" w:hAnsi="Comic Sans MS"/>
                <w:b/>
              </w:rPr>
              <w:t>D</w:t>
            </w:r>
            <w:r w:rsidRPr="00B73D54">
              <w:rPr>
                <w:rFonts w:ascii="Comic Sans MS" w:hAnsi="Comic Sans MS"/>
              </w:rPr>
              <w:t xml:space="preserve">, yanlış olanların başına </w:t>
            </w:r>
            <w:r w:rsidRPr="00B73D54">
              <w:rPr>
                <w:rFonts w:ascii="Comic Sans MS" w:hAnsi="Comic Sans MS"/>
                <w:b/>
              </w:rPr>
              <w:t>Y</w:t>
            </w:r>
            <w:r w:rsidRPr="00B73D54">
              <w:rPr>
                <w:rFonts w:ascii="Comic Sans MS" w:hAnsi="Comic Sans MS"/>
              </w:rPr>
              <w:t xml:space="preserve"> yazınız.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( __ ) ’’Kolay’’ kelimesinin zıt anlamlısı ‘’zor’’ dur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( __ ) ‘’İleri kelimesinin eş anlamlısı ‘’yüksek’’ tir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( __ ) ‘’Kaz ‘’ kelimesi sesteş bir kelimedir.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( __ ) Her sözcüğün bir eş anlamı bir de zıt anlamı vardır.</w:t>
            </w:r>
          </w:p>
        </w:tc>
      </w:tr>
      <w:tr w:rsidR="008B73A7" w:rsidRPr="00B73D54" w:rsidTr="00B73D54">
        <w:tc>
          <w:tcPr>
            <w:tcW w:w="5385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 xml:space="preserve">24-Aşağıdaki cümlelerde bulunan parantezlerin içine </w:t>
            </w:r>
            <w:r w:rsidRPr="00B73D54">
              <w:rPr>
                <w:rFonts w:ascii="Comic Sans MS" w:hAnsi="Comic Sans MS"/>
                <w:b/>
              </w:rPr>
              <w:t>virgül, nokta, soru işareti ve kesme işaretinden</w:t>
            </w:r>
            <w:r w:rsidRPr="00B73D54">
              <w:rPr>
                <w:rFonts w:ascii="Comic Sans MS" w:hAnsi="Comic Sans MS"/>
              </w:rPr>
              <w:t xml:space="preserve"> uygun olanı yazınız.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 xml:space="preserve">-Sivas(  ) a çok yaklaşmıştık.          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 xml:space="preserve"> –Akşam teyzem ( ) dayım ve dedem geldi.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 xml:space="preserve">-Dün aldığım kitap nerede (  )         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-Annem misafirlerimize yemek yaptı (  )</w:t>
            </w:r>
          </w:p>
        </w:tc>
      </w:tr>
      <w:tr w:rsidR="008B73A7" w:rsidRPr="00B73D54" w:rsidTr="00B73D54">
        <w:tc>
          <w:tcPr>
            <w:tcW w:w="5385" w:type="dxa"/>
          </w:tcPr>
          <w:p w:rsidR="008B73A7" w:rsidRPr="00B73D54" w:rsidRDefault="008B73A7" w:rsidP="00B73D54">
            <w:pPr>
              <w:spacing w:after="0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 xml:space="preserve">25-‘’ kara – kaya – kafes – kasa’’ kelimelerini </w:t>
            </w:r>
            <w:r w:rsidRPr="00B73D54">
              <w:rPr>
                <w:rFonts w:ascii="Comic Sans MS" w:hAnsi="Comic Sans MS"/>
                <w:b/>
              </w:rPr>
              <w:t>sözlük sırasına</w:t>
            </w:r>
            <w:r w:rsidRPr="00B73D54">
              <w:rPr>
                <w:rFonts w:ascii="Comic Sans MS" w:hAnsi="Comic Sans MS"/>
              </w:rPr>
              <w:t xml:space="preserve"> göre sıralayınız.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1-……………………2-……………………3-…………………4-……………..</w:t>
            </w:r>
          </w:p>
        </w:tc>
      </w:tr>
    </w:tbl>
    <w:p w:rsidR="008B73A7" w:rsidRDefault="008B73A7" w:rsidP="00E544C6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</w:rPr>
        <w:t xml:space="preserve">Her soru 4 puandır.                           </w:t>
      </w:r>
    </w:p>
    <w:p w:rsidR="008B73A7" w:rsidRDefault="008B73A7" w:rsidP="00BB23C0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Çatova  İlkokulu  4/ B Sınıfı Türkçe </w:t>
      </w:r>
    </w:p>
    <w:p w:rsidR="008B73A7" w:rsidRDefault="008B73A7" w:rsidP="00BB23C0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2014/2015 1. Dönem 2. Yazılısı</w:t>
      </w:r>
    </w:p>
    <w:p w:rsidR="008B73A7" w:rsidRDefault="008B73A7" w:rsidP="00BB23C0">
      <w:pPr>
        <w:spacing w:after="0"/>
        <w:jc w:val="center"/>
        <w:rPr>
          <w:rFonts w:ascii="Comic Sans MS" w:hAnsi="Comic Sans MS"/>
        </w:rPr>
      </w:pP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1-Aşağıdaki hangi cümlede </w:t>
      </w:r>
      <w:r w:rsidRPr="00BB23C0">
        <w:rPr>
          <w:rFonts w:ascii="Comic Sans MS" w:hAnsi="Comic Sans MS"/>
          <w:b/>
        </w:rPr>
        <w:t>geçmişte yapılan</w:t>
      </w:r>
      <w:r>
        <w:rPr>
          <w:rFonts w:ascii="Comic Sans MS" w:hAnsi="Comic Sans MS"/>
        </w:rPr>
        <w:t xml:space="preserve"> bir olaydan söz edilmektedir?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Kitaplarımın hepsini okuyacağım.                      B-Bakkal dönüşü sana uğrayacağım.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C-Annem akşam yemeğini hazırlıyor.                     </w:t>
      </w:r>
      <w:r w:rsidRPr="00846903">
        <w:rPr>
          <w:rFonts w:ascii="Comic Sans MS" w:hAnsi="Comic Sans MS"/>
          <w:highlight w:val="cyan"/>
        </w:rPr>
        <w:t>D-Öğretmenimizin verdiği kağıdı kardeşim yırtmış</w:t>
      </w:r>
      <w:r>
        <w:rPr>
          <w:rFonts w:ascii="Comic Sans MS" w:hAnsi="Comic Sans MS"/>
        </w:rPr>
        <w:t>.</w:t>
      </w:r>
    </w:p>
    <w:p w:rsidR="008B73A7" w:rsidRDefault="008B73A7" w:rsidP="00BB23C0">
      <w:pPr>
        <w:spacing w:after="0"/>
        <w:rPr>
          <w:rFonts w:ascii="Comic Sans MS" w:hAnsi="Comic Sans MS"/>
        </w:rPr>
      </w:pP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</w:t>
      </w:r>
      <w:r w:rsidRPr="00630EFE">
        <w:rPr>
          <w:rFonts w:ascii="Comic Sans MS" w:hAnsi="Comic Sans MS"/>
          <w:i/>
        </w:rPr>
        <w:t xml:space="preserve">- ‘’Arkadaşlarımla maçtan sonra sizin </w:t>
      </w:r>
      <w:r>
        <w:rPr>
          <w:rFonts w:ascii="Comic Sans MS" w:hAnsi="Comic Sans MS"/>
          <w:i/>
        </w:rPr>
        <w:t>eve</w:t>
      </w:r>
      <w:r w:rsidRPr="00630EFE">
        <w:rPr>
          <w:rFonts w:ascii="Comic Sans MS" w:hAnsi="Comic Sans MS"/>
          <w:i/>
        </w:rPr>
        <w:t xml:space="preserve"> geleceğiz.’’</w:t>
      </w:r>
    </w:p>
    <w:p w:rsidR="008B73A7" w:rsidRPr="00BB23C0" w:rsidRDefault="008B73A7" w:rsidP="00BB23C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Cümlesinde aşağıdaki sorulardan hangisinin </w:t>
      </w:r>
      <w:r w:rsidRPr="00BB23C0">
        <w:rPr>
          <w:rFonts w:ascii="Comic Sans MS" w:hAnsi="Comic Sans MS"/>
          <w:b/>
        </w:rPr>
        <w:t>cevabı yoktur?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A-Kim                              B-Ne zaman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C-Nereye                        </w:t>
      </w:r>
      <w:r w:rsidRPr="00846903">
        <w:rPr>
          <w:rFonts w:ascii="Comic Sans MS" w:hAnsi="Comic Sans MS"/>
          <w:highlight w:val="cyan"/>
        </w:rPr>
        <w:t>D-Niçin</w:t>
      </w:r>
    </w:p>
    <w:p w:rsidR="008B73A7" w:rsidRDefault="008B73A7" w:rsidP="00BB23C0">
      <w:pPr>
        <w:spacing w:after="0"/>
        <w:rPr>
          <w:rFonts w:ascii="Comic Sans MS" w:hAnsi="Comic Sans MS"/>
        </w:rPr>
      </w:pP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3-Aşağıdaki cümlelerin hangisinde </w:t>
      </w:r>
      <w:r w:rsidRPr="00BB23C0">
        <w:rPr>
          <w:rFonts w:ascii="Comic Sans MS" w:hAnsi="Comic Sans MS"/>
          <w:b/>
        </w:rPr>
        <w:t>yanlış yazılan</w:t>
      </w:r>
      <w:r>
        <w:rPr>
          <w:rFonts w:ascii="Comic Sans MS" w:hAnsi="Comic Sans MS"/>
        </w:rPr>
        <w:t xml:space="preserve"> bir kelime </w:t>
      </w:r>
      <w:r w:rsidRPr="00BB23C0">
        <w:rPr>
          <w:rFonts w:ascii="Comic Sans MS" w:hAnsi="Comic Sans MS"/>
          <w:b/>
        </w:rPr>
        <w:t>yoktur?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A-Yağmır yağarken şemşiyemi açamadım.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B-Kirbit bulamadığımız için sobayı yakamadık.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 w:rsidRPr="00846903">
        <w:rPr>
          <w:rFonts w:ascii="Comic Sans MS" w:hAnsi="Comic Sans MS"/>
          <w:highlight w:val="cyan"/>
        </w:rPr>
        <w:t>C-Bana çok hoş bir sürpriz yaptınız</w:t>
      </w:r>
      <w:r>
        <w:rPr>
          <w:rFonts w:ascii="Comic Sans MS" w:hAnsi="Comic Sans MS"/>
        </w:rPr>
        <w:t>.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D-Bugün herkez bu gasteyi okudu.</w:t>
      </w:r>
    </w:p>
    <w:p w:rsidR="008B73A7" w:rsidRDefault="008B73A7" w:rsidP="00BB23C0">
      <w:pPr>
        <w:spacing w:after="0"/>
        <w:rPr>
          <w:rFonts w:ascii="Comic Sans MS" w:hAnsi="Comic Sans MS"/>
        </w:rPr>
      </w:pP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4-Aşağıdaki cümlelerden hangisinin sonuna diğerlerinden </w:t>
      </w:r>
      <w:r w:rsidRPr="00BB23C0">
        <w:rPr>
          <w:rFonts w:ascii="Comic Sans MS" w:hAnsi="Comic Sans MS"/>
          <w:b/>
        </w:rPr>
        <w:t>farklı bir noktalama işareti</w:t>
      </w:r>
      <w:r>
        <w:rPr>
          <w:rFonts w:ascii="Comic Sans MS" w:hAnsi="Comic Sans MS"/>
        </w:rPr>
        <w:t xml:space="preserve"> konur?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 w:rsidRPr="00846903">
        <w:rPr>
          <w:rFonts w:ascii="Comic Sans MS" w:hAnsi="Comic Sans MS"/>
          <w:highlight w:val="cyan"/>
        </w:rPr>
        <w:t>A-Bana renkli kalemler almanı bekliyorum(  )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B-Bu akşam mı gelecekmiş(  )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C-Bu işte neden  başarısız oldunuz(  )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D-Hangi konuları anlamadın ki(  )</w:t>
      </w:r>
    </w:p>
    <w:p w:rsidR="008B73A7" w:rsidRDefault="008B73A7" w:rsidP="00BB23C0">
      <w:pPr>
        <w:spacing w:after="0"/>
        <w:rPr>
          <w:rFonts w:ascii="Comic Sans MS" w:hAnsi="Comic Sans MS"/>
        </w:rPr>
      </w:pP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Pr="0059536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 sözcüklerden hangisine ‘</w:t>
      </w:r>
      <w:r w:rsidRPr="00BB23C0">
        <w:rPr>
          <w:rFonts w:ascii="Comic Sans MS" w:hAnsi="Comic Sans MS"/>
          <w:b/>
        </w:rPr>
        <w:t>’-um</w:t>
      </w:r>
      <w:r>
        <w:rPr>
          <w:rFonts w:ascii="Comic Sans MS" w:hAnsi="Comic Sans MS"/>
        </w:rPr>
        <w:t xml:space="preserve"> ‘’ eki getirilirse sözcüğün ikinci hecesindeki </w:t>
      </w:r>
      <w:r w:rsidRPr="00D846F8">
        <w:rPr>
          <w:rFonts w:ascii="Comic Sans MS" w:hAnsi="Comic Sans MS"/>
          <w:b/>
        </w:rPr>
        <w:t>ünlü harf düşer?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A-kol            </w:t>
      </w:r>
      <w:r w:rsidRPr="00846903">
        <w:rPr>
          <w:rFonts w:ascii="Comic Sans MS" w:hAnsi="Comic Sans MS"/>
          <w:highlight w:val="cyan"/>
        </w:rPr>
        <w:t>B-burun</w:t>
      </w:r>
      <w:r>
        <w:rPr>
          <w:rFonts w:ascii="Comic Sans MS" w:hAnsi="Comic Sans MS"/>
        </w:rPr>
        <w:t xml:space="preserve">            C-odun           D-yoksul</w:t>
      </w:r>
    </w:p>
    <w:p w:rsidR="008B73A7" w:rsidRDefault="008B73A7" w:rsidP="00BB23C0">
      <w:pPr>
        <w:spacing w:after="0"/>
        <w:rPr>
          <w:rFonts w:ascii="Comic Sans MS" w:hAnsi="Comic Sans MS"/>
        </w:rPr>
      </w:pP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6-Aşağıdakilerin hangisinde  ‘ ’</w:t>
      </w:r>
      <w:r w:rsidRPr="00BB23C0">
        <w:rPr>
          <w:rFonts w:ascii="Comic Sans MS" w:hAnsi="Comic Sans MS"/>
          <w:b/>
        </w:rPr>
        <w:t>dolu</w:t>
      </w:r>
      <w:r>
        <w:rPr>
          <w:rFonts w:ascii="Comic Sans MS" w:hAnsi="Comic Sans MS"/>
        </w:rPr>
        <w:t xml:space="preserve"> ’’ sözcüğü diğerlerinden </w:t>
      </w:r>
      <w:r w:rsidRPr="00BB23C0">
        <w:rPr>
          <w:rFonts w:ascii="Comic Sans MS" w:hAnsi="Comic Sans MS"/>
          <w:b/>
        </w:rPr>
        <w:t>farklı bir anlamda</w:t>
      </w:r>
      <w:r>
        <w:rPr>
          <w:rFonts w:ascii="Comic Sans MS" w:hAnsi="Comic Sans MS"/>
        </w:rPr>
        <w:t xml:space="preserve"> kullanılmıştır?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A-Elleri yara bere doluydu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 w:rsidRPr="00846903">
        <w:rPr>
          <w:rFonts w:ascii="Comic Sans MS" w:hAnsi="Comic Sans MS"/>
          <w:highlight w:val="cyan"/>
        </w:rPr>
        <w:t>B-Dolu yüzünden trafik kazaları olmuştu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C-Sürahi ağzına kadar ayran doluydu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D-İzmir’e giden tüm otobüsler doluydu</w:t>
      </w:r>
    </w:p>
    <w:p w:rsidR="008B73A7" w:rsidRDefault="008B73A7" w:rsidP="00BB23C0">
      <w:pPr>
        <w:spacing w:after="0"/>
        <w:rPr>
          <w:rFonts w:ascii="Comic Sans MS" w:hAnsi="Comic Sans MS"/>
        </w:rPr>
      </w:pP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7-Aşağıdaki hangi cümlede </w:t>
      </w:r>
      <w:r w:rsidRPr="00BB23C0">
        <w:rPr>
          <w:rFonts w:ascii="Comic Sans MS" w:hAnsi="Comic Sans MS"/>
          <w:b/>
        </w:rPr>
        <w:t>zıt anlamlı kelimeler</w:t>
      </w:r>
      <w:r>
        <w:rPr>
          <w:rFonts w:ascii="Comic Sans MS" w:hAnsi="Comic Sans MS"/>
        </w:rPr>
        <w:t xml:space="preserve"> bir arada </w:t>
      </w:r>
      <w:r w:rsidRPr="00BB23C0">
        <w:rPr>
          <w:rFonts w:ascii="Comic Sans MS" w:hAnsi="Comic Sans MS"/>
          <w:b/>
        </w:rPr>
        <w:t>kullanılmamıştır</w:t>
      </w:r>
      <w:r>
        <w:rPr>
          <w:rFonts w:ascii="Comic Sans MS" w:hAnsi="Comic Sans MS"/>
          <w:b/>
        </w:rPr>
        <w:t>?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 w:rsidRPr="00846903">
        <w:rPr>
          <w:rFonts w:ascii="Comic Sans MS" w:hAnsi="Comic Sans MS"/>
          <w:highlight w:val="cyan"/>
        </w:rPr>
        <w:t>A-Bu hafta tüm konuları tekrar işleyeceğiz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B-Uzak bir şehirden daha yakın bir şehre geldik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C-Tüm sorulara doğru cevap verdim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D-Yeni eşyaları alınca eskileri çöpe attılar</w:t>
      </w:r>
    </w:p>
    <w:p w:rsidR="008B73A7" w:rsidRDefault="008B73A7" w:rsidP="00BB23C0">
      <w:pPr>
        <w:spacing w:after="0"/>
        <w:rPr>
          <w:rFonts w:ascii="Comic Sans MS" w:hAnsi="Comic Sans MS"/>
        </w:rPr>
      </w:pPr>
    </w:p>
    <w:tbl>
      <w:tblPr>
        <w:tblW w:w="0" w:type="auto"/>
        <w:jc w:val="center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8"/>
        <w:gridCol w:w="1011"/>
        <w:gridCol w:w="783"/>
        <w:gridCol w:w="1118"/>
        <w:gridCol w:w="1075"/>
      </w:tblGrid>
      <w:tr w:rsidR="008B73A7" w:rsidRPr="00B73D54" w:rsidTr="00B73D54">
        <w:trPr>
          <w:jc w:val="center"/>
        </w:trPr>
        <w:tc>
          <w:tcPr>
            <w:tcW w:w="1208" w:type="dxa"/>
            <w:shd w:val="clear" w:color="auto" w:fill="FDE9D9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kardeşler</w:t>
            </w:r>
          </w:p>
        </w:tc>
        <w:tc>
          <w:tcPr>
            <w:tcW w:w="1011" w:type="dxa"/>
            <w:shd w:val="clear" w:color="auto" w:fill="FDE9D9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şarkılar</w:t>
            </w:r>
          </w:p>
        </w:tc>
        <w:tc>
          <w:tcPr>
            <w:tcW w:w="783" w:type="dxa"/>
            <w:shd w:val="clear" w:color="auto" w:fill="FDE9D9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evler</w:t>
            </w:r>
          </w:p>
        </w:tc>
        <w:tc>
          <w:tcPr>
            <w:tcW w:w="1118" w:type="dxa"/>
            <w:shd w:val="clear" w:color="auto" w:fill="FDE9D9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kalemler</w:t>
            </w:r>
          </w:p>
        </w:tc>
        <w:tc>
          <w:tcPr>
            <w:tcW w:w="1075" w:type="dxa"/>
            <w:shd w:val="clear" w:color="auto" w:fill="FDE9D9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cevizler</w:t>
            </w:r>
          </w:p>
        </w:tc>
      </w:tr>
    </w:tbl>
    <w:p w:rsidR="008B73A7" w:rsidRPr="00E60882" w:rsidRDefault="008B73A7" w:rsidP="00BB23C0">
      <w:pPr>
        <w:spacing w:after="0"/>
        <w:rPr>
          <w:rFonts w:ascii="Comic Sans MS" w:hAnsi="Comic Sans MS"/>
          <w:sz w:val="10"/>
          <w:szCs w:val="10"/>
        </w:rPr>
      </w:pP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8-Yukarıdaki sözcüklerin </w:t>
      </w:r>
      <w:r w:rsidRPr="00BB23C0">
        <w:rPr>
          <w:rFonts w:ascii="Comic Sans MS" w:hAnsi="Comic Sans MS"/>
          <w:b/>
        </w:rPr>
        <w:t>tekil halleri</w:t>
      </w:r>
      <w:r>
        <w:rPr>
          <w:rFonts w:ascii="Comic Sans MS" w:hAnsi="Comic Sans MS"/>
        </w:rPr>
        <w:t xml:space="preserve"> hangi seçenekte </w:t>
      </w:r>
      <w:r w:rsidRPr="00DF5F79">
        <w:rPr>
          <w:rFonts w:ascii="Comic Sans MS" w:hAnsi="Comic Sans MS"/>
          <w:b/>
        </w:rPr>
        <w:t>doğru verilmiştir?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A-kardeş-şarkılar-ev-kalem-ceviz        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B-kardeş-şarkı-evler-kalem-ceviz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 w:rsidRPr="00846903">
        <w:rPr>
          <w:rFonts w:ascii="Comic Sans MS" w:hAnsi="Comic Sans MS"/>
          <w:highlight w:val="cyan"/>
        </w:rPr>
        <w:t>C-kardeş-şarkı-ev-kalem-ceviz</w:t>
      </w:r>
      <w:r>
        <w:rPr>
          <w:rFonts w:ascii="Comic Sans MS" w:hAnsi="Comic Sans MS"/>
        </w:rPr>
        <w:t xml:space="preserve">             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D-kardeşler-şarkılar-ev-kalem-ceviz</w:t>
      </w:r>
    </w:p>
    <w:p w:rsidR="008B73A7" w:rsidRDefault="008B73A7" w:rsidP="00BB23C0">
      <w:pPr>
        <w:spacing w:after="0"/>
        <w:rPr>
          <w:rFonts w:ascii="Comic Sans MS" w:hAnsi="Comic Sans MS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20"/>
      </w:tblGrid>
      <w:tr w:rsidR="008B73A7" w:rsidRPr="00B73D54" w:rsidTr="00B73D54">
        <w:tc>
          <w:tcPr>
            <w:tcW w:w="4820" w:type="dxa"/>
            <w:shd w:val="clear" w:color="auto" w:fill="DAEEF3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  <w:r w:rsidRPr="00B73D54">
              <w:rPr>
                <w:rFonts w:ascii="Comic Sans MS" w:hAnsi="Comic Sans MS"/>
              </w:rPr>
              <w:t>Arkadaşlarımızın yaşadığı üzüntülere sevinmemeliyiz. Arkadaşlarımızla  alay etmemeliyiz. Bir gün bizde onlar gibi üzüntü yaşayabiliriz veya alay edilebilecek bir duruma düşebiliriz.</w:t>
            </w:r>
          </w:p>
        </w:tc>
      </w:tr>
    </w:tbl>
    <w:p w:rsidR="008B73A7" w:rsidRPr="00FA31D6" w:rsidRDefault="008B73A7" w:rsidP="00BB23C0">
      <w:pPr>
        <w:spacing w:after="0"/>
        <w:rPr>
          <w:rFonts w:ascii="Comic Sans MS" w:hAnsi="Comic Sans MS"/>
          <w:b/>
          <w:sz w:val="10"/>
          <w:szCs w:val="10"/>
        </w:rPr>
      </w:pP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10-Yukarıdaki açıklamalara göre en uygun </w:t>
      </w:r>
      <w:r w:rsidRPr="002B3EF5">
        <w:rPr>
          <w:rFonts w:ascii="Comic Sans MS" w:hAnsi="Comic Sans MS"/>
          <w:b/>
        </w:rPr>
        <w:t>atasözü</w:t>
      </w:r>
      <w:r>
        <w:rPr>
          <w:rFonts w:ascii="Comic Sans MS" w:hAnsi="Comic Sans MS"/>
        </w:rPr>
        <w:t xml:space="preserve"> hangisidir?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A-Sakla samanı gelir zamanı           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 w:rsidRPr="00846903">
        <w:rPr>
          <w:rFonts w:ascii="Comic Sans MS" w:hAnsi="Comic Sans MS"/>
          <w:highlight w:val="cyan"/>
        </w:rPr>
        <w:t>B-Gülme komşuna gelir başına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C-Ağaç yaşken eğilir                       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D-Üzüm üzüme baka baka kararır</w:t>
      </w:r>
    </w:p>
    <w:p w:rsidR="008B73A7" w:rsidRDefault="008B73A7" w:rsidP="00BB23C0">
      <w:pPr>
        <w:spacing w:after="0"/>
        <w:rPr>
          <w:rFonts w:ascii="Comic Sans MS" w:hAnsi="Comic Sans MS"/>
        </w:rPr>
      </w:pPr>
    </w:p>
    <w:p w:rsidR="008B73A7" w:rsidRDefault="008B73A7" w:rsidP="00BB23C0">
      <w:pPr>
        <w:spacing w:after="0"/>
        <w:rPr>
          <w:rFonts w:ascii="Comic Sans MS" w:hAnsi="Comic Sans MS"/>
        </w:rPr>
      </w:pPr>
      <w:r w:rsidRPr="002D1F9C">
        <w:rPr>
          <w:rFonts w:ascii="Comic Sans MS" w:hAnsi="Comic Sans MS"/>
        </w:rPr>
        <w:t>11-</w:t>
      </w:r>
      <w:r>
        <w:rPr>
          <w:rFonts w:ascii="Comic Sans MS" w:hAnsi="Comic Sans MS"/>
        </w:rPr>
        <w:t xml:space="preserve"> ‘’</w:t>
      </w:r>
      <w:r w:rsidRPr="002D1F9C">
        <w:rPr>
          <w:rFonts w:ascii="Comic Sans MS" w:hAnsi="Comic Sans MS"/>
        </w:rPr>
        <w:t>Elimi,ayakımı ve yüzümü yıkayıp uyudum.’’</w:t>
      </w:r>
      <w:r>
        <w:rPr>
          <w:rFonts w:ascii="Comic Sans MS" w:hAnsi="Comic Sans MS"/>
        </w:rPr>
        <w:t xml:space="preserve"> cümlesinde hangi sözcük </w:t>
      </w:r>
      <w:r w:rsidRPr="00BB23C0">
        <w:rPr>
          <w:rFonts w:ascii="Comic Sans MS" w:hAnsi="Comic Sans MS"/>
          <w:b/>
        </w:rPr>
        <w:t>yanlış yazılmıştır?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A-elimi       </w:t>
      </w:r>
      <w:r w:rsidRPr="00846903">
        <w:rPr>
          <w:rFonts w:ascii="Comic Sans MS" w:hAnsi="Comic Sans MS"/>
          <w:highlight w:val="cyan"/>
        </w:rPr>
        <w:t>B-ayakımı</w:t>
      </w:r>
      <w:r>
        <w:rPr>
          <w:rFonts w:ascii="Comic Sans MS" w:hAnsi="Comic Sans MS"/>
        </w:rPr>
        <w:t xml:space="preserve">        C-yüzümü       D-uyudum</w:t>
      </w:r>
    </w:p>
    <w:p w:rsidR="008B73A7" w:rsidRDefault="008B73A7" w:rsidP="00BB23C0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5"/>
      </w:tblGrid>
      <w:tr w:rsidR="008B73A7" w:rsidRPr="00B73D54" w:rsidTr="00B73D54">
        <w:tc>
          <w:tcPr>
            <w:tcW w:w="5385" w:type="dxa"/>
            <w:shd w:val="clear" w:color="auto" w:fill="E5DFEC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Alfabemizin sırasıyla 19. Harfini, 29. Harfini , 15. Harfini ,6. Harfini ve 16. Harfini birleştirerek yazarsak …………………………… ismi oluşur.</w:t>
            </w:r>
          </w:p>
        </w:tc>
      </w:tr>
    </w:tbl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12-Yukarıdaki boşluğa aşağıdaki isimlerden hangisi </w:t>
      </w:r>
      <w:r w:rsidRPr="00BB23C0">
        <w:rPr>
          <w:rFonts w:ascii="Comic Sans MS" w:hAnsi="Comic Sans MS"/>
          <w:b/>
        </w:rPr>
        <w:t>yazılmalıdır?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A-Reyyan         B-Faruk        </w:t>
      </w:r>
      <w:r w:rsidRPr="00846903">
        <w:rPr>
          <w:rFonts w:ascii="Comic Sans MS" w:hAnsi="Comic Sans MS"/>
          <w:highlight w:val="cyan"/>
        </w:rPr>
        <w:t>C-Özlem</w:t>
      </w:r>
      <w:r>
        <w:rPr>
          <w:rFonts w:ascii="Comic Sans MS" w:hAnsi="Comic Sans MS"/>
        </w:rPr>
        <w:t xml:space="preserve">        D-Osman</w:t>
      </w:r>
    </w:p>
    <w:p w:rsidR="008B73A7" w:rsidRDefault="008B73A7" w:rsidP="00BB23C0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69"/>
        <w:gridCol w:w="775"/>
        <w:gridCol w:w="769"/>
        <w:gridCol w:w="769"/>
        <w:gridCol w:w="769"/>
        <w:gridCol w:w="770"/>
        <w:gridCol w:w="770"/>
      </w:tblGrid>
      <w:tr w:rsidR="008B73A7" w:rsidRPr="00B73D54" w:rsidTr="00B73D54">
        <w:tc>
          <w:tcPr>
            <w:tcW w:w="769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Pil</w:t>
            </w:r>
          </w:p>
        </w:tc>
        <w:tc>
          <w:tcPr>
            <w:tcW w:w="769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Sevgi</w:t>
            </w:r>
          </w:p>
        </w:tc>
        <w:tc>
          <w:tcPr>
            <w:tcW w:w="769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Neşe</w:t>
            </w:r>
          </w:p>
        </w:tc>
        <w:tc>
          <w:tcPr>
            <w:tcW w:w="769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Okul</w:t>
            </w:r>
          </w:p>
        </w:tc>
        <w:tc>
          <w:tcPr>
            <w:tcW w:w="769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Ağaç</w:t>
            </w:r>
          </w:p>
        </w:tc>
        <w:tc>
          <w:tcPr>
            <w:tcW w:w="770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Akıl</w:t>
            </w:r>
          </w:p>
        </w:tc>
        <w:tc>
          <w:tcPr>
            <w:tcW w:w="770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Çiçek</w:t>
            </w:r>
          </w:p>
        </w:tc>
      </w:tr>
      <w:tr w:rsidR="008B73A7" w:rsidRPr="00B73D54" w:rsidTr="00B73D54">
        <w:tc>
          <w:tcPr>
            <w:tcW w:w="769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1</w:t>
            </w:r>
          </w:p>
        </w:tc>
        <w:tc>
          <w:tcPr>
            <w:tcW w:w="769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2</w:t>
            </w:r>
          </w:p>
        </w:tc>
        <w:tc>
          <w:tcPr>
            <w:tcW w:w="769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3</w:t>
            </w:r>
          </w:p>
        </w:tc>
        <w:tc>
          <w:tcPr>
            <w:tcW w:w="769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4</w:t>
            </w:r>
          </w:p>
        </w:tc>
        <w:tc>
          <w:tcPr>
            <w:tcW w:w="769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5</w:t>
            </w:r>
          </w:p>
        </w:tc>
        <w:tc>
          <w:tcPr>
            <w:tcW w:w="770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6</w:t>
            </w:r>
          </w:p>
        </w:tc>
        <w:tc>
          <w:tcPr>
            <w:tcW w:w="770" w:type="dxa"/>
            <w:shd w:val="clear" w:color="auto" w:fill="EAF1DD"/>
          </w:tcPr>
          <w:p w:rsidR="008B73A7" w:rsidRPr="00B73D54" w:rsidRDefault="008B73A7" w:rsidP="00B73D54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7</w:t>
            </w:r>
          </w:p>
        </w:tc>
      </w:tr>
    </w:tbl>
    <w:p w:rsidR="008B73A7" w:rsidRPr="00BB23C0" w:rsidRDefault="008B73A7" w:rsidP="00BB23C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13-Yukarıdaki kelimelerden hangileri </w:t>
      </w:r>
      <w:r w:rsidRPr="00BB23C0">
        <w:rPr>
          <w:rFonts w:ascii="Comic Sans MS" w:hAnsi="Comic Sans MS"/>
          <w:b/>
        </w:rPr>
        <w:t>somut isimlerdir?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A- 1- 3-4                                </w:t>
      </w:r>
      <w:r w:rsidRPr="00846903">
        <w:rPr>
          <w:rFonts w:ascii="Comic Sans MS" w:hAnsi="Comic Sans MS"/>
          <w:highlight w:val="cyan"/>
        </w:rPr>
        <w:t>B-1-4-5-7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C-2-3-6                                  D-2-3-5-6-7</w:t>
      </w:r>
    </w:p>
    <w:p w:rsidR="008B73A7" w:rsidRPr="00B11679" w:rsidRDefault="008B73A7" w:rsidP="00BB23C0">
      <w:pPr>
        <w:rPr>
          <w:rFonts w:ascii="Comic Sans MS" w:hAnsi="Comic Sans MS"/>
        </w:rPr>
      </w:pPr>
      <w:r w:rsidRPr="00B11679">
        <w:rPr>
          <w:rFonts w:ascii="Comic Sans MS" w:hAnsi="Comic Sans MS"/>
          <w:i/>
        </w:rPr>
        <w:t>Boyalı Ada’da Ahmet adında çalışkan ve iyi yürekli bir balıkçı yaşarmış</w:t>
      </w:r>
      <w:r>
        <w:rPr>
          <w:rFonts w:ascii="Comic Sans MS" w:hAnsi="Comic Sans MS"/>
          <w:i/>
        </w:rPr>
        <w:t>.</w:t>
      </w:r>
      <w:r w:rsidRPr="00B11679">
        <w:rPr>
          <w:rFonts w:ascii="Comic Sans MS" w:hAnsi="Comic Sans MS"/>
          <w:i/>
        </w:rPr>
        <w:t>Ahmet’in Zehra adınd</w:t>
      </w:r>
      <w:r>
        <w:rPr>
          <w:rFonts w:ascii="Comic Sans MS" w:hAnsi="Comic Sans MS"/>
          <w:i/>
        </w:rPr>
        <w:t>a eşi ve üçte küçük oğlu varmış.Okula gitmeyen b</w:t>
      </w:r>
      <w:r w:rsidRPr="00B11679">
        <w:rPr>
          <w:rFonts w:ascii="Comic Sans MS" w:hAnsi="Comic Sans MS"/>
          <w:i/>
        </w:rPr>
        <w:t>üyük oğul Hamza babasına yardım eden bir gençmiş.</w:t>
      </w:r>
      <w:r>
        <w:rPr>
          <w:rFonts w:ascii="Comic Sans MS" w:hAnsi="Comic Sans MS"/>
          <w:i/>
        </w:rPr>
        <w:t xml:space="preserve"> </w:t>
      </w:r>
      <w:r w:rsidRPr="00B11679">
        <w:rPr>
          <w:rFonts w:ascii="Comic Sans MS" w:hAnsi="Comic Sans MS"/>
          <w:i/>
        </w:rPr>
        <w:t>Çevresinde çok sevilen Ömer ise lise öğrencisiymiş.Derslerinde de çok başarılıymış.</w:t>
      </w:r>
    </w:p>
    <w:p w:rsidR="008B73A7" w:rsidRDefault="008B73A7" w:rsidP="00BB23C0">
      <w:pPr>
        <w:rPr>
          <w:rFonts w:ascii="Comic Sans MS" w:hAnsi="Comic Sans MS"/>
        </w:rPr>
      </w:pPr>
      <w:r>
        <w:rPr>
          <w:rFonts w:ascii="Comic Sans MS" w:hAnsi="Comic Sans MS"/>
        </w:rPr>
        <w:t>14. ve 15. soruları yukarıdaki met</w:t>
      </w:r>
      <w:r w:rsidRPr="00B11679">
        <w:rPr>
          <w:rFonts w:ascii="Comic Sans MS" w:hAnsi="Comic Sans MS"/>
        </w:rPr>
        <w:t>ne göre cevaplayınız.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14-Aşağıdakilerden hangisi hikayenin </w:t>
      </w:r>
      <w:r w:rsidRPr="00BB23C0">
        <w:rPr>
          <w:rFonts w:ascii="Comic Sans MS" w:hAnsi="Comic Sans MS"/>
          <w:b/>
        </w:rPr>
        <w:t>kahramanlarından biri değildir?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A-Balıkçı Ahmet                    B-Balıkçının karısı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 w:rsidRPr="00846903">
        <w:rPr>
          <w:rFonts w:ascii="Comic Sans MS" w:hAnsi="Comic Sans MS"/>
          <w:highlight w:val="cyan"/>
        </w:rPr>
        <w:t>C-Ömer’in kız kardeşi</w:t>
      </w:r>
      <w:r>
        <w:rPr>
          <w:rFonts w:ascii="Comic Sans MS" w:hAnsi="Comic Sans MS"/>
        </w:rPr>
        <w:t xml:space="preserve">            D-Büyük oğul Hamza </w:t>
      </w:r>
    </w:p>
    <w:p w:rsidR="008B73A7" w:rsidRDefault="008B73A7" w:rsidP="00BB23C0">
      <w:pPr>
        <w:spacing w:after="0"/>
        <w:rPr>
          <w:rFonts w:ascii="Comic Sans MS" w:hAnsi="Comic Sans MS"/>
        </w:rPr>
      </w:pP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15-Yukarıdaki metne göre aşağıdakilerden hangisi </w:t>
      </w:r>
      <w:r w:rsidRPr="00BB23C0">
        <w:rPr>
          <w:rFonts w:ascii="Comic Sans MS" w:hAnsi="Comic Sans MS"/>
          <w:b/>
        </w:rPr>
        <w:t>söylenemez?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A-Balıkçının üç çocuğu vardır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 w:rsidRPr="00846903">
        <w:rPr>
          <w:rFonts w:ascii="Comic Sans MS" w:hAnsi="Comic Sans MS"/>
          <w:highlight w:val="cyan"/>
        </w:rPr>
        <w:t>B-Hamza’nın dersleri Ömer’den daha iyidir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C-Balıkçı çalışkan ve iyi yürekli biridir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D-Ömer lise öğrencisidir</w:t>
      </w:r>
    </w:p>
    <w:p w:rsidR="008B73A7" w:rsidRDefault="008B73A7" w:rsidP="00BB23C0">
      <w:pPr>
        <w:spacing w:after="0"/>
        <w:rPr>
          <w:rFonts w:ascii="Comic Sans MS" w:hAnsi="Comic Sans MS"/>
        </w:rPr>
      </w:pP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I-sabaha kadar                  II-uyku girmedi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III-gözüne                        IV-okul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V-bekçisi Halil Abi’nin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16-Yukarıdaki sözcüklerden anlamlı bir cümle oluşması için kelimelerin </w:t>
      </w:r>
      <w:r w:rsidRPr="00BB23C0">
        <w:rPr>
          <w:rFonts w:ascii="Comic Sans MS" w:hAnsi="Comic Sans MS"/>
          <w:b/>
        </w:rPr>
        <w:t>doğru sıralaması</w:t>
      </w:r>
      <w:r>
        <w:rPr>
          <w:rFonts w:ascii="Comic Sans MS" w:hAnsi="Comic Sans MS"/>
        </w:rPr>
        <w:t xml:space="preserve"> nasıl olmalıdır?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A-II – I – III – V - IV       </w:t>
      </w:r>
      <w:r w:rsidRPr="00846903">
        <w:rPr>
          <w:rFonts w:ascii="Comic Sans MS" w:hAnsi="Comic Sans MS"/>
          <w:highlight w:val="cyan"/>
        </w:rPr>
        <w:t>B-IV – V – III – I - II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C-III – V – IV – II - I       D-I – II – V – IV – III</w:t>
      </w:r>
    </w:p>
    <w:p w:rsidR="008B73A7" w:rsidRDefault="008B73A7" w:rsidP="00BB23C0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60"/>
        <w:gridCol w:w="425"/>
        <w:gridCol w:w="567"/>
        <w:gridCol w:w="425"/>
        <w:gridCol w:w="1308"/>
      </w:tblGrid>
      <w:tr w:rsidR="008B73A7" w:rsidRPr="00B73D54" w:rsidTr="00B73D54">
        <w:tc>
          <w:tcPr>
            <w:tcW w:w="2660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Akıl …………… ‘dan üstündür</w:t>
            </w:r>
          </w:p>
        </w:tc>
        <w:tc>
          <w:tcPr>
            <w:tcW w:w="425" w:type="dxa"/>
            <w:shd w:val="clear" w:color="auto" w:fill="DAEEF3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1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FDE9D9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a</w:t>
            </w:r>
          </w:p>
        </w:tc>
        <w:tc>
          <w:tcPr>
            <w:tcW w:w="1308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zaman</w:t>
            </w:r>
          </w:p>
        </w:tc>
      </w:tr>
      <w:tr w:rsidR="008B73A7" w:rsidRPr="00B73D54" w:rsidTr="00B73D54">
        <w:tc>
          <w:tcPr>
            <w:tcW w:w="2660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İşleyen ………………… pas tutmaz</w:t>
            </w:r>
          </w:p>
        </w:tc>
        <w:tc>
          <w:tcPr>
            <w:tcW w:w="425" w:type="dxa"/>
            <w:shd w:val="clear" w:color="auto" w:fill="DAEEF3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FDE9D9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b</w:t>
            </w:r>
          </w:p>
        </w:tc>
        <w:tc>
          <w:tcPr>
            <w:tcW w:w="1308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dil</w:t>
            </w:r>
          </w:p>
        </w:tc>
      </w:tr>
      <w:tr w:rsidR="008B73A7" w:rsidRPr="00B73D54" w:rsidTr="00B73D54">
        <w:tc>
          <w:tcPr>
            <w:tcW w:w="2660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Sakla samanı gelir ……………….. ı</w:t>
            </w:r>
          </w:p>
        </w:tc>
        <w:tc>
          <w:tcPr>
            <w:tcW w:w="425" w:type="dxa"/>
            <w:shd w:val="clear" w:color="auto" w:fill="DAEEF3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FDE9D9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c</w:t>
            </w:r>
          </w:p>
        </w:tc>
        <w:tc>
          <w:tcPr>
            <w:tcW w:w="1308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akıl</w:t>
            </w:r>
          </w:p>
        </w:tc>
      </w:tr>
      <w:tr w:rsidR="008B73A7" w:rsidRPr="00B73D54" w:rsidTr="00B73D54">
        <w:tc>
          <w:tcPr>
            <w:tcW w:w="2660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…………… dil yılanı deliğinden çıkarır</w:t>
            </w:r>
          </w:p>
        </w:tc>
        <w:tc>
          <w:tcPr>
            <w:tcW w:w="425" w:type="dxa"/>
            <w:shd w:val="clear" w:color="auto" w:fill="DAEEF3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FDE9D9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d</w:t>
            </w:r>
          </w:p>
        </w:tc>
        <w:tc>
          <w:tcPr>
            <w:tcW w:w="1308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demir</w:t>
            </w:r>
          </w:p>
        </w:tc>
      </w:tr>
    </w:tbl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17-Yukarıdaki tabloda atasözlerinde boş bırakılan yerlere yazılması gereken kelimeler hangi </w:t>
      </w:r>
      <w:r w:rsidRPr="00BB23C0">
        <w:rPr>
          <w:rFonts w:ascii="Comic Sans MS" w:hAnsi="Comic Sans MS"/>
          <w:b/>
        </w:rPr>
        <w:t>eşleştirmede doğru olarak</w:t>
      </w:r>
      <w:r>
        <w:rPr>
          <w:rFonts w:ascii="Comic Sans MS" w:hAnsi="Comic Sans MS"/>
        </w:rPr>
        <w:t xml:space="preserve"> yazılmıştır?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A-1-b , 2-c , 3-d , 4-a            </w:t>
      </w:r>
      <w:r w:rsidRPr="00846903">
        <w:rPr>
          <w:rFonts w:ascii="Comic Sans MS" w:hAnsi="Comic Sans MS"/>
          <w:highlight w:val="cyan"/>
        </w:rPr>
        <w:t>B-1-c , 2-d ,3-a ,4-b</w:t>
      </w:r>
    </w:p>
    <w:p w:rsidR="008B73A7" w:rsidRDefault="008B73A7" w:rsidP="00BB23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C- 1-d , 2-a ,3-c , 4-b            D-1-a, 2-b ,3-d ,4-c</w:t>
      </w:r>
    </w:p>
    <w:p w:rsidR="008B73A7" w:rsidRDefault="008B73A7" w:rsidP="00BB23C0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5"/>
      </w:tblGrid>
      <w:tr w:rsidR="008B73A7" w:rsidRPr="00B73D54" w:rsidTr="00B73D54">
        <w:tc>
          <w:tcPr>
            <w:tcW w:w="5385" w:type="dxa"/>
          </w:tcPr>
          <w:p w:rsidR="008B73A7" w:rsidRPr="00B73D54" w:rsidRDefault="008B73A7" w:rsidP="00B73D54">
            <w:pPr>
              <w:spacing w:after="0"/>
              <w:rPr>
                <w:rFonts w:ascii="Comic Sans MS" w:hAnsi="Comic Sans MS"/>
                <w:i/>
              </w:rPr>
            </w:pPr>
            <w:r w:rsidRPr="00B73D54">
              <w:rPr>
                <w:rFonts w:ascii="Comic Sans MS" w:hAnsi="Comic Sans MS"/>
              </w:rPr>
              <w:t>18-</w:t>
            </w:r>
            <w:r w:rsidRPr="00B73D54">
              <w:rPr>
                <w:rFonts w:ascii="Comic Sans MS" w:hAnsi="Comic Sans MS"/>
                <w:b/>
                <w:i/>
              </w:rPr>
              <w:t xml:space="preserve"> ‘’yalnız – fakat – özellikle – gibi</w:t>
            </w:r>
            <w:r w:rsidRPr="00B73D54">
              <w:rPr>
                <w:rFonts w:ascii="Comic Sans MS" w:hAnsi="Comic Sans MS"/>
                <w:i/>
              </w:rPr>
              <w:t xml:space="preserve"> ‘’ kelimelerini aşağıdaki cümlelerdeki boşluklara uygun şekilde yazınız.</w:t>
            </w:r>
          </w:p>
          <w:p w:rsidR="008B73A7" w:rsidRPr="00B73D54" w:rsidRDefault="008B73A7" w:rsidP="00B73D54">
            <w:pPr>
              <w:spacing w:after="0"/>
              <w:rPr>
                <w:rFonts w:ascii="Comic Sans MS" w:hAnsi="Comic Sans MS"/>
                <w:i/>
              </w:rPr>
            </w:pPr>
            <w:r w:rsidRPr="00B73D54">
              <w:rPr>
                <w:rFonts w:ascii="Comic Sans MS" w:hAnsi="Comic Sans MS"/>
                <w:i/>
              </w:rPr>
              <w:t>1-Parkta oynamaya gelirim ……</w:t>
            </w:r>
            <w:r w:rsidRPr="00B73D54">
              <w:rPr>
                <w:rFonts w:ascii="Comic Sans MS" w:hAnsi="Comic Sans MS"/>
                <w:i/>
                <w:highlight w:val="cyan"/>
              </w:rPr>
              <w:t>yalnız</w:t>
            </w:r>
            <w:r w:rsidRPr="00B73D54">
              <w:rPr>
                <w:rFonts w:ascii="Comic Sans MS" w:hAnsi="Comic Sans MS"/>
                <w:i/>
              </w:rPr>
              <w:t>…… önce annemden izin almalıyım</w:t>
            </w:r>
          </w:p>
          <w:p w:rsidR="008B73A7" w:rsidRPr="00B73D54" w:rsidRDefault="008B73A7" w:rsidP="00B73D54">
            <w:pPr>
              <w:spacing w:after="0"/>
              <w:rPr>
                <w:rFonts w:ascii="Comic Sans MS" w:hAnsi="Comic Sans MS"/>
                <w:i/>
              </w:rPr>
            </w:pPr>
            <w:r w:rsidRPr="00B73D54">
              <w:rPr>
                <w:rFonts w:ascii="Comic Sans MS" w:hAnsi="Comic Sans MS"/>
                <w:i/>
              </w:rPr>
              <w:t>2-Vakit geç oldu …</w:t>
            </w:r>
            <w:r w:rsidRPr="00B73D54">
              <w:rPr>
                <w:rFonts w:ascii="Comic Sans MS" w:hAnsi="Comic Sans MS"/>
                <w:i/>
                <w:highlight w:val="cyan"/>
              </w:rPr>
              <w:t>fakat</w:t>
            </w:r>
            <w:r w:rsidRPr="00B73D54">
              <w:rPr>
                <w:rFonts w:ascii="Comic Sans MS" w:hAnsi="Comic Sans MS"/>
                <w:i/>
              </w:rPr>
              <w:t>… uykum gelmedi</w:t>
            </w:r>
          </w:p>
          <w:p w:rsidR="008B73A7" w:rsidRPr="00B73D54" w:rsidRDefault="008B73A7" w:rsidP="00B73D54">
            <w:pPr>
              <w:spacing w:after="0"/>
              <w:rPr>
                <w:rFonts w:ascii="Comic Sans MS" w:hAnsi="Comic Sans MS"/>
                <w:i/>
              </w:rPr>
            </w:pPr>
            <w:r w:rsidRPr="00B73D54">
              <w:rPr>
                <w:rFonts w:ascii="Comic Sans MS" w:hAnsi="Comic Sans MS"/>
                <w:i/>
              </w:rPr>
              <w:t>3-Balık, balina, yengeç ……</w:t>
            </w:r>
            <w:r w:rsidRPr="00B73D54">
              <w:rPr>
                <w:rFonts w:ascii="Comic Sans MS" w:hAnsi="Comic Sans MS"/>
                <w:i/>
                <w:highlight w:val="cyan"/>
              </w:rPr>
              <w:t>gibi</w:t>
            </w:r>
            <w:r w:rsidRPr="00B73D54">
              <w:rPr>
                <w:rFonts w:ascii="Comic Sans MS" w:hAnsi="Comic Sans MS"/>
                <w:i/>
              </w:rPr>
              <w:t>… hayvanlar denizde yaşar</w:t>
            </w:r>
          </w:p>
          <w:p w:rsidR="008B73A7" w:rsidRPr="00B73D54" w:rsidRDefault="008B73A7" w:rsidP="00B73D54">
            <w:pPr>
              <w:spacing w:after="0"/>
              <w:rPr>
                <w:rFonts w:ascii="Comic Sans MS" w:hAnsi="Comic Sans MS"/>
                <w:b/>
                <w:i/>
              </w:rPr>
            </w:pPr>
            <w:r w:rsidRPr="00B73D54">
              <w:rPr>
                <w:rFonts w:ascii="Comic Sans MS" w:hAnsi="Comic Sans MS"/>
                <w:i/>
              </w:rPr>
              <w:t>4-Sinemaya …</w:t>
            </w:r>
            <w:r w:rsidRPr="00B73D54">
              <w:rPr>
                <w:rFonts w:ascii="Comic Sans MS" w:hAnsi="Comic Sans MS"/>
                <w:i/>
                <w:highlight w:val="cyan"/>
              </w:rPr>
              <w:t>özellikle</w:t>
            </w:r>
            <w:r w:rsidRPr="00B73D54">
              <w:rPr>
                <w:rFonts w:ascii="Comic Sans MS" w:hAnsi="Comic Sans MS"/>
                <w:i/>
              </w:rPr>
              <w:t>……… seninle gitmek istedim.</w:t>
            </w:r>
          </w:p>
        </w:tc>
      </w:tr>
      <w:tr w:rsidR="008B73A7" w:rsidRPr="00B73D54" w:rsidTr="00B73D54">
        <w:trPr>
          <w:trHeight w:val="1891"/>
        </w:trPr>
        <w:tc>
          <w:tcPr>
            <w:tcW w:w="5385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19-</w:t>
            </w:r>
            <w:r w:rsidRPr="00B73D54">
              <w:rPr>
                <w:rFonts w:ascii="Comic Sans MS" w:hAnsi="Comic Sans MS"/>
                <w:b/>
                <w:i/>
              </w:rPr>
              <w:t xml:space="preserve">    göz-can- süt- ses</w:t>
            </w:r>
            <w:r w:rsidRPr="00B73D54">
              <w:rPr>
                <w:rFonts w:ascii="Comic Sans MS" w:hAnsi="Comic Sans MS"/>
              </w:rPr>
              <w:t xml:space="preserve">  kelimelerine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 xml:space="preserve"> ‘’ </w:t>
            </w:r>
            <w:r w:rsidRPr="00B73D54">
              <w:rPr>
                <w:rFonts w:ascii="Comic Sans MS" w:hAnsi="Comic Sans MS"/>
                <w:b/>
                <w:i/>
                <w:color w:val="FF0000"/>
              </w:rPr>
              <w:t>–siz , -çü – lük - , lı</w:t>
            </w:r>
            <w:r w:rsidRPr="00B73D54">
              <w:rPr>
                <w:rFonts w:ascii="Comic Sans MS" w:hAnsi="Comic Sans MS"/>
              </w:rPr>
              <w:t xml:space="preserve"> ‘’  eklerinden uygun olanları getirerek  4 yeni kelime oluşturunuz.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8B73A7" w:rsidRPr="00B73D54" w:rsidRDefault="008B73A7" w:rsidP="00B73D54">
            <w:pPr>
              <w:spacing w:after="0" w:line="36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1-……</w:t>
            </w:r>
            <w:r w:rsidRPr="00B73D54">
              <w:rPr>
                <w:rFonts w:ascii="Comic Sans MS" w:hAnsi="Comic Sans MS"/>
                <w:highlight w:val="cyan"/>
              </w:rPr>
              <w:t>gözlük</w:t>
            </w:r>
            <w:r w:rsidRPr="00B73D54">
              <w:rPr>
                <w:rFonts w:ascii="Comic Sans MS" w:hAnsi="Comic Sans MS"/>
              </w:rPr>
              <w:t>……………         2-…………</w:t>
            </w:r>
            <w:r w:rsidRPr="00B73D54">
              <w:rPr>
                <w:rFonts w:ascii="Comic Sans MS" w:hAnsi="Comic Sans MS"/>
                <w:highlight w:val="cyan"/>
              </w:rPr>
              <w:t>canlı</w:t>
            </w:r>
            <w:r w:rsidRPr="00B73D54">
              <w:rPr>
                <w:rFonts w:ascii="Comic Sans MS" w:hAnsi="Comic Sans MS"/>
              </w:rPr>
              <w:t>…………</w:t>
            </w:r>
          </w:p>
          <w:p w:rsidR="008B73A7" w:rsidRPr="00B73D54" w:rsidRDefault="008B73A7" w:rsidP="00B73D54">
            <w:pPr>
              <w:spacing w:after="0" w:line="36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3-………</w:t>
            </w:r>
            <w:r w:rsidRPr="00B73D54">
              <w:rPr>
                <w:rFonts w:ascii="Comic Sans MS" w:hAnsi="Comic Sans MS"/>
                <w:highlight w:val="cyan"/>
              </w:rPr>
              <w:t>sütçü</w:t>
            </w:r>
            <w:r w:rsidRPr="00B73D54">
              <w:rPr>
                <w:rFonts w:ascii="Comic Sans MS" w:hAnsi="Comic Sans MS"/>
              </w:rPr>
              <w:t>……………       4-………</w:t>
            </w:r>
            <w:r w:rsidRPr="00B73D54">
              <w:rPr>
                <w:rFonts w:ascii="Comic Sans MS" w:hAnsi="Comic Sans MS"/>
                <w:highlight w:val="cyan"/>
              </w:rPr>
              <w:t>sessiz</w:t>
            </w:r>
            <w:r w:rsidRPr="00B73D54">
              <w:rPr>
                <w:rFonts w:ascii="Comic Sans MS" w:hAnsi="Comic Sans MS"/>
              </w:rPr>
              <w:t>………</w:t>
            </w:r>
          </w:p>
        </w:tc>
      </w:tr>
      <w:tr w:rsidR="008B73A7" w:rsidRPr="00B73D54" w:rsidTr="00B73D54">
        <w:tc>
          <w:tcPr>
            <w:tcW w:w="5385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 xml:space="preserve">20-Aşağıdaki kelimelerin </w:t>
            </w:r>
            <w:r w:rsidRPr="00B73D54">
              <w:rPr>
                <w:rFonts w:ascii="Comic Sans MS" w:hAnsi="Comic Sans MS"/>
                <w:b/>
                <w:i/>
              </w:rPr>
              <w:t>karşıt anlamlarını</w:t>
            </w:r>
            <w:r w:rsidRPr="00B73D54">
              <w:rPr>
                <w:rFonts w:ascii="Comic Sans MS" w:hAnsi="Comic Sans MS"/>
              </w:rPr>
              <w:t xml:space="preserve"> yazınız.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Pahalı  - …</w:t>
            </w:r>
            <w:r w:rsidRPr="00B73D54">
              <w:rPr>
                <w:rFonts w:ascii="Comic Sans MS" w:hAnsi="Comic Sans MS"/>
                <w:highlight w:val="cyan"/>
              </w:rPr>
              <w:t>ucuz</w:t>
            </w:r>
            <w:r w:rsidRPr="00B73D54">
              <w:rPr>
                <w:rFonts w:ascii="Comic Sans MS" w:hAnsi="Comic Sans MS"/>
              </w:rPr>
              <w:t>……      yakalamak - …</w:t>
            </w:r>
            <w:r w:rsidRPr="00B73D54">
              <w:rPr>
                <w:rFonts w:ascii="Comic Sans MS" w:hAnsi="Comic Sans MS"/>
                <w:highlight w:val="cyan"/>
              </w:rPr>
              <w:t>bırakmak</w:t>
            </w:r>
            <w:r w:rsidRPr="00B73D54">
              <w:rPr>
                <w:rFonts w:ascii="Comic Sans MS" w:hAnsi="Comic Sans MS"/>
              </w:rPr>
              <w:t>…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Çekmek - …</w:t>
            </w:r>
            <w:r w:rsidRPr="00B73D54">
              <w:rPr>
                <w:rFonts w:ascii="Comic Sans MS" w:hAnsi="Comic Sans MS"/>
                <w:highlight w:val="cyan"/>
              </w:rPr>
              <w:t>itmek</w:t>
            </w:r>
            <w:r w:rsidRPr="00B73D54">
              <w:rPr>
                <w:rFonts w:ascii="Comic Sans MS" w:hAnsi="Comic Sans MS"/>
              </w:rPr>
              <w:t>……  cesur - …</w:t>
            </w:r>
            <w:r w:rsidRPr="00B73D54">
              <w:rPr>
                <w:rFonts w:ascii="Comic Sans MS" w:hAnsi="Comic Sans MS"/>
                <w:highlight w:val="cyan"/>
              </w:rPr>
              <w:t>korkak</w:t>
            </w:r>
            <w:r w:rsidRPr="00B73D54">
              <w:rPr>
                <w:rFonts w:ascii="Comic Sans MS" w:hAnsi="Comic Sans MS"/>
              </w:rPr>
              <w:t>………</w:t>
            </w:r>
          </w:p>
        </w:tc>
      </w:tr>
      <w:tr w:rsidR="008B73A7" w:rsidRPr="00B73D54" w:rsidTr="00B73D54">
        <w:tc>
          <w:tcPr>
            <w:tcW w:w="5385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21- Aşağıda karışık olarak verilen hecelerden</w:t>
            </w:r>
            <w:r w:rsidRPr="00B73D54">
              <w:rPr>
                <w:rFonts w:ascii="Comic Sans MS" w:hAnsi="Comic Sans MS"/>
                <w:b/>
                <w:i/>
              </w:rPr>
              <w:t xml:space="preserve"> anlamlı</w:t>
            </w:r>
            <w:r w:rsidRPr="00B73D54">
              <w:rPr>
                <w:rFonts w:ascii="Comic Sans MS" w:hAnsi="Comic Sans MS"/>
              </w:rPr>
              <w:t xml:space="preserve"> </w:t>
            </w:r>
            <w:r w:rsidRPr="00B73D54">
              <w:rPr>
                <w:rFonts w:ascii="Comic Sans MS" w:hAnsi="Comic Sans MS"/>
                <w:b/>
                <w:i/>
              </w:rPr>
              <w:t>sözcükler</w:t>
            </w:r>
            <w:r w:rsidRPr="00B73D54">
              <w:rPr>
                <w:rFonts w:ascii="Comic Sans MS" w:hAnsi="Comic Sans MS"/>
              </w:rPr>
              <w:t xml:space="preserve"> oluşturunuz.</w:t>
            </w:r>
          </w:p>
          <w:p w:rsidR="008B73A7" w:rsidRPr="00B73D54" w:rsidRDefault="008B73A7" w:rsidP="00B73D54">
            <w:pPr>
              <w:spacing w:after="0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-ros-kop-mik = ……</w:t>
            </w:r>
            <w:r w:rsidRPr="00B73D54">
              <w:rPr>
                <w:rFonts w:ascii="Comic Sans MS" w:hAnsi="Comic Sans MS"/>
                <w:highlight w:val="cyan"/>
              </w:rPr>
              <w:t>mikroskop</w:t>
            </w:r>
            <w:r w:rsidRPr="00B73D54">
              <w:rPr>
                <w:rFonts w:ascii="Comic Sans MS" w:hAnsi="Comic Sans MS"/>
              </w:rPr>
              <w:t xml:space="preserve">…  </w:t>
            </w:r>
          </w:p>
          <w:p w:rsidR="008B73A7" w:rsidRPr="00B73D54" w:rsidRDefault="008B73A7" w:rsidP="00B73D54">
            <w:pPr>
              <w:spacing w:after="0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- fe-kar-da-lık = …</w:t>
            </w:r>
            <w:r w:rsidRPr="00B73D54">
              <w:rPr>
                <w:rFonts w:ascii="Comic Sans MS" w:hAnsi="Comic Sans MS"/>
                <w:highlight w:val="cyan"/>
              </w:rPr>
              <w:t>fedakarlık</w:t>
            </w:r>
            <w:r w:rsidRPr="00B73D54">
              <w:rPr>
                <w:rFonts w:ascii="Comic Sans MS" w:hAnsi="Comic Sans MS"/>
              </w:rPr>
              <w:t>…</w:t>
            </w:r>
          </w:p>
          <w:p w:rsidR="008B73A7" w:rsidRPr="00B73D54" w:rsidRDefault="008B73A7" w:rsidP="00B73D54">
            <w:pPr>
              <w:spacing w:after="0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-lı-ye-can-he = ……</w:t>
            </w:r>
            <w:r w:rsidRPr="00B73D54">
              <w:rPr>
                <w:rFonts w:ascii="Comic Sans MS" w:hAnsi="Comic Sans MS"/>
                <w:highlight w:val="cyan"/>
              </w:rPr>
              <w:t>heyecanlı</w:t>
            </w:r>
            <w:r w:rsidRPr="00B73D54">
              <w:rPr>
                <w:rFonts w:ascii="Comic Sans MS" w:hAnsi="Comic Sans MS"/>
              </w:rPr>
              <w:t xml:space="preserve">……  </w:t>
            </w:r>
          </w:p>
          <w:p w:rsidR="008B73A7" w:rsidRPr="00B73D54" w:rsidRDefault="008B73A7" w:rsidP="00B73D54">
            <w:pPr>
              <w:spacing w:after="0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-ğim-ne-ci-an= ……</w:t>
            </w:r>
            <w:r w:rsidRPr="00B73D54">
              <w:rPr>
                <w:rFonts w:ascii="Comic Sans MS" w:hAnsi="Comic Sans MS"/>
                <w:highlight w:val="cyan"/>
              </w:rPr>
              <w:t xml:space="preserve">anneciğim…… </w:t>
            </w:r>
          </w:p>
        </w:tc>
      </w:tr>
      <w:tr w:rsidR="008B73A7" w:rsidRPr="00B73D54" w:rsidTr="00B73D54">
        <w:tc>
          <w:tcPr>
            <w:tcW w:w="5385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 xml:space="preserve">22-Aşağıdaki kelimeleri doğru bir şekilde </w:t>
            </w:r>
            <w:r w:rsidRPr="00B73D54">
              <w:rPr>
                <w:rFonts w:ascii="Comic Sans MS" w:hAnsi="Comic Sans MS"/>
                <w:b/>
              </w:rPr>
              <w:t>hecelerine ayırınız.</w:t>
            </w:r>
          </w:p>
          <w:p w:rsidR="008B73A7" w:rsidRPr="00B73D54" w:rsidRDefault="008B73A7" w:rsidP="00B73D54">
            <w:pPr>
              <w:spacing w:after="0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aile : ……</w:t>
            </w:r>
            <w:r w:rsidRPr="00B73D54">
              <w:rPr>
                <w:rFonts w:ascii="Comic Sans MS" w:hAnsi="Comic Sans MS"/>
                <w:highlight w:val="cyan"/>
              </w:rPr>
              <w:t>a-i-le</w:t>
            </w:r>
            <w:r w:rsidRPr="00B73D54">
              <w:rPr>
                <w:rFonts w:ascii="Comic Sans MS" w:hAnsi="Comic Sans MS"/>
              </w:rPr>
              <w:t>-..         çikolata</w:t>
            </w:r>
            <w:r w:rsidRPr="00B73D54">
              <w:rPr>
                <w:rFonts w:ascii="Comic Sans MS" w:hAnsi="Comic Sans MS"/>
                <w:highlight w:val="cyan"/>
              </w:rPr>
              <w:t xml:space="preserve">:…çi-ko-la-ta </w:t>
            </w:r>
            <w:r w:rsidRPr="00B73D54">
              <w:rPr>
                <w:rFonts w:ascii="Comic Sans MS" w:hAnsi="Comic Sans MS"/>
              </w:rPr>
              <w:t>arkadaşlık: ……</w:t>
            </w:r>
            <w:r w:rsidRPr="00B73D54">
              <w:rPr>
                <w:rFonts w:ascii="Comic Sans MS" w:hAnsi="Comic Sans MS"/>
                <w:highlight w:val="cyan"/>
              </w:rPr>
              <w:t>ar-ka-daş-lık</w:t>
            </w:r>
            <w:r w:rsidRPr="00B73D54">
              <w:rPr>
                <w:rFonts w:ascii="Comic Sans MS" w:hAnsi="Comic Sans MS"/>
              </w:rPr>
              <w:t>…            dua:…</w:t>
            </w:r>
            <w:r w:rsidRPr="00B73D54">
              <w:rPr>
                <w:rFonts w:ascii="Comic Sans MS" w:hAnsi="Comic Sans MS"/>
                <w:highlight w:val="cyan"/>
              </w:rPr>
              <w:t>du-a…</w:t>
            </w:r>
          </w:p>
        </w:tc>
      </w:tr>
      <w:tr w:rsidR="008B73A7" w:rsidRPr="00B73D54" w:rsidTr="00B73D54">
        <w:tc>
          <w:tcPr>
            <w:tcW w:w="5385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 xml:space="preserve">23-Aşağıdaki cümlelerin doğru olanlarının başına </w:t>
            </w:r>
            <w:r w:rsidRPr="00B73D54">
              <w:rPr>
                <w:rFonts w:ascii="Comic Sans MS" w:hAnsi="Comic Sans MS"/>
                <w:b/>
              </w:rPr>
              <w:t>D</w:t>
            </w:r>
            <w:r w:rsidRPr="00B73D54">
              <w:rPr>
                <w:rFonts w:ascii="Comic Sans MS" w:hAnsi="Comic Sans MS"/>
              </w:rPr>
              <w:t xml:space="preserve">, yanlış olanların başına </w:t>
            </w:r>
            <w:r w:rsidRPr="00B73D54">
              <w:rPr>
                <w:rFonts w:ascii="Comic Sans MS" w:hAnsi="Comic Sans MS"/>
                <w:b/>
              </w:rPr>
              <w:t>Y</w:t>
            </w:r>
            <w:r w:rsidRPr="00B73D54">
              <w:rPr>
                <w:rFonts w:ascii="Comic Sans MS" w:hAnsi="Comic Sans MS"/>
              </w:rPr>
              <w:t xml:space="preserve"> yazınız.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( _</w:t>
            </w:r>
            <w:r w:rsidRPr="00B73D54">
              <w:rPr>
                <w:rFonts w:ascii="Comic Sans MS" w:hAnsi="Comic Sans MS"/>
                <w:highlight w:val="cyan"/>
              </w:rPr>
              <w:t>D</w:t>
            </w:r>
            <w:r w:rsidRPr="00B73D54">
              <w:rPr>
                <w:rFonts w:ascii="Comic Sans MS" w:hAnsi="Comic Sans MS"/>
              </w:rPr>
              <w:t>_ ) ’’Kolay’’ kelimesinin zıt anlamlısı ‘’zor’’ dur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( _</w:t>
            </w:r>
            <w:r w:rsidRPr="00B73D54">
              <w:rPr>
                <w:rFonts w:ascii="Comic Sans MS" w:hAnsi="Comic Sans MS"/>
                <w:highlight w:val="cyan"/>
              </w:rPr>
              <w:t>Y</w:t>
            </w:r>
            <w:r w:rsidRPr="00B73D54">
              <w:rPr>
                <w:rFonts w:ascii="Comic Sans MS" w:hAnsi="Comic Sans MS"/>
              </w:rPr>
              <w:t>_ ) ‘’İleri kelimesinin eş anlamlısı ‘’yüksek’’ tir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( _</w:t>
            </w:r>
            <w:r w:rsidRPr="00B73D54">
              <w:rPr>
                <w:rFonts w:ascii="Comic Sans MS" w:hAnsi="Comic Sans MS"/>
                <w:highlight w:val="cyan"/>
              </w:rPr>
              <w:t>D</w:t>
            </w:r>
            <w:r w:rsidRPr="00B73D54">
              <w:rPr>
                <w:rFonts w:ascii="Comic Sans MS" w:hAnsi="Comic Sans MS"/>
              </w:rPr>
              <w:t>_ ) ‘’Kaz ‘’ kelimesi sesteş bir kelimedir.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( _</w:t>
            </w:r>
            <w:r w:rsidRPr="00B73D54">
              <w:rPr>
                <w:rFonts w:ascii="Comic Sans MS" w:hAnsi="Comic Sans MS"/>
                <w:highlight w:val="cyan"/>
              </w:rPr>
              <w:t>Y</w:t>
            </w:r>
            <w:r w:rsidRPr="00B73D54">
              <w:rPr>
                <w:rFonts w:ascii="Comic Sans MS" w:hAnsi="Comic Sans MS"/>
              </w:rPr>
              <w:t>_ ) Her sözcüğün bir eş anlamı bir de zıt anlamı vardır.</w:t>
            </w:r>
          </w:p>
        </w:tc>
      </w:tr>
      <w:tr w:rsidR="008B73A7" w:rsidRPr="00B73D54" w:rsidTr="00B73D54">
        <w:tc>
          <w:tcPr>
            <w:tcW w:w="5385" w:type="dxa"/>
          </w:tcPr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 xml:space="preserve">24-Aşağıdaki cümlelerde bulunan parantezlerin içine </w:t>
            </w:r>
            <w:r w:rsidRPr="00B73D54">
              <w:rPr>
                <w:rFonts w:ascii="Comic Sans MS" w:hAnsi="Comic Sans MS"/>
                <w:b/>
              </w:rPr>
              <w:t>virgül, nokta, soru işareti ve kesme işaretinden</w:t>
            </w:r>
            <w:r w:rsidRPr="00B73D54">
              <w:rPr>
                <w:rFonts w:ascii="Comic Sans MS" w:hAnsi="Comic Sans MS"/>
              </w:rPr>
              <w:t xml:space="preserve"> uygun olanı yazınız.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-Sivas(</w:t>
            </w:r>
            <w:r w:rsidRPr="00B73D54">
              <w:rPr>
                <w:rFonts w:ascii="Comic Sans MS" w:hAnsi="Comic Sans MS"/>
                <w:highlight w:val="cyan"/>
              </w:rPr>
              <w:t xml:space="preserve"> ‘  </w:t>
            </w:r>
            <w:r w:rsidRPr="00B73D54">
              <w:rPr>
                <w:rFonts w:ascii="Comic Sans MS" w:hAnsi="Comic Sans MS"/>
              </w:rPr>
              <w:t xml:space="preserve">) a çok yaklaşmıştık.          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 xml:space="preserve"> –Akşam teyzem (</w:t>
            </w:r>
            <w:r w:rsidRPr="00B73D54">
              <w:rPr>
                <w:rFonts w:ascii="Comic Sans MS" w:hAnsi="Comic Sans MS"/>
                <w:highlight w:val="cyan"/>
              </w:rPr>
              <w:t xml:space="preserve">, </w:t>
            </w:r>
            <w:r w:rsidRPr="00B73D54">
              <w:rPr>
                <w:rFonts w:ascii="Comic Sans MS" w:hAnsi="Comic Sans MS"/>
              </w:rPr>
              <w:t>) dayım ve dedem geldi.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 xml:space="preserve">-Dün aldığım kitap nerede ( </w:t>
            </w:r>
            <w:r w:rsidRPr="00B73D54">
              <w:rPr>
                <w:rFonts w:ascii="Comic Sans MS" w:hAnsi="Comic Sans MS"/>
                <w:highlight w:val="cyan"/>
              </w:rPr>
              <w:t>?</w:t>
            </w:r>
            <w:r w:rsidRPr="00B73D54">
              <w:rPr>
                <w:rFonts w:ascii="Comic Sans MS" w:hAnsi="Comic Sans MS"/>
              </w:rPr>
              <w:t xml:space="preserve">)         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-Annem misafirlerimize yemek yaptı (</w:t>
            </w:r>
            <w:r w:rsidRPr="00B73D54">
              <w:rPr>
                <w:rFonts w:ascii="Comic Sans MS" w:hAnsi="Comic Sans MS"/>
                <w:highlight w:val="cyan"/>
              </w:rPr>
              <w:t xml:space="preserve"> .  </w:t>
            </w:r>
            <w:r w:rsidRPr="00B73D54">
              <w:rPr>
                <w:rFonts w:ascii="Comic Sans MS" w:hAnsi="Comic Sans MS"/>
              </w:rPr>
              <w:t>)</w:t>
            </w:r>
          </w:p>
        </w:tc>
      </w:tr>
      <w:tr w:rsidR="008B73A7" w:rsidRPr="00B73D54" w:rsidTr="00B73D54">
        <w:tc>
          <w:tcPr>
            <w:tcW w:w="5385" w:type="dxa"/>
          </w:tcPr>
          <w:p w:rsidR="008B73A7" w:rsidRPr="00B73D54" w:rsidRDefault="008B73A7" w:rsidP="00B73D54">
            <w:pPr>
              <w:spacing w:after="0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 xml:space="preserve">25-‘’ kara – kaya – kafes – kasa’’ kelimelerini </w:t>
            </w:r>
            <w:r w:rsidRPr="00B73D54">
              <w:rPr>
                <w:rFonts w:ascii="Comic Sans MS" w:hAnsi="Comic Sans MS"/>
                <w:b/>
              </w:rPr>
              <w:t>sözlük sırasına</w:t>
            </w:r>
            <w:r w:rsidRPr="00B73D54">
              <w:rPr>
                <w:rFonts w:ascii="Comic Sans MS" w:hAnsi="Comic Sans MS"/>
              </w:rPr>
              <w:t xml:space="preserve"> göre sıralayınız.</w:t>
            </w:r>
          </w:p>
          <w:p w:rsidR="008B73A7" w:rsidRPr="00B73D54" w:rsidRDefault="008B73A7" w:rsidP="00B73D54">
            <w:pPr>
              <w:spacing w:after="0" w:line="240" w:lineRule="auto"/>
              <w:rPr>
                <w:rFonts w:ascii="Comic Sans MS" w:hAnsi="Comic Sans MS"/>
              </w:rPr>
            </w:pPr>
            <w:r w:rsidRPr="00B73D54">
              <w:rPr>
                <w:rFonts w:ascii="Comic Sans MS" w:hAnsi="Comic Sans MS"/>
              </w:rPr>
              <w:t>1-…</w:t>
            </w:r>
            <w:r w:rsidRPr="00B73D54">
              <w:rPr>
                <w:rFonts w:ascii="Comic Sans MS" w:hAnsi="Comic Sans MS"/>
                <w:highlight w:val="cyan"/>
              </w:rPr>
              <w:t>kafes</w:t>
            </w:r>
            <w:r w:rsidRPr="00B73D54">
              <w:rPr>
                <w:rFonts w:ascii="Comic Sans MS" w:hAnsi="Comic Sans MS"/>
              </w:rPr>
              <w:t>…2-……</w:t>
            </w:r>
            <w:r w:rsidRPr="00B73D54">
              <w:rPr>
                <w:rFonts w:ascii="Comic Sans MS" w:hAnsi="Comic Sans MS"/>
                <w:highlight w:val="cyan"/>
              </w:rPr>
              <w:t>kara</w:t>
            </w:r>
            <w:r w:rsidRPr="00B73D54">
              <w:rPr>
                <w:rFonts w:ascii="Comic Sans MS" w:hAnsi="Comic Sans MS"/>
              </w:rPr>
              <w:t>……3-…</w:t>
            </w:r>
            <w:r w:rsidRPr="00B73D54">
              <w:rPr>
                <w:rFonts w:ascii="Comic Sans MS" w:hAnsi="Comic Sans MS"/>
                <w:highlight w:val="cyan"/>
              </w:rPr>
              <w:t>kasa</w:t>
            </w:r>
            <w:r w:rsidRPr="00B73D54">
              <w:rPr>
                <w:rFonts w:ascii="Comic Sans MS" w:hAnsi="Comic Sans MS"/>
              </w:rPr>
              <w:t>……4-……</w:t>
            </w:r>
            <w:r w:rsidRPr="00B73D54">
              <w:rPr>
                <w:rFonts w:ascii="Comic Sans MS" w:hAnsi="Comic Sans MS"/>
                <w:highlight w:val="cyan"/>
              </w:rPr>
              <w:t>kaya</w:t>
            </w:r>
            <w:r w:rsidRPr="00B73D54">
              <w:rPr>
                <w:rFonts w:ascii="Comic Sans MS" w:hAnsi="Comic Sans MS"/>
              </w:rPr>
              <w:t>..</w:t>
            </w:r>
          </w:p>
        </w:tc>
      </w:tr>
    </w:tbl>
    <w:p w:rsidR="008B73A7" w:rsidRPr="004A79D6" w:rsidRDefault="008B73A7" w:rsidP="00E544C6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</w:rPr>
        <w:t xml:space="preserve">Her soru 4 puandır.                       </w:t>
      </w:r>
      <w:hyperlink r:id="rId7" w:history="1">
        <w:r w:rsidRPr="00E73781">
          <w:rPr>
            <w:rStyle w:val="Hyperlink"/>
            <w:rFonts w:ascii="Comic Sans MS" w:hAnsi="Comic Sans MS"/>
            <w:sz w:val="16"/>
            <w:szCs w:val="16"/>
          </w:rPr>
          <w:t>www.sorubak.com</w:t>
        </w:r>
      </w:hyperlink>
      <w:r>
        <w:rPr>
          <w:rFonts w:ascii="Comic Sans MS" w:hAnsi="Comic Sans MS"/>
          <w:sz w:val="16"/>
          <w:szCs w:val="16"/>
        </w:rPr>
        <w:t xml:space="preserve"> </w:t>
      </w:r>
    </w:p>
    <w:sectPr w:rsidR="008B73A7" w:rsidRPr="004A79D6" w:rsidSect="00BB23C0">
      <w:headerReference w:type="default" r:id="rId8"/>
      <w:pgSz w:w="11906" w:h="16838"/>
      <w:pgMar w:top="567" w:right="567" w:bottom="567" w:left="567" w:header="510" w:footer="709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3A7" w:rsidRDefault="008B73A7" w:rsidP="00BB23C0">
      <w:pPr>
        <w:spacing w:after="0" w:line="240" w:lineRule="auto"/>
      </w:pPr>
      <w:r>
        <w:separator/>
      </w:r>
    </w:p>
  </w:endnote>
  <w:endnote w:type="continuationSeparator" w:id="0">
    <w:p w:rsidR="008B73A7" w:rsidRDefault="008B73A7" w:rsidP="00BB2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3A7" w:rsidRDefault="008B73A7" w:rsidP="00BB23C0">
      <w:pPr>
        <w:spacing w:after="0" w:line="240" w:lineRule="auto"/>
      </w:pPr>
      <w:r>
        <w:separator/>
      </w:r>
    </w:p>
  </w:footnote>
  <w:footnote w:type="continuationSeparator" w:id="0">
    <w:p w:rsidR="008B73A7" w:rsidRDefault="008B73A7" w:rsidP="00BB2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3A7" w:rsidRPr="00BB23C0" w:rsidRDefault="008B73A7">
    <w:pPr>
      <w:pStyle w:val="Header"/>
      <w:rPr>
        <w:rFonts w:ascii="Comic Sans MS" w:hAnsi="Comic Sans MS"/>
      </w:rPr>
    </w:pPr>
    <w:r>
      <w:rPr>
        <w:rFonts w:ascii="Comic Sans MS" w:hAnsi="Comic Sans MS"/>
      </w:rPr>
      <w:t xml:space="preserve">ADI: </w:t>
    </w:r>
    <w:r>
      <w:rPr>
        <w:rFonts w:ascii="Comic Sans MS" w:hAnsi="Comic Sans MS"/>
      </w:rPr>
      <w:tab/>
    </w:r>
    <w:r>
      <w:rPr>
        <w:rFonts w:ascii="Comic Sans MS" w:hAnsi="Comic Sans MS"/>
      </w:rPr>
      <w:tab/>
      <w:t>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338C3"/>
    <w:multiLevelType w:val="hybridMultilevel"/>
    <w:tmpl w:val="DEA6078C"/>
    <w:lvl w:ilvl="0" w:tplc="56A44D2C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EC0EE8"/>
    <w:multiLevelType w:val="hybridMultilevel"/>
    <w:tmpl w:val="0D468A56"/>
    <w:lvl w:ilvl="0" w:tplc="2E08399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7E70"/>
    <w:rsid w:val="00232B13"/>
    <w:rsid w:val="002B3EF5"/>
    <w:rsid w:val="002D04F5"/>
    <w:rsid w:val="002D1F9C"/>
    <w:rsid w:val="004A79D6"/>
    <w:rsid w:val="00517E70"/>
    <w:rsid w:val="00595365"/>
    <w:rsid w:val="00630EFE"/>
    <w:rsid w:val="00826682"/>
    <w:rsid w:val="00846903"/>
    <w:rsid w:val="008B0720"/>
    <w:rsid w:val="008B73A7"/>
    <w:rsid w:val="0096432F"/>
    <w:rsid w:val="00B11679"/>
    <w:rsid w:val="00B73D54"/>
    <w:rsid w:val="00BB23C0"/>
    <w:rsid w:val="00C72EA3"/>
    <w:rsid w:val="00C970ED"/>
    <w:rsid w:val="00CC0301"/>
    <w:rsid w:val="00D846F8"/>
    <w:rsid w:val="00DF5F79"/>
    <w:rsid w:val="00E544C6"/>
    <w:rsid w:val="00E60882"/>
    <w:rsid w:val="00E73781"/>
    <w:rsid w:val="00E81353"/>
    <w:rsid w:val="00EA73AA"/>
    <w:rsid w:val="00F219A8"/>
    <w:rsid w:val="00F91E32"/>
    <w:rsid w:val="00FA31D6"/>
    <w:rsid w:val="00FA6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4F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9536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953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BB23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B23C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B23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B23C0"/>
    <w:rPr>
      <w:rFonts w:cs="Times New Roman"/>
    </w:rPr>
  </w:style>
  <w:style w:type="character" w:styleId="Hyperlink">
    <w:name w:val="Hyperlink"/>
    <w:basedOn w:val="DefaultParagraphFont"/>
    <w:uiPriority w:val="99"/>
    <w:rsid w:val="008B072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1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149</TotalTime>
  <Pages>4</Pages>
  <Words>1855</Words>
  <Characters>10575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www.sorubak.com;</dc:subject>
  <dc:creator>www.sorubak.com; ahmet faruk</dc:creator>
  <cp:keywords>www.sorubak.com</cp:keywords>
  <dc:description>www.sorubak.com;</dc:description>
  <cp:lastModifiedBy>edanur</cp:lastModifiedBy>
  <cp:revision>3</cp:revision>
  <dcterms:created xsi:type="dcterms:W3CDTF">2014-12-02T21:28:00Z</dcterms:created>
  <dcterms:modified xsi:type="dcterms:W3CDTF">2014-12-03T14:27:00Z</dcterms:modified>
  <cp:category>www.sorubak.com</cp:category>
</cp:coreProperties>
</file>