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530" w:rsidRDefault="00E41530" w:rsidP="006A50D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19488C" w:rsidRDefault="00E41530" w:rsidP="006A50D1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19488C">
        <w:rPr>
          <w:rFonts w:ascii="Cambria" w:hAnsi="Cambria"/>
          <w:sz w:val="24"/>
          <w:szCs w:val="24"/>
        </w:rPr>
        <w:t>ADI SOYADI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ab/>
      </w:r>
      <w:r w:rsidRPr="0019488C">
        <w:rPr>
          <w:rFonts w:ascii="Cambria" w:hAnsi="Cambria"/>
          <w:sz w:val="24"/>
          <w:szCs w:val="24"/>
        </w:rPr>
        <w:t>:</w:t>
      </w:r>
    </w:p>
    <w:p w:rsidR="00E41530" w:rsidRDefault="00E41530" w:rsidP="006A50D1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ÖĞRENCİ </w:t>
      </w:r>
      <w:r w:rsidRPr="0019488C">
        <w:rPr>
          <w:rFonts w:ascii="Cambria" w:hAnsi="Cambria"/>
          <w:sz w:val="24"/>
          <w:szCs w:val="24"/>
        </w:rPr>
        <w:t>NO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ab/>
      </w:r>
      <w:r w:rsidRPr="0019488C">
        <w:rPr>
          <w:rFonts w:ascii="Cambria" w:hAnsi="Cambria"/>
          <w:sz w:val="24"/>
          <w:szCs w:val="24"/>
        </w:rPr>
        <w:t>:</w:t>
      </w:r>
    </w:p>
    <w:p w:rsidR="00E41530" w:rsidRPr="0019488C" w:rsidRDefault="00E41530" w:rsidP="006A50D1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noProof/>
          <w:lang w:eastAsia="tr-TR"/>
        </w:rPr>
        <w:pict>
          <v:roundrect id="Yuvarlatılmış Dikdörtgen 3" o:spid="_x0000_s1026" style="position:absolute;margin-left:-12.75pt;margin-top:7.15pt;width:256.5pt;height:290.2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" strokeweight="0">
            <v:textbox>
              <w:txbxContent>
                <w:p w:rsidR="00E41530" w:rsidRPr="00EF58B7" w:rsidRDefault="00E41530" w:rsidP="00CB2C5B">
                  <w:pPr>
                    <w:ind w:firstLine="708"/>
                    <w:jc w:val="both"/>
                    <w:rPr>
                      <w:rFonts w:ascii="ALFABET98" w:hAnsi="ALFABET98"/>
                    </w:rPr>
                  </w:pPr>
                  <w:r w:rsidRPr="00EF58B7">
                    <w:rPr>
                      <w:rFonts w:ascii="ALFABET98" w:hAnsi="ALFABET98"/>
                    </w:rPr>
                    <w:t>Bu yaz Çanakkale’ye gittik</w:t>
                  </w:r>
                  <w:r>
                    <w:rPr>
                      <w:rFonts w:ascii="ALFABET98" w:hAnsi="ALFABET98"/>
                    </w:rPr>
                    <w:t>. İnsan gerçekten de dedelerimizin yazdığı destanı yaşıyor orada. Her karışında o muhteşem olayın izlerini görebiliyorsunuz. Düşmanla savaşıyorsunuz. Seyit Onbaşı ile mermiyi kaldırıp topa yerleştiriyorsunuz. İstiklal Marşı’mızdaki o dizeyi hatırlıyorsunuz. “Bastığın yerleri toprak diyerek geçme tanı!” bizim geçtiğimiz yerler de öyle alelade topraklar değildi. Hiçbir vatan toprağımızın olmadığı gibi</w:t>
                  </w:r>
                  <w:r>
                    <w:rPr>
                      <w:rFonts w:ascii="Times New Roman" w:hAnsi="Times New Roman"/>
                    </w:rPr>
                    <w:t>…</w:t>
                  </w:r>
                  <w:r>
                    <w:rPr>
                      <w:rFonts w:ascii="ALFABET98" w:hAnsi="ALFABET98"/>
                    </w:rPr>
                    <w:t xml:space="preserve"> bizler atalarımızın emaneti olan bu toprakların kıymetini bilmeliyiz. Onların kanlarıyla, canlarıyla korudukları bu toprakları eğitimle korumalı ve ülkemizi daha ileri düzeylere taşımalıyız.</w:t>
                  </w:r>
                </w:p>
              </w:txbxContent>
            </v:textbox>
          </v:roundrect>
        </w:pict>
      </w:r>
    </w:p>
    <w:p w:rsidR="00E41530" w:rsidRDefault="00E41530" w:rsidP="00CB2C5B">
      <w:pPr>
        <w:rPr>
          <w:rFonts w:ascii="Cambria" w:hAnsi="Cambria"/>
          <w:sz w:val="24"/>
          <w:szCs w:val="24"/>
        </w:rPr>
      </w:pPr>
      <w:r w:rsidRPr="0019488C">
        <w:rPr>
          <w:rFonts w:ascii="Cambria" w:hAnsi="Cambria"/>
          <w:sz w:val="24"/>
          <w:szCs w:val="24"/>
        </w:rPr>
        <w:t xml:space="preserve">               </w:t>
      </w: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sz w:val="24"/>
          <w:szCs w:val="24"/>
        </w:rPr>
      </w:pPr>
    </w:p>
    <w:p w:rsidR="00E41530" w:rsidRDefault="00E41530" w:rsidP="00CB2C5B">
      <w:pPr>
        <w:jc w:val="both"/>
        <w:rPr>
          <w:rFonts w:ascii="ALFABET98" w:hAnsi="ALFABET98"/>
          <w:color w:val="0070C0"/>
          <w:sz w:val="24"/>
          <w:szCs w:val="24"/>
        </w:rPr>
      </w:pPr>
    </w:p>
    <w:p w:rsidR="00E41530" w:rsidRPr="0072441D" w:rsidRDefault="00E41530" w:rsidP="00CB2C5B">
      <w:pPr>
        <w:jc w:val="both"/>
        <w:rPr>
          <w:rFonts w:ascii="Cambria" w:hAnsi="Cambria"/>
          <w:sz w:val="20"/>
          <w:szCs w:val="20"/>
        </w:rPr>
      </w:pPr>
      <w:r w:rsidRPr="0072441D">
        <w:rPr>
          <w:rFonts w:ascii="Cambria" w:hAnsi="Cambria"/>
          <w:sz w:val="20"/>
          <w:szCs w:val="20"/>
        </w:rPr>
        <w:t>(Aşağıdaki ilk üç soruyu yukarıdaki parçaya göre cevaplayınız. İlk 3 soru 5 puan değerindedir.)</w:t>
      </w:r>
    </w:p>
    <w:p w:rsidR="00E41530" w:rsidRPr="00377C62" w:rsidRDefault="00E41530" w:rsidP="00CB2C5B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sz w:val="24"/>
          <w:szCs w:val="24"/>
        </w:rPr>
      </w:pPr>
      <w:r w:rsidRPr="00377C62">
        <w:rPr>
          <w:rFonts w:ascii="Cambria" w:hAnsi="Cambria"/>
          <w:b/>
          <w:sz w:val="24"/>
          <w:szCs w:val="24"/>
        </w:rPr>
        <w:t>Yazar, yazın nereye gitmiştir?</w:t>
      </w:r>
    </w:p>
    <w:p w:rsidR="00E41530" w:rsidRPr="00CB2C5B" w:rsidRDefault="00E41530" w:rsidP="00CB2C5B">
      <w:pPr>
        <w:pStyle w:val="ListParagraph"/>
        <w:ind w:left="360"/>
        <w:jc w:val="both"/>
        <w:rPr>
          <w:rFonts w:ascii="Cambria" w:hAnsi="Cambria"/>
          <w:sz w:val="16"/>
          <w:szCs w:val="16"/>
        </w:rPr>
      </w:pPr>
    </w:p>
    <w:p w:rsidR="00E41530" w:rsidRPr="00377C62" w:rsidRDefault="00E41530" w:rsidP="00377C62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Eskişehir’e</w:t>
      </w:r>
      <w:r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ab/>
      </w:r>
      <w:r w:rsidRPr="00377C62">
        <w:rPr>
          <w:rFonts w:ascii="Cambria" w:hAnsi="Cambria"/>
          <w:b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</w:t>
      </w:r>
      <w:r w:rsidRPr="00377C62">
        <w:rPr>
          <w:rFonts w:ascii="Cambria" w:hAnsi="Cambria"/>
          <w:sz w:val="24"/>
          <w:szCs w:val="24"/>
        </w:rPr>
        <w:t>Çanakkale’ye</w:t>
      </w:r>
    </w:p>
    <w:p w:rsidR="00E41530" w:rsidRPr="00377C62" w:rsidRDefault="00E41530" w:rsidP="00377C62">
      <w:pPr>
        <w:pStyle w:val="ListParagraph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İzmir’e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377C62">
        <w:rPr>
          <w:rFonts w:ascii="Cambria" w:hAnsi="Cambria"/>
          <w:b/>
          <w:sz w:val="24"/>
          <w:szCs w:val="24"/>
        </w:rPr>
        <w:t>D)</w:t>
      </w:r>
      <w:r>
        <w:rPr>
          <w:rFonts w:ascii="Cambria" w:hAnsi="Cambria"/>
          <w:sz w:val="24"/>
          <w:szCs w:val="24"/>
        </w:rPr>
        <w:t xml:space="preserve"> </w:t>
      </w:r>
      <w:r w:rsidRPr="00377C62">
        <w:rPr>
          <w:rFonts w:ascii="Cambria" w:hAnsi="Cambria"/>
          <w:sz w:val="24"/>
          <w:szCs w:val="24"/>
        </w:rPr>
        <w:t>Samsun’a</w:t>
      </w:r>
    </w:p>
    <w:p w:rsidR="00E41530" w:rsidRPr="00CB2C5B" w:rsidRDefault="00E41530" w:rsidP="00CB2C5B">
      <w:pPr>
        <w:pStyle w:val="ListParagraph"/>
        <w:jc w:val="both"/>
        <w:rPr>
          <w:rFonts w:ascii="Cambria" w:hAnsi="Cambria"/>
          <w:sz w:val="24"/>
          <w:szCs w:val="24"/>
        </w:rPr>
      </w:pPr>
    </w:p>
    <w:p w:rsidR="00E41530" w:rsidRPr="00377C62" w:rsidRDefault="00E41530" w:rsidP="0072441D">
      <w:pPr>
        <w:pStyle w:val="ListParagraph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 w:rsidRPr="00377C62">
        <w:rPr>
          <w:rFonts w:ascii="Cambria" w:hAnsi="Cambria"/>
          <w:b/>
          <w:sz w:val="24"/>
          <w:szCs w:val="24"/>
        </w:rPr>
        <w:t xml:space="preserve">Bu metnin </w:t>
      </w:r>
      <w:r w:rsidRPr="00377C62">
        <w:rPr>
          <w:rFonts w:ascii="Cambria" w:hAnsi="Cambria"/>
          <w:b/>
          <w:sz w:val="24"/>
          <w:szCs w:val="24"/>
          <w:u w:val="single"/>
        </w:rPr>
        <w:t>ana fikri</w:t>
      </w:r>
      <w:r w:rsidRPr="00377C62">
        <w:rPr>
          <w:rFonts w:ascii="Cambria" w:hAnsi="Cambria"/>
          <w:b/>
          <w:sz w:val="24"/>
          <w:szCs w:val="24"/>
        </w:rPr>
        <w:t xml:space="preserve"> a</w:t>
      </w:r>
      <w:r>
        <w:rPr>
          <w:rFonts w:ascii="Cambria" w:hAnsi="Cambria"/>
          <w:b/>
          <w:sz w:val="24"/>
          <w:szCs w:val="24"/>
        </w:rPr>
        <w:t>şağıdakilerden hangisi olabilir?</w:t>
      </w:r>
    </w:p>
    <w:p w:rsidR="00E41530" w:rsidRPr="00CB2C5B" w:rsidRDefault="00E41530" w:rsidP="00CB2C5B">
      <w:pPr>
        <w:pStyle w:val="ListParagraph"/>
        <w:ind w:left="360"/>
        <w:jc w:val="both"/>
        <w:rPr>
          <w:rFonts w:ascii="Cambria" w:hAnsi="Cambria"/>
          <w:sz w:val="16"/>
          <w:szCs w:val="16"/>
        </w:rPr>
      </w:pPr>
    </w:p>
    <w:p w:rsidR="00E41530" w:rsidRPr="00CB2C5B" w:rsidRDefault="00E41530" w:rsidP="00377C62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Seyit Onbaşı’yı tanımalı ve onu örnek almalıyız.</w:t>
      </w:r>
    </w:p>
    <w:p w:rsidR="00E41530" w:rsidRPr="00CB2C5B" w:rsidRDefault="00E41530" w:rsidP="00377C62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İstiklal Marşı’nın her kıtasını iyi bilmeliyiz.</w:t>
      </w:r>
    </w:p>
    <w:p w:rsidR="00E41530" w:rsidRPr="00CB2C5B" w:rsidRDefault="00E41530" w:rsidP="00377C62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Atalarımızın emaneti olan vatan topraklarımıza sahip çıkmalıyız.</w:t>
      </w:r>
    </w:p>
    <w:p w:rsidR="00E41530" w:rsidRDefault="00E41530" w:rsidP="003C566A">
      <w:pPr>
        <w:pStyle w:val="ListParagraph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Yazları Çanakkale’ye gezi düzenlemeliyiz.</w:t>
      </w:r>
    </w:p>
    <w:p w:rsidR="00E41530" w:rsidRPr="00377C62" w:rsidRDefault="00E41530" w:rsidP="00377C62">
      <w:pPr>
        <w:pStyle w:val="ListParagraph"/>
        <w:spacing w:after="0" w:line="240" w:lineRule="auto"/>
        <w:ind w:left="284"/>
        <w:jc w:val="both"/>
        <w:rPr>
          <w:rFonts w:ascii="Cambria" w:hAnsi="Cambria"/>
          <w:sz w:val="24"/>
          <w:szCs w:val="24"/>
        </w:rPr>
      </w:pPr>
    </w:p>
    <w:p w:rsidR="00E41530" w:rsidRPr="00377C62" w:rsidRDefault="00E41530" w:rsidP="0072441D">
      <w:pPr>
        <w:pStyle w:val="ListParagraph"/>
        <w:numPr>
          <w:ilvl w:val="0"/>
          <w:numId w:val="1"/>
        </w:numPr>
        <w:rPr>
          <w:rFonts w:ascii="Cambria" w:hAnsi="Cambria"/>
          <w:b/>
          <w:sz w:val="24"/>
          <w:szCs w:val="24"/>
        </w:rPr>
      </w:pPr>
      <w:r w:rsidRPr="00377C62">
        <w:rPr>
          <w:rFonts w:ascii="Cambria" w:hAnsi="Cambria"/>
          <w:b/>
          <w:sz w:val="24"/>
          <w:szCs w:val="24"/>
        </w:rPr>
        <w:t xml:space="preserve">Bu metinden aşağıdaki sonuçlardan hangisi </w:t>
      </w:r>
      <w:r w:rsidRPr="00377C62">
        <w:rPr>
          <w:rFonts w:ascii="Cambria" w:hAnsi="Cambria"/>
          <w:b/>
          <w:sz w:val="24"/>
          <w:szCs w:val="24"/>
          <w:u w:val="single"/>
        </w:rPr>
        <w:t>çıkarılamaz?</w:t>
      </w:r>
    </w:p>
    <w:p w:rsidR="00E41530" w:rsidRPr="00CB2C5B" w:rsidRDefault="00E41530" w:rsidP="00CB2C5B">
      <w:pPr>
        <w:pStyle w:val="ListParagraph"/>
        <w:ind w:left="360"/>
        <w:jc w:val="both"/>
        <w:rPr>
          <w:rFonts w:ascii="Cambria" w:hAnsi="Cambria"/>
          <w:sz w:val="16"/>
          <w:szCs w:val="16"/>
        </w:rPr>
      </w:pPr>
    </w:p>
    <w:p w:rsidR="00E41530" w:rsidRPr="00CB2C5B" w:rsidRDefault="00E41530" w:rsidP="00377C62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Çanakkale’deki savaşta destansı bir mücadele verilmiştir.</w:t>
      </w:r>
    </w:p>
    <w:p w:rsidR="00E41530" w:rsidRPr="00CB2C5B" w:rsidRDefault="00E41530" w:rsidP="00377C62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Atalarımızın emaneti olan bu vatanı korumalıyız.</w:t>
      </w:r>
    </w:p>
    <w:p w:rsidR="00E41530" w:rsidRPr="00CB2C5B" w:rsidRDefault="00E41530" w:rsidP="00377C62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Eğitimle ülkemizin daha ileri düzeylere erişmesini sağlayabiliriz.</w:t>
      </w:r>
    </w:p>
    <w:p w:rsidR="00E41530" w:rsidRPr="00377C62" w:rsidRDefault="00E41530" w:rsidP="00377C62">
      <w:pPr>
        <w:pStyle w:val="ListParagraph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Cambria" w:hAnsi="Cambria"/>
          <w:sz w:val="24"/>
          <w:szCs w:val="24"/>
        </w:rPr>
      </w:pPr>
      <w:r w:rsidRPr="00CB2C5B">
        <w:rPr>
          <w:rFonts w:ascii="Cambria" w:hAnsi="Cambria"/>
          <w:sz w:val="24"/>
          <w:szCs w:val="24"/>
        </w:rPr>
        <w:t>Çanakkale’yi gezmek vatani görevimizdir.</w:t>
      </w: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4.Aşağıdaki kelimeleri </w:t>
      </w:r>
      <w:r w:rsidRPr="0019488C">
        <w:rPr>
          <w:rFonts w:ascii="Cambria" w:hAnsi="Cambria"/>
          <w:b/>
          <w:sz w:val="24"/>
          <w:szCs w:val="24"/>
        </w:rPr>
        <w:t>sözlük sırasına g</w:t>
      </w:r>
      <w:r>
        <w:rPr>
          <w:rFonts w:ascii="Cambria" w:hAnsi="Cambria"/>
          <w:b/>
          <w:sz w:val="24"/>
          <w:szCs w:val="24"/>
        </w:rPr>
        <w:t>öre yazınız. (6 PUAN</w:t>
      </w:r>
      <w:r w:rsidRPr="0019488C">
        <w:rPr>
          <w:rFonts w:ascii="Cambria" w:hAnsi="Cambria"/>
          <w:b/>
          <w:sz w:val="24"/>
          <w:szCs w:val="24"/>
        </w:rPr>
        <w:t>)</w:t>
      </w:r>
    </w:p>
    <w:p w:rsidR="00E41530" w:rsidRDefault="00E41530" w:rsidP="003C566A">
      <w:pPr>
        <w:jc w:val="both"/>
        <w:rPr>
          <w:rFonts w:ascii="Cambria" w:hAnsi="Cambria"/>
          <w:sz w:val="24"/>
          <w:szCs w:val="24"/>
        </w:rPr>
      </w:pPr>
      <w:r w:rsidRPr="0019488C">
        <w:rPr>
          <w:rFonts w:ascii="Cambria" w:hAnsi="Cambria"/>
          <w:b/>
          <w:sz w:val="24"/>
          <w:szCs w:val="24"/>
        </w:rPr>
        <w:t xml:space="preserve">    </w:t>
      </w:r>
      <w:r>
        <w:rPr>
          <w:rFonts w:ascii="Cambria" w:hAnsi="Cambria"/>
          <w:sz w:val="24"/>
          <w:szCs w:val="24"/>
        </w:rPr>
        <w:t xml:space="preserve">tahta – takım – tahıl – tabak – tablo </w:t>
      </w:r>
    </w:p>
    <w:p w:rsidR="00E41530" w:rsidRPr="00377C62" w:rsidRDefault="00E41530" w:rsidP="003C566A">
      <w:pPr>
        <w:jc w:val="both"/>
        <w:rPr>
          <w:rFonts w:ascii="Cambria" w:hAnsi="Cambria"/>
          <w:sz w:val="24"/>
          <w:szCs w:val="24"/>
        </w:rPr>
      </w:pPr>
    </w:p>
    <w:p w:rsidR="00E41530" w:rsidRDefault="00E41530" w:rsidP="0072441D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5</w:t>
      </w:r>
      <w:r w:rsidRPr="0019488C">
        <w:rPr>
          <w:rFonts w:ascii="Cambria" w:hAnsi="Cambria"/>
          <w:b/>
          <w:sz w:val="24"/>
          <w:szCs w:val="24"/>
        </w:rPr>
        <w:t>.Aşağıdaki sözcüklerden anlamlı cümleler oluşturunuz.</w:t>
      </w:r>
      <w:r>
        <w:rPr>
          <w:rFonts w:ascii="Cambria" w:hAnsi="Cambria"/>
          <w:b/>
          <w:sz w:val="24"/>
          <w:szCs w:val="24"/>
        </w:rPr>
        <w:t xml:space="preserve"> (9 PUAN</w:t>
      </w:r>
      <w:r w:rsidRPr="0019488C">
        <w:rPr>
          <w:rFonts w:ascii="Cambria" w:hAnsi="Cambria"/>
          <w:b/>
          <w:sz w:val="24"/>
          <w:szCs w:val="24"/>
        </w:rPr>
        <w:t>)</w:t>
      </w: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 w:rsidRPr="0019488C">
        <w:rPr>
          <w:rFonts w:ascii="Cambria" w:hAnsi="Cambria"/>
          <w:sz w:val="24"/>
          <w:szCs w:val="24"/>
        </w:rPr>
        <w:t xml:space="preserve"> en</w:t>
      </w:r>
      <w:r>
        <w:rPr>
          <w:rFonts w:ascii="Cambria" w:hAnsi="Cambria"/>
          <w:sz w:val="24"/>
          <w:szCs w:val="24"/>
        </w:rPr>
        <w:t>-</w:t>
      </w:r>
      <w:r w:rsidRPr="0019488C">
        <w:rPr>
          <w:rFonts w:ascii="Cambria" w:hAnsi="Cambria"/>
          <w:sz w:val="24"/>
          <w:szCs w:val="24"/>
        </w:rPr>
        <w:t xml:space="preserve"> kas – bedenimizdeki –çenemizdedir – güçlü  </w:t>
      </w:r>
    </w:p>
    <w:p w:rsidR="00E41530" w:rsidRDefault="00E41530" w:rsidP="003C566A">
      <w:pPr>
        <w:jc w:val="both"/>
        <w:rPr>
          <w:rFonts w:ascii="Cambria" w:hAnsi="Cambria"/>
          <w:sz w:val="24"/>
          <w:szCs w:val="24"/>
        </w:rPr>
      </w:pPr>
    </w:p>
    <w:p w:rsidR="00E41530" w:rsidRDefault="00E41530" w:rsidP="003C566A">
      <w:pPr>
        <w:jc w:val="both"/>
        <w:rPr>
          <w:rFonts w:ascii="Cambria" w:hAnsi="Cambria"/>
          <w:sz w:val="24"/>
          <w:szCs w:val="24"/>
        </w:rPr>
      </w:pPr>
    </w:p>
    <w:p w:rsidR="00E41530" w:rsidRPr="0019488C" w:rsidRDefault="00E41530" w:rsidP="003C566A">
      <w:pPr>
        <w:jc w:val="both"/>
        <w:rPr>
          <w:rFonts w:ascii="Cambria" w:hAnsi="Cambria"/>
          <w:sz w:val="24"/>
          <w:szCs w:val="24"/>
        </w:rPr>
      </w:pPr>
      <w:r w:rsidRPr="0019488C">
        <w:rPr>
          <w:rFonts w:ascii="Cambria" w:hAnsi="Cambria"/>
          <w:sz w:val="24"/>
          <w:szCs w:val="24"/>
        </w:rPr>
        <w:t xml:space="preserve">önce </w:t>
      </w:r>
      <w:r>
        <w:rPr>
          <w:rFonts w:ascii="Cambria" w:hAnsi="Cambria"/>
          <w:sz w:val="24"/>
          <w:szCs w:val="24"/>
        </w:rPr>
        <w:t>-</w:t>
      </w:r>
      <w:r w:rsidRPr="0019488C">
        <w:rPr>
          <w:rFonts w:ascii="Cambria" w:hAnsi="Cambria"/>
          <w:sz w:val="24"/>
          <w:szCs w:val="24"/>
        </w:rPr>
        <w:t xml:space="preserve"> her – yıkamalıyız – yemekten – ellerimizi </w:t>
      </w:r>
    </w:p>
    <w:p w:rsidR="00E41530" w:rsidRDefault="00E41530" w:rsidP="003C566A">
      <w:pPr>
        <w:jc w:val="both"/>
        <w:rPr>
          <w:rFonts w:ascii="Cambria" w:hAnsi="Cambria"/>
          <w:sz w:val="24"/>
          <w:szCs w:val="24"/>
        </w:rPr>
      </w:pPr>
    </w:p>
    <w:p w:rsidR="00E41530" w:rsidRDefault="00E41530" w:rsidP="003C566A">
      <w:pPr>
        <w:jc w:val="both"/>
        <w:rPr>
          <w:rFonts w:ascii="Cambria" w:hAnsi="Cambria"/>
          <w:sz w:val="24"/>
          <w:szCs w:val="24"/>
        </w:rPr>
      </w:pPr>
    </w:p>
    <w:p w:rsidR="00E41530" w:rsidRPr="0019488C" w:rsidRDefault="00E41530" w:rsidP="003C566A">
      <w:pPr>
        <w:jc w:val="both"/>
        <w:rPr>
          <w:rFonts w:ascii="Cambria" w:hAnsi="Cambria"/>
          <w:sz w:val="24"/>
          <w:szCs w:val="24"/>
        </w:rPr>
      </w:pPr>
      <w:r w:rsidRPr="0019488C">
        <w:rPr>
          <w:rFonts w:ascii="Cambria" w:hAnsi="Cambria"/>
          <w:sz w:val="24"/>
          <w:szCs w:val="24"/>
        </w:rPr>
        <w:t xml:space="preserve">mutlu – insanın – anlaşılır – bir – olduğu – nasıl </w:t>
      </w:r>
    </w:p>
    <w:p w:rsidR="00E41530" w:rsidRDefault="00E41530" w:rsidP="003C566A">
      <w:pPr>
        <w:jc w:val="both"/>
        <w:rPr>
          <w:rFonts w:ascii="Cambria" w:hAnsi="Cambria"/>
          <w:b/>
          <w:sz w:val="24"/>
          <w:szCs w:val="24"/>
        </w:rPr>
      </w:pPr>
    </w:p>
    <w:p w:rsidR="00E41530" w:rsidRDefault="00E41530" w:rsidP="003C566A">
      <w:pPr>
        <w:jc w:val="both"/>
        <w:rPr>
          <w:rFonts w:ascii="Cambria" w:hAnsi="Cambria"/>
          <w:b/>
          <w:sz w:val="24"/>
          <w:szCs w:val="24"/>
        </w:rPr>
      </w:pP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 w:rsidRPr="0019488C">
        <w:rPr>
          <w:rFonts w:ascii="Cambria" w:hAnsi="Cambria"/>
          <w:b/>
          <w:sz w:val="24"/>
          <w:szCs w:val="24"/>
        </w:rPr>
        <w:t>(Aşa</w:t>
      </w:r>
      <w:r>
        <w:rPr>
          <w:rFonts w:ascii="Cambria" w:hAnsi="Cambria"/>
          <w:b/>
          <w:sz w:val="24"/>
          <w:szCs w:val="24"/>
        </w:rPr>
        <w:t xml:space="preserve">ğıdaki soruların her biri 5’er </w:t>
      </w:r>
      <w:r w:rsidRPr="0019488C">
        <w:rPr>
          <w:rFonts w:ascii="Cambria" w:hAnsi="Cambria"/>
          <w:b/>
          <w:sz w:val="24"/>
          <w:szCs w:val="24"/>
        </w:rPr>
        <w:t>puandır.)</w:t>
      </w: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6</w:t>
      </w:r>
      <w:r w:rsidRPr="0019488C">
        <w:rPr>
          <w:rFonts w:ascii="Cambria" w:hAnsi="Cambria"/>
          <w:b/>
          <w:sz w:val="24"/>
          <w:szCs w:val="24"/>
        </w:rPr>
        <w:t>.</w:t>
      </w:r>
      <w:r w:rsidRPr="003518EF">
        <w:rPr>
          <w:rFonts w:ascii="Cambria" w:hAnsi="Cambria"/>
          <w:sz w:val="24"/>
          <w:szCs w:val="24"/>
        </w:rPr>
        <w:t xml:space="preserve">’’Başka bir </w:t>
      </w:r>
      <w:r w:rsidRPr="003518EF">
        <w:rPr>
          <w:rFonts w:ascii="Cambria" w:hAnsi="Cambria"/>
          <w:sz w:val="24"/>
          <w:szCs w:val="24"/>
          <w:u w:val="single"/>
        </w:rPr>
        <w:t>uğraşınız</w:t>
      </w:r>
      <w:r w:rsidRPr="003518EF">
        <w:rPr>
          <w:rFonts w:ascii="Cambria" w:hAnsi="Cambria"/>
          <w:sz w:val="24"/>
          <w:szCs w:val="24"/>
        </w:rPr>
        <w:t xml:space="preserve"> var mı?’’</w:t>
      </w:r>
      <w:r w:rsidRPr="0019488C">
        <w:rPr>
          <w:rFonts w:ascii="Cambria" w:hAnsi="Cambria"/>
          <w:b/>
          <w:sz w:val="24"/>
          <w:szCs w:val="24"/>
        </w:rPr>
        <w:t xml:space="preserve"> </w:t>
      </w:r>
      <w:r>
        <w:rPr>
          <w:rFonts w:ascii="Cambria" w:hAnsi="Cambria"/>
          <w:b/>
          <w:sz w:val="24"/>
          <w:szCs w:val="24"/>
        </w:rPr>
        <w:t>Cümlesinde altı çizili olan sözcüğün yerine aşağıdakilerden hangisi yazılabilir?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A) </w:t>
      </w:r>
      <w:r>
        <w:rPr>
          <w:rFonts w:ascii="Cambria" w:hAnsi="Cambria"/>
          <w:sz w:val="24"/>
          <w:szCs w:val="24"/>
        </w:rPr>
        <w:t xml:space="preserve">görüşünüz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işiniz</w:t>
      </w:r>
      <w:r w:rsidRPr="0057330E">
        <w:rPr>
          <w:rFonts w:ascii="Cambria" w:hAnsi="Cambria"/>
          <w:sz w:val="24"/>
          <w:szCs w:val="24"/>
        </w:rPr>
        <w:t xml:space="preserve">                 </w:t>
      </w:r>
    </w:p>
    <w:p w:rsidR="00E41530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C)</w:t>
      </w:r>
      <w:r>
        <w:rPr>
          <w:rFonts w:ascii="Cambria" w:hAnsi="Cambria"/>
          <w:sz w:val="24"/>
          <w:szCs w:val="24"/>
        </w:rPr>
        <w:t xml:space="preserve"> belgeniz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isteğiniz</w:t>
      </w:r>
    </w:p>
    <w:p w:rsidR="00E41530" w:rsidRPr="003518EF" w:rsidRDefault="00E41530" w:rsidP="003518E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7</w:t>
      </w:r>
      <w:r w:rsidRPr="0019488C">
        <w:rPr>
          <w:rFonts w:ascii="Cambria" w:hAnsi="Cambria"/>
          <w:b/>
          <w:sz w:val="24"/>
          <w:szCs w:val="24"/>
        </w:rPr>
        <w:t xml:space="preserve">.Aşağıdaki kelimelerden hangisinin eş seslisi (sesteşi) </w:t>
      </w:r>
      <w:r w:rsidRPr="00762F5E">
        <w:rPr>
          <w:rFonts w:ascii="Cambria" w:hAnsi="Cambria"/>
          <w:b/>
          <w:sz w:val="24"/>
          <w:szCs w:val="24"/>
          <w:u w:val="single"/>
        </w:rPr>
        <w:t>yoktur?</w:t>
      </w:r>
    </w:p>
    <w:p w:rsidR="00E41530" w:rsidRPr="003518EF" w:rsidRDefault="00E41530" w:rsidP="003C566A">
      <w:pPr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A) kaz              B) kız             C) gül              D) toz</w:t>
      </w:r>
    </w:p>
    <w:p w:rsidR="00E41530" w:rsidRPr="0019488C" w:rsidRDefault="00E41530" w:rsidP="003C566A">
      <w:pPr>
        <w:jc w:val="both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b/>
          <w:sz w:val="24"/>
          <w:szCs w:val="24"/>
        </w:rPr>
        <w:t>8</w:t>
      </w:r>
      <w:r w:rsidRPr="0019488C">
        <w:rPr>
          <w:rFonts w:ascii="Cambria" w:hAnsi="Cambria"/>
          <w:b/>
          <w:sz w:val="24"/>
          <w:szCs w:val="24"/>
        </w:rPr>
        <w:t>.</w:t>
      </w:r>
      <w:r w:rsidRPr="003518EF">
        <w:rPr>
          <w:rFonts w:ascii="Cambria" w:hAnsi="Cambria"/>
          <w:sz w:val="24"/>
          <w:szCs w:val="24"/>
        </w:rPr>
        <w:t>’’Ara sıra buraya da uğrardı.’’</w:t>
      </w:r>
      <w:r w:rsidRPr="0019488C">
        <w:rPr>
          <w:rFonts w:ascii="Cambria" w:hAnsi="Cambria"/>
          <w:b/>
          <w:sz w:val="24"/>
          <w:szCs w:val="24"/>
        </w:rPr>
        <w:t xml:space="preserve"> Cümlesinde geçen </w:t>
      </w:r>
      <w:r w:rsidRPr="003518EF">
        <w:rPr>
          <w:rFonts w:ascii="Cambria" w:hAnsi="Cambria"/>
          <w:b/>
          <w:sz w:val="24"/>
          <w:szCs w:val="24"/>
        </w:rPr>
        <w:t>‘’ara sıra’’</w:t>
      </w:r>
      <w:r w:rsidRPr="0019488C">
        <w:rPr>
          <w:rFonts w:ascii="Cambria" w:hAnsi="Cambria"/>
          <w:b/>
          <w:sz w:val="24"/>
          <w:szCs w:val="24"/>
        </w:rPr>
        <w:t xml:space="preserve"> kelime grubu yerine aşağıdakilerden hangisi y</w:t>
      </w:r>
      <w:r>
        <w:rPr>
          <w:rFonts w:ascii="Cambria" w:hAnsi="Cambria"/>
          <w:b/>
          <w:sz w:val="24"/>
          <w:szCs w:val="24"/>
        </w:rPr>
        <w:t>a</w:t>
      </w:r>
      <w:r w:rsidRPr="0019488C">
        <w:rPr>
          <w:rFonts w:ascii="Cambria" w:hAnsi="Cambria"/>
          <w:b/>
          <w:sz w:val="24"/>
          <w:szCs w:val="24"/>
        </w:rPr>
        <w:t xml:space="preserve">zılırsa cümlenin anlamı </w:t>
      </w:r>
      <w:r w:rsidRPr="0019488C">
        <w:rPr>
          <w:rFonts w:ascii="Cambria" w:hAnsi="Cambria"/>
          <w:b/>
          <w:sz w:val="24"/>
          <w:szCs w:val="24"/>
          <w:u w:val="single"/>
        </w:rPr>
        <w:t>değişir?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</w:t>
      </w:r>
      <w:r w:rsidRPr="0057330E">
        <w:rPr>
          <w:rFonts w:ascii="Cambria" w:hAnsi="Cambria"/>
          <w:sz w:val="24"/>
          <w:szCs w:val="24"/>
        </w:rPr>
        <w:t xml:space="preserve">A) bazen                          B) kimi zaman         </w:t>
      </w:r>
    </w:p>
    <w:p w:rsidR="00E41530" w:rsidRDefault="00E41530" w:rsidP="00CB2C5B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 C) zaman zaman             D) sık sık </w:t>
      </w:r>
    </w:p>
    <w:p w:rsidR="00E41530" w:rsidRDefault="00E41530" w:rsidP="00CB2C5B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3518E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3518E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3518EF" w:rsidRDefault="00E41530" w:rsidP="003518EF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57330E" w:rsidRDefault="00E41530" w:rsidP="0057330E">
      <w:pPr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9.</w:t>
      </w:r>
      <w:r w:rsidRPr="0057330E">
        <w:rPr>
          <w:rFonts w:ascii="Comic Sans MS" w:hAnsi="Comic Sans MS"/>
        </w:rPr>
        <w:t xml:space="preserve"> </w:t>
      </w:r>
      <w:r w:rsidRPr="0057330E">
        <w:rPr>
          <w:rFonts w:ascii="Cambria" w:hAnsi="Cambria"/>
          <w:sz w:val="24"/>
          <w:szCs w:val="24"/>
        </w:rPr>
        <w:t xml:space="preserve">“almak” </w:t>
      </w:r>
      <w:r w:rsidRPr="0057330E">
        <w:rPr>
          <w:rFonts w:ascii="Cambria" w:hAnsi="Cambria"/>
          <w:b/>
          <w:sz w:val="24"/>
          <w:szCs w:val="24"/>
        </w:rPr>
        <w:t xml:space="preserve">kelimesi aşağıdakilerin hangisinde </w:t>
      </w:r>
      <w:r w:rsidRPr="003518EF">
        <w:rPr>
          <w:rFonts w:ascii="Cambria" w:hAnsi="Cambria"/>
          <w:b/>
          <w:sz w:val="24"/>
          <w:szCs w:val="24"/>
          <w:u w:val="single"/>
        </w:rPr>
        <w:t>gerçek anlamıyla</w:t>
      </w:r>
      <w:r w:rsidRPr="0057330E">
        <w:rPr>
          <w:rFonts w:ascii="Cambria" w:hAnsi="Cambria"/>
          <w:b/>
          <w:sz w:val="24"/>
          <w:szCs w:val="24"/>
        </w:rPr>
        <w:t xml:space="preserve"> kullanılmıştır?</w:t>
      </w:r>
    </w:p>
    <w:p w:rsidR="00E41530" w:rsidRPr="0057330E" w:rsidRDefault="00E41530" w:rsidP="00CA259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Pr="0057330E">
        <w:rPr>
          <w:rFonts w:ascii="Cambria" w:hAnsi="Cambria"/>
          <w:sz w:val="24"/>
          <w:szCs w:val="24"/>
        </w:rPr>
        <w:t>) Bu olaydan ders aldı.</w:t>
      </w:r>
    </w:p>
    <w:p w:rsidR="00E41530" w:rsidRPr="0057330E" w:rsidRDefault="00E41530" w:rsidP="00CA259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bCs/>
          <w:color w:val="000000"/>
          <w:sz w:val="24"/>
          <w:szCs w:val="24"/>
        </w:rPr>
        <w:t>B</w:t>
      </w:r>
      <w:r w:rsidRPr="0057330E">
        <w:rPr>
          <w:rFonts w:ascii="Cambria" w:hAnsi="Cambria"/>
          <w:bCs/>
          <w:color w:val="000000"/>
          <w:sz w:val="24"/>
          <w:szCs w:val="24"/>
        </w:rPr>
        <w:t xml:space="preserve">) </w:t>
      </w:r>
      <w:r w:rsidRPr="0057330E">
        <w:rPr>
          <w:rFonts w:ascii="Cambria" w:hAnsi="Cambria"/>
          <w:sz w:val="24"/>
          <w:szCs w:val="24"/>
        </w:rPr>
        <w:t>Şoför virajı zor aldı.</w:t>
      </w:r>
    </w:p>
    <w:p w:rsidR="00E41530" w:rsidRPr="0057330E" w:rsidRDefault="00E41530" w:rsidP="00CA259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</w:t>
      </w:r>
      <w:r w:rsidRPr="0057330E">
        <w:rPr>
          <w:rFonts w:ascii="Cambria" w:hAnsi="Cambria"/>
          <w:sz w:val="24"/>
          <w:szCs w:val="24"/>
        </w:rPr>
        <w:t>) Tabaktan meyveyi aldı.</w:t>
      </w:r>
    </w:p>
    <w:p w:rsidR="00E41530" w:rsidRDefault="00E41530" w:rsidP="00CA2596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Pr="0057330E">
        <w:rPr>
          <w:rFonts w:ascii="Cambria" w:hAnsi="Cambria"/>
          <w:sz w:val="24"/>
          <w:szCs w:val="24"/>
        </w:rPr>
        <w:t>) İşin sonunda havasını aldı.</w:t>
      </w:r>
    </w:p>
    <w:p w:rsidR="00E41530" w:rsidRPr="0057330E" w:rsidRDefault="00E41530" w:rsidP="003518EF">
      <w:pPr>
        <w:spacing w:after="120" w:line="240" w:lineRule="auto"/>
        <w:rPr>
          <w:rFonts w:ascii="Cambria" w:hAnsi="Cambria"/>
          <w:sz w:val="24"/>
          <w:szCs w:val="24"/>
        </w:rPr>
      </w:pPr>
    </w:p>
    <w:p w:rsidR="00E41530" w:rsidRPr="0057330E" w:rsidRDefault="00E41530" w:rsidP="0057330E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10.</w:t>
      </w:r>
      <w:r w:rsidRPr="0057330E">
        <w:rPr>
          <w:rFonts w:ascii="Comic Sans MS" w:hAnsi="Comic Sans MS"/>
          <w:b/>
        </w:rPr>
        <w:t xml:space="preserve"> </w:t>
      </w:r>
      <w:r w:rsidRPr="0057330E">
        <w:rPr>
          <w:rFonts w:ascii="Cambria" w:hAnsi="Cambria"/>
          <w:b/>
          <w:sz w:val="24"/>
          <w:szCs w:val="24"/>
        </w:rPr>
        <w:t xml:space="preserve">Aşağıdakilerin hangisinde </w:t>
      </w:r>
      <w:r w:rsidRPr="003518EF">
        <w:rPr>
          <w:rFonts w:ascii="Cambria" w:hAnsi="Cambria"/>
          <w:b/>
          <w:sz w:val="24"/>
          <w:szCs w:val="24"/>
        </w:rPr>
        <w:t>“soğuk”</w:t>
      </w:r>
      <w:r w:rsidRPr="0057330E">
        <w:rPr>
          <w:rFonts w:ascii="Cambria" w:hAnsi="Cambria"/>
          <w:b/>
          <w:sz w:val="24"/>
          <w:szCs w:val="24"/>
        </w:rPr>
        <w:t xml:space="preserve"> kelimesi </w:t>
      </w:r>
      <w:r w:rsidRPr="0057330E">
        <w:rPr>
          <w:rFonts w:ascii="Cambria" w:hAnsi="Cambria"/>
          <w:b/>
          <w:sz w:val="24"/>
          <w:szCs w:val="24"/>
          <w:u w:val="single"/>
        </w:rPr>
        <w:t>mecaz anlamıyla</w:t>
      </w:r>
      <w:r w:rsidRPr="0057330E">
        <w:rPr>
          <w:rFonts w:ascii="Cambria" w:hAnsi="Cambria"/>
          <w:sz w:val="24"/>
          <w:szCs w:val="24"/>
        </w:rPr>
        <w:t xml:space="preserve"> </w:t>
      </w:r>
      <w:r w:rsidRPr="0057330E">
        <w:rPr>
          <w:rFonts w:ascii="Cambria" w:hAnsi="Cambria"/>
          <w:b/>
          <w:sz w:val="24"/>
          <w:szCs w:val="24"/>
        </w:rPr>
        <w:t>kullanılmıştır?</w:t>
      </w:r>
    </w:p>
    <w:p w:rsidR="00E41530" w:rsidRPr="0057330E" w:rsidRDefault="00E41530" w:rsidP="00CA2596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Pr="0057330E">
        <w:rPr>
          <w:rFonts w:ascii="Cambria" w:hAnsi="Cambria"/>
          <w:sz w:val="24"/>
          <w:szCs w:val="24"/>
        </w:rPr>
        <w:t xml:space="preserve">) </w:t>
      </w:r>
      <w:r>
        <w:rPr>
          <w:rFonts w:ascii="Cambria" w:hAnsi="Cambria"/>
          <w:sz w:val="24"/>
          <w:szCs w:val="24"/>
        </w:rPr>
        <w:t xml:space="preserve">Bana </w:t>
      </w:r>
      <w:r w:rsidRPr="0057330E">
        <w:rPr>
          <w:rFonts w:ascii="Cambria" w:hAnsi="Cambria"/>
          <w:sz w:val="24"/>
          <w:szCs w:val="24"/>
        </w:rPr>
        <w:t>neden soğuk davranıyorsun</w:t>
      </w:r>
      <w:r>
        <w:rPr>
          <w:rFonts w:ascii="Cambria" w:hAnsi="Cambria"/>
          <w:sz w:val="24"/>
          <w:szCs w:val="24"/>
        </w:rPr>
        <w:t>?</w:t>
      </w:r>
    </w:p>
    <w:p w:rsidR="00E41530" w:rsidRPr="0057330E" w:rsidRDefault="00E41530" w:rsidP="00CA2596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</w:t>
      </w:r>
      <w:r w:rsidRPr="0057330E">
        <w:rPr>
          <w:rFonts w:ascii="Cambria" w:hAnsi="Cambria"/>
          <w:sz w:val="24"/>
          <w:szCs w:val="24"/>
        </w:rPr>
        <w:t>) Soğuk suyla duş aldık.</w:t>
      </w:r>
    </w:p>
    <w:p w:rsidR="00E41530" w:rsidRDefault="00E41530" w:rsidP="00CA2596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</w:t>
      </w:r>
      <w:r w:rsidRPr="0057330E">
        <w:rPr>
          <w:rFonts w:ascii="Cambria" w:hAnsi="Cambria"/>
          <w:sz w:val="24"/>
          <w:szCs w:val="24"/>
        </w:rPr>
        <w:t>) Çayın soğumuş artık içme.</w:t>
      </w:r>
    </w:p>
    <w:p w:rsidR="00E41530" w:rsidRDefault="00E41530" w:rsidP="00CA2596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Pr="0057330E">
        <w:rPr>
          <w:rFonts w:ascii="Cambria" w:hAnsi="Cambria"/>
          <w:sz w:val="24"/>
          <w:szCs w:val="24"/>
        </w:rPr>
        <w:t>) Havalar epey soğudu.</w:t>
      </w:r>
    </w:p>
    <w:p w:rsidR="00E41530" w:rsidRPr="0057330E" w:rsidRDefault="00E41530" w:rsidP="003518EF">
      <w:pPr>
        <w:spacing w:after="120" w:line="240" w:lineRule="auto"/>
        <w:rPr>
          <w:rFonts w:ascii="Cambria" w:hAnsi="Cambria"/>
          <w:sz w:val="24"/>
          <w:szCs w:val="24"/>
        </w:rPr>
      </w:pPr>
    </w:p>
    <w:p w:rsidR="00E41530" w:rsidRDefault="00E41530" w:rsidP="0057330E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11.Aşağıdaki sözcük çiftlerinden hangisi anlam bakımından diğerlerinden </w:t>
      </w:r>
      <w:r w:rsidRPr="00CB2C5B">
        <w:rPr>
          <w:rFonts w:ascii="Cambria" w:hAnsi="Cambria"/>
          <w:b/>
          <w:sz w:val="24"/>
          <w:szCs w:val="24"/>
          <w:u w:val="single"/>
        </w:rPr>
        <w:t>farklıdır?</w:t>
      </w:r>
    </w:p>
    <w:p w:rsidR="00E41530" w:rsidRPr="0057330E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A) </w:t>
      </w:r>
      <w:r>
        <w:rPr>
          <w:rFonts w:ascii="Cambria" w:hAnsi="Cambria"/>
          <w:sz w:val="24"/>
          <w:szCs w:val="24"/>
        </w:rPr>
        <w:t>usta – acemi</w:t>
      </w:r>
    </w:p>
    <w:p w:rsidR="00E41530" w:rsidRPr="0057330E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aksi – ters</w:t>
      </w:r>
    </w:p>
    <w:p w:rsidR="00E41530" w:rsidRPr="0057330E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C) </w:t>
      </w:r>
      <w:r>
        <w:rPr>
          <w:rFonts w:ascii="Cambria" w:hAnsi="Cambria"/>
          <w:sz w:val="24"/>
          <w:szCs w:val="24"/>
        </w:rPr>
        <w:t>ahenk – uyum</w:t>
      </w:r>
    </w:p>
    <w:p w:rsidR="00E41530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iskemle – sandalye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CB2C5B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12.”Rehber” kelimesinin </w:t>
      </w:r>
      <w:r w:rsidRPr="00CB2C5B">
        <w:rPr>
          <w:rFonts w:ascii="Cambria" w:hAnsi="Cambria"/>
          <w:b/>
          <w:sz w:val="24"/>
          <w:szCs w:val="24"/>
          <w:u w:val="single"/>
        </w:rPr>
        <w:t>eş anlamlısı</w:t>
      </w:r>
      <w:r>
        <w:rPr>
          <w:rFonts w:ascii="Cambria" w:hAnsi="Cambria"/>
          <w:b/>
          <w:sz w:val="24"/>
          <w:szCs w:val="24"/>
        </w:rPr>
        <w:t xml:space="preserve"> aşağıdakilerden hangisidir?</w:t>
      </w:r>
    </w:p>
    <w:p w:rsidR="00E41530" w:rsidRPr="0057330E" w:rsidRDefault="00E41530" w:rsidP="00CA259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A) </w:t>
      </w:r>
      <w:r>
        <w:rPr>
          <w:rFonts w:ascii="Cambria" w:hAnsi="Cambria"/>
          <w:sz w:val="24"/>
          <w:szCs w:val="24"/>
        </w:rPr>
        <w:t xml:space="preserve">Öğretmen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Hostes</w:t>
      </w:r>
    </w:p>
    <w:p w:rsidR="00E41530" w:rsidRDefault="00E41530" w:rsidP="00CA259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C) </w:t>
      </w:r>
      <w:r>
        <w:rPr>
          <w:rFonts w:ascii="Cambria" w:hAnsi="Cambria"/>
          <w:sz w:val="24"/>
          <w:szCs w:val="24"/>
        </w:rPr>
        <w:t xml:space="preserve">Kılavuz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Öğretici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13.</w:t>
      </w:r>
      <w:r w:rsidRPr="00CB2C5B">
        <w:rPr>
          <w:rFonts w:ascii="Cambria" w:hAnsi="Cambria"/>
          <w:sz w:val="24"/>
          <w:szCs w:val="24"/>
        </w:rPr>
        <w:t>’’Emre kaşla göz arasında hazırlanıp çıktı.’’</w:t>
      </w:r>
      <w:r>
        <w:rPr>
          <w:rFonts w:ascii="Cambria" w:hAnsi="Cambria"/>
          <w:b/>
          <w:sz w:val="24"/>
          <w:szCs w:val="24"/>
        </w:rPr>
        <w:t xml:space="preserve"> Cümlesinde Emre ‘nin hangi özelliği vurgulanmaktadır?</w:t>
      </w:r>
    </w:p>
    <w:p w:rsidR="00E41530" w:rsidRPr="0057330E" w:rsidRDefault="00E41530" w:rsidP="00CA259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A) çabukluğu                  B) utangaçlığı</w:t>
      </w:r>
    </w:p>
    <w:p w:rsidR="00E41530" w:rsidRDefault="00E41530" w:rsidP="00CA2596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C) sessizliği                     D) cesurluğu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CB2C5B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14.</w:t>
      </w:r>
      <w:r w:rsidRPr="00CB2C5B">
        <w:rPr>
          <w:rFonts w:ascii="Cambria" w:hAnsi="Cambria"/>
          <w:sz w:val="24"/>
          <w:szCs w:val="24"/>
        </w:rPr>
        <w:t>’’</w:t>
      </w:r>
      <w:r>
        <w:rPr>
          <w:rFonts w:ascii="Cambria" w:hAnsi="Cambria"/>
          <w:sz w:val="24"/>
          <w:szCs w:val="24"/>
        </w:rPr>
        <w:t xml:space="preserve">Sonbahar gelince yapraklar dökülür.” </w:t>
      </w:r>
      <w:r w:rsidRPr="00CB2C5B">
        <w:rPr>
          <w:rFonts w:ascii="Cambria" w:hAnsi="Cambria"/>
          <w:b/>
          <w:sz w:val="24"/>
          <w:szCs w:val="24"/>
        </w:rPr>
        <w:t xml:space="preserve">Cümlesindeki “sonbahar” kelimesinin yerine aşağıdakilerden hangisi getirilirse cümlenin anlamında değişiklik </w:t>
      </w:r>
      <w:r w:rsidRPr="00CB2C5B">
        <w:rPr>
          <w:rFonts w:ascii="Cambria" w:hAnsi="Cambria"/>
          <w:b/>
          <w:sz w:val="24"/>
          <w:szCs w:val="24"/>
          <w:u w:val="single"/>
        </w:rPr>
        <w:t>olmaz?</w:t>
      </w:r>
    </w:p>
    <w:p w:rsidR="00E41530" w:rsidRPr="0057330E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A) </w:t>
      </w:r>
      <w:r>
        <w:rPr>
          <w:rFonts w:ascii="Cambria" w:hAnsi="Cambria"/>
          <w:sz w:val="24"/>
          <w:szCs w:val="24"/>
        </w:rPr>
        <w:t xml:space="preserve">Kış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B) </w:t>
      </w:r>
      <w:r>
        <w:rPr>
          <w:rFonts w:ascii="Cambria" w:hAnsi="Cambria"/>
          <w:sz w:val="24"/>
          <w:szCs w:val="24"/>
        </w:rPr>
        <w:t>Soğuklar</w:t>
      </w:r>
    </w:p>
    <w:p w:rsidR="00E41530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 xml:space="preserve">C) </w:t>
      </w:r>
      <w:r>
        <w:rPr>
          <w:rFonts w:ascii="Cambria" w:hAnsi="Cambria"/>
          <w:sz w:val="24"/>
          <w:szCs w:val="24"/>
        </w:rPr>
        <w:t xml:space="preserve">Serinlik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57330E">
        <w:rPr>
          <w:rFonts w:ascii="Cambria" w:hAnsi="Cambria"/>
          <w:sz w:val="24"/>
          <w:szCs w:val="24"/>
        </w:rPr>
        <w:t xml:space="preserve">D) </w:t>
      </w:r>
      <w:r>
        <w:rPr>
          <w:rFonts w:ascii="Cambria" w:hAnsi="Cambria"/>
          <w:sz w:val="24"/>
          <w:szCs w:val="24"/>
        </w:rPr>
        <w:t>Güz</w:t>
      </w:r>
    </w:p>
    <w:p w:rsidR="00E41530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CA2596" w:rsidRDefault="00E41530" w:rsidP="00CA2596">
      <w:pPr>
        <w:spacing w:after="120" w:line="240" w:lineRule="auto"/>
        <w:jc w:val="both"/>
        <w:rPr>
          <w:rFonts w:ascii="Cambria" w:hAnsi="Cambria"/>
          <w:sz w:val="12"/>
          <w:szCs w:val="12"/>
        </w:rPr>
      </w:pPr>
    </w:p>
    <w:p w:rsidR="00E41530" w:rsidRDefault="00E41530" w:rsidP="003C566A">
      <w:pPr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15.Aşağıdaki sözcük çiftlerinden üçü bir grup oluşturmaktadır. Grubun dışında kalan hangisidir?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A) öğrenci – talebe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B) soymak – giydirmek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C) siyahlaşmak – beyazlaşmak</w:t>
      </w:r>
    </w:p>
    <w:p w:rsidR="00E41530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D) suskun – konuşkan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16. </w:t>
      </w:r>
      <w:r>
        <w:rPr>
          <w:rFonts w:ascii="Cambria" w:hAnsi="Cambria"/>
          <w:b/>
          <w:sz w:val="24"/>
          <w:szCs w:val="24"/>
        </w:rPr>
        <w:tab/>
        <w:t xml:space="preserve">1- </w:t>
      </w:r>
      <w:r w:rsidRPr="00F32363">
        <w:rPr>
          <w:rFonts w:ascii="Cambria" w:hAnsi="Cambria"/>
          <w:sz w:val="24"/>
          <w:szCs w:val="24"/>
        </w:rPr>
        <w:t>sabaha kadar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ab/>
        <w:t xml:space="preserve">2- </w:t>
      </w:r>
      <w:r w:rsidRPr="00F32363">
        <w:rPr>
          <w:rFonts w:ascii="Cambria" w:hAnsi="Cambria"/>
          <w:sz w:val="24"/>
          <w:szCs w:val="24"/>
        </w:rPr>
        <w:t>bekçisi Murat Bey’in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ab/>
        <w:t xml:space="preserve">3- </w:t>
      </w:r>
      <w:r w:rsidRPr="00F32363">
        <w:rPr>
          <w:rFonts w:ascii="Cambria" w:hAnsi="Cambria"/>
          <w:sz w:val="24"/>
          <w:szCs w:val="24"/>
        </w:rPr>
        <w:t>uyku girmedi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ab/>
        <w:t xml:space="preserve">4- </w:t>
      </w:r>
      <w:r w:rsidRPr="00F32363">
        <w:rPr>
          <w:rFonts w:ascii="Cambria" w:hAnsi="Cambria"/>
          <w:sz w:val="24"/>
          <w:szCs w:val="24"/>
        </w:rPr>
        <w:t>site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ab/>
        <w:t xml:space="preserve">5- </w:t>
      </w:r>
      <w:r w:rsidRPr="00F32363">
        <w:rPr>
          <w:rFonts w:ascii="Cambria" w:hAnsi="Cambria"/>
          <w:sz w:val="24"/>
          <w:szCs w:val="24"/>
        </w:rPr>
        <w:t>gözüne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Yukarıdaki sözcük ve sözcük grupları kurallı cümle haline getirilirse sıralama nasıl olur?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A) 2-1-4-5-3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>B) 4-2-1-5-3</w:t>
      </w:r>
    </w:p>
    <w:p w:rsidR="00E41530" w:rsidRDefault="00E41530" w:rsidP="0057330E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C) 2-4-1-3-5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  <w:t>D) 4-1-2-3-5</w:t>
      </w:r>
    </w:p>
    <w:p w:rsidR="00E41530" w:rsidRPr="0057330E" w:rsidRDefault="00E41530" w:rsidP="0057330E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:rsidR="00E41530" w:rsidRPr="0057330E" w:rsidRDefault="00E41530" w:rsidP="0057330E">
      <w:pPr>
        <w:ind w:right="49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17.</w:t>
      </w:r>
      <w:r w:rsidRPr="0057330E">
        <w:rPr>
          <w:rFonts w:ascii="Comic Sans MS" w:hAnsi="Comic Sans MS"/>
          <w:b/>
        </w:rPr>
        <w:t xml:space="preserve"> </w:t>
      </w:r>
      <w:r w:rsidRPr="0057330E">
        <w:rPr>
          <w:rFonts w:ascii="Cambria" w:hAnsi="Cambria"/>
          <w:b/>
          <w:sz w:val="24"/>
          <w:szCs w:val="24"/>
        </w:rPr>
        <w:t xml:space="preserve">Hangi cümlede </w:t>
      </w:r>
      <w:r w:rsidRPr="003518EF">
        <w:rPr>
          <w:rFonts w:ascii="Cambria" w:hAnsi="Cambria"/>
          <w:b/>
          <w:sz w:val="24"/>
          <w:szCs w:val="24"/>
          <w:u w:val="single"/>
        </w:rPr>
        <w:t>zıt anlamlı</w:t>
      </w:r>
      <w:r w:rsidRPr="003518EF">
        <w:rPr>
          <w:rFonts w:ascii="Cambria" w:hAnsi="Cambria"/>
          <w:b/>
          <w:sz w:val="24"/>
          <w:szCs w:val="24"/>
        </w:rPr>
        <w:t xml:space="preserve"> sözcükler</w:t>
      </w:r>
      <w:r w:rsidRPr="0057330E">
        <w:rPr>
          <w:rFonts w:ascii="Cambria" w:hAnsi="Cambria"/>
          <w:b/>
          <w:sz w:val="24"/>
          <w:szCs w:val="24"/>
        </w:rPr>
        <w:t xml:space="preserve"> kullanılmıştır? </w:t>
      </w:r>
    </w:p>
    <w:p w:rsidR="00E41530" w:rsidRPr="0057330E" w:rsidRDefault="00E41530" w:rsidP="003518EF">
      <w:pPr>
        <w:spacing w:after="120" w:line="240" w:lineRule="auto"/>
        <w:ind w:right="4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A</w:t>
      </w:r>
      <w:r w:rsidRPr="0057330E">
        <w:rPr>
          <w:rFonts w:ascii="Cambria" w:hAnsi="Cambria"/>
          <w:sz w:val="24"/>
          <w:szCs w:val="24"/>
        </w:rPr>
        <w:t>) Ak saçlı dede beyaz yelek giymiş.</w:t>
      </w:r>
    </w:p>
    <w:p w:rsidR="00E41530" w:rsidRPr="0057330E" w:rsidRDefault="00E41530" w:rsidP="003518EF">
      <w:pPr>
        <w:spacing w:after="120" w:line="240" w:lineRule="auto"/>
        <w:ind w:right="4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B</w:t>
      </w:r>
      <w:r w:rsidRPr="0057330E">
        <w:rPr>
          <w:rFonts w:ascii="Cambria" w:hAnsi="Cambria"/>
          <w:sz w:val="24"/>
          <w:szCs w:val="24"/>
        </w:rPr>
        <w:t>) Geniş yol bana çok dar geldi.</w:t>
      </w:r>
    </w:p>
    <w:p w:rsidR="00E41530" w:rsidRPr="0057330E" w:rsidRDefault="00E41530" w:rsidP="003518EF">
      <w:pPr>
        <w:spacing w:after="120" w:line="240" w:lineRule="auto"/>
        <w:ind w:right="49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C</w:t>
      </w:r>
      <w:r w:rsidRPr="0057330E">
        <w:rPr>
          <w:rFonts w:ascii="Cambria" w:hAnsi="Cambria"/>
          <w:sz w:val="24"/>
          <w:szCs w:val="24"/>
        </w:rPr>
        <w:t>) Uzun yol uzadıkça uzadı.</w:t>
      </w:r>
    </w:p>
    <w:p w:rsidR="00E41530" w:rsidRDefault="00E41530" w:rsidP="003518EF">
      <w:pPr>
        <w:spacing w:after="12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D</w:t>
      </w:r>
      <w:r w:rsidRPr="0057330E">
        <w:rPr>
          <w:rFonts w:ascii="Cambria" w:hAnsi="Cambria"/>
          <w:sz w:val="24"/>
          <w:szCs w:val="24"/>
        </w:rPr>
        <w:t>) Al kırmızı renkler ortalığı sarmıştı</w:t>
      </w:r>
      <w:r>
        <w:rPr>
          <w:rFonts w:ascii="Cambria" w:hAnsi="Cambria"/>
          <w:sz w:val="24"/>
          <w:szCs w:val="24"/>
        </w:rPr>
        <w:t>.</w:t>
      </w:r>
    </w:p>
    <w:p w:rsidR="00E41530" w:rsidRDefault="00E41530" w:rsidP="00BF2F42">
      <w:hyperlink r:id="rId7" w:history="1">
        <w:r w:rsidRPr="00DA66FD">
          <w:rPr>
            <w:rStyle w:val="Hyperlink"/>
          </w:rPr>
          <w:t>www.sorubak.com</w:t>
        </w:r>
      </w:hyperlink>
      <w:r>
        <w:t xml:space="preserve">  </w:t>
      </w:r>
    </w:p>
    <w:p w:rsidR="00E41530" w:rsidRDefault="00E41530" w:rsidP="003518EF">
      <w:pPr>
        <w:pStyle w:val="NoSpacing"/>
        <w:rPr>
          <w:rFonts w:ascii="Cambria" w:hAnsi="Cambria"/>
          <w:b/>
        </w:rPr>
      </w:pPr>
      <w:r>
        <w:rPr>
          <w:rFonts w:ascii="Cambria" w:hAnsi="Cambria"/>
          <w:b/>
        </w:rPr>
        <w:t>18.</w:t>
      </w:r>
      <w:r w:rsidRPr="003518EF">
        <w:rPr>
          <w:b/>
        </w:rPr>
        <w:t xml:space="preserve"> </w:t>
      </w:r>
      <w:r w:rsidRPr="003518EF">
        <w:rPr>
          <w:rFonts w:ascii="Cambria" w:hAnsi="Cambria"/>
          <w:b/>
        </w:rPr>
        <w:t xml:space="preserve">Aşağıdaki cümlelerin hangisinde </w:t>
      </w:r>
      <w:r w:rsidRPr="003518EF">
        <w:rPr>
          <w:rFonts w:ascii="Cambria" w:hAnsi="Cambria"/>
          <w:b/>
          <w:u w:val="single"/>
        </w:rPr>
        <w:t>yanlış</w:t>
      </w:r>
      <w:r w:rsidRPr="003518EF">
        <w:rPr>
          <w:rFonts w:ascii="Cambria" w:hAnsi="Cambria"/>
          <w:b/>
        </w:rPr>
        <w:t xml:space="preserve"> yazılmış kelime vardır?</w:t>
      </w:r>
    </w:p>
    <w:p w:rsidR="00E41530" w:rsidRPr="003518EF" w:rsidRDefault="00E41530" w:rsidP="003518EF">
      <w:pPr>
        <w:pStyle w:val="NoSpacing"/>
        <w:rPr>
          <w:rFonts w:ascii="Cambria" w:hAnsi="Cambria"/>
          <w:b/>
        </w:rPr>
      </w:pPr>
    </w:p>
    <w:p w:rsidR="00E41530" w:rsidRPr="003518EF" w:rsidRDefault="00E41530" w:rsidP="003518EF">
      <w:pPr>
        <w:pStyle w:val="NoSpacing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A)  Bu mutlu haberi herkeze duyuracağım.</w:t>
      </w:r>
    </w:p>
    <w:p w:rsidR="00E41530" w:rsidRPr="003518EF" w:rsidRDefault="00E41530" w:rsidP="003518EF">
      <w:pPr>
        <w:pStyle w:val="NoSpacing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B)  Oraya yalnız başına gitmeni istemiyorum.</w:t>
      </w:r>
    </w:p>
    <w:p w:rsidR="00E41530" w:rsidRPr="003518EF" w:rsidRDefault="00E41530" w:rsidP="003518EF">
      <w:pPr>
        <w:pStyle w:val="NoSpacing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C)  Şiir yarışmasında ikinci olmuşum.</w:t>
      </w:r>
    </w:p>
    <w:p w:rsidR="00E41530" w:rsidRDefault="00E41530" w:rsidP="003518EF">
      <w:pPr>
        <w:pStyle w:val="NoSpacing"/>
        <w:spacing w:after="120"/>
        <w:rPr>
          <w:rFonts w:ascii="Cambria" w:hAnsi="Cambria"/>
        </w:rPr>
      </w:pPr>
      <w:r w:rsidRPr="003518EF">
        <w:rPr>
          <w:rFonts w:ascii="Cambria" w:hAnsi="Cambria"/>
        </w:rPr>
        <w:t>D)  Daha planlı çalışırsan başaracağına eminim.</w:t>
      </w:r>
    </w:p>
    <w:p w:rsidR="00E41530" w:rsidRPr="003518EF" w:rsidRDefault="00E41530" w:rsidP="003518EF">
      <w:pPr>
        <w:pStyle w:val="NoSpacing"/>
        <w:rPr>
          <w:rFonts w:ascii="Cambria" w:hAnsi="Cambria"/>
        </w:rPr>
      </w:pPr>
    </w:p>
    <w:p w:rsidR="00E41530" w:rsidRDefault="00E41530" w:rsidP="00377C62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19. Aşağıdaki cümlelerden hangisinin sonundaki noktalama işareti </w:t>
      </w:r>
      <w:r w:rsidRPr="003518EF">
        <w:rPr>
          <w:rFonts w:ascii="Cambria" w:hAnsi="Cambria"/>
          <w:b/>
          <w:sz w:val="24"/>
          <w:szCs w:val="24"/>
          <w:u w:val="single"/>
        </w:rPr>
        <w:t>yanlıştır?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A) Oyuncakları kardeşine mi verdin?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B) Pazardan sebze aldım.</w:t>
      </w:r>
    </w:p>
    <w:p w:rsidR="00E41530" w:rsidRPr="0057330E" w:rsidRDefault="00E41530" w:rsidP="003518EF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C) Gece saat on oldu mu hemen uyurum?</w:t>
      </w:r>
    </w:p>
    <w:p w:rsidR="00E41530" w:rsidRDefault="00E41530" w:rsidP="00CA2596">
      <w:pPr>
        <w:spacing w:after="120" w:line="240" w:lineRule="auto"/>
        <w:jc w:val="both"/>
        <w:rPr>
          <w:rFonts w:ascii="Cambria" w:hAnsi="Cambria"/>
          <w:sz w:val="24"/>
          <w:szCs w:val="24"/>
        </w:rPr>
      </w:pPr>
      <w:r w:rsidRPr="0057330E">
        <w:rPr>
          <w:rFonts w:ascii="Cambria" w:hAnsi="Cambria"/>
          <w:sz w:val="24"/>
          <w:szCs w:val="24"/>
        </w:rPr>
        <w:t>D) Yetişin yangın var!</w:t>
      </w:r>
    </w:p>
    <w:p w:rsidR="00E41530" w:rsidRPr="00CA2596" w:rsidRDefault="00E41530" w:rsidP="00CA2596">
      <w:pPr>
        <w:spacing w:after="120" w:line="240" w:lineRule="auto"/>
        <w:jc w:val="right"/>
        <w:rPr>
          <w:rFonts w:ascii="Cambria" w:hAnsi="Cambria"/>
          <w:b/>
          <w:sz w:val="24"/>
          <w:szCs w:val="24"/>
        </w:rPr>
      </w:pPr>
      <w:r w:rsidRPr="00CA2596">
        <w:rPr>
          <w:rFonts w:ascii="Cambria" w:hAnsi="Cambria"/>
          <w:b/>
          <w:sz w:val="24"/>
          <w:szCs w:val="24"/>
        </w:rPr>
        <w:t xml:space="preserve">B A Ş A R I L A R </w:t>
      </w:r>
      <w:r w:rsidRPr="00CA2596">
        <w:rPr>
          <w:rFonts w:ascii="Cambria" w:hAnsi="Cambria"/>
          <w:b/>
          <w:sz w:val="24"/>
          <w:szCs w:val="24"/>
        </w:rPr>
        <w:sym w:font="Wingdings" w:char="F04A"/>
      </w:r>
      <w:r w:rsidRPr="00CA2596">
        <w:rPr>
          <w:rFonts w:ascii="Cambria" w:hAnsi="Cambria"/>
          <w:b/>
          <w:sz w:val="24"/>
          <w:szCs w:val="24"/>
        </w:rPr>
        <w:t xml:space="preserve"> </w:t>
      </w:r>
    </w:p>
    <w:sectPr w:rsidR="00E41530" w:rsidRPr="00CA2596" w:rsidSect="006A50D1">
      <w:headerReference w:type="default" r:id="rId8"/>
      <w:pgSz w:w="11906" w:h="16838"/>
      <w:pgMar w:top="720" w:right="720" w:bottom="720" w:left="720" w:header="284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1530" w:rsidRDefault="00E41530" w:rsidP="003C566A">
      <w:pPr>
        <w:spacing w:after="0" w:line="240" w:lineRule="auto"/>
      </w:pPr>
      <w:r>
        <w:separator/>
      </w:r>
    </w:p>
  </w:endnote>
  <w:endnote w:type="continuationSeparator" w:id="0">
    <w:p w:rsidR="00E41530" w:rsidRDefault="00E41530" w:rsidP="003C56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1530" w:rsidRDefault="00E41530" w:rsidP="003C566A">
      <w:pPr>
        <w:spacing w:after="0" w:line="240" w:lineRule="auto"/>
      </w:pPr>
      <w:r>
        <w:separator/>
      </w:r>
    </w:p>
  </w:footnote>
  <w:footnote w:type="continuationSeparator" w:id="0">
    <w:p w:rsidR="00E41530" w:rsidRDefault="00E41530" w:rsidP="003C56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530" w:rsidRDefault="00E41530" w:rsidP="006A50D1">
    <w:pPr>
      <w:spacing w:after="0" w:line="240" w:lineRule="auto"/>
      <w:jc w:val="center"/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GAZİ MUSTAFA KEMAL İLKOKULU</w:t>
    </w:r>
  </w:p>
  <w:p w:rsidR="00E41530" w:rsidRDefault="00E41530" w:rsidP="006A50D1">
    <w:pPr>
      <w:spacing w:after="0" w:line="240" w:lineRule="auto"/>
      <w:jc w:val="center"/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>2014/2015 EĞİTİM-ÖĞRETİM YILI</w:t>
    </w:r>
  </w:p>
  <w:p w:rsidR="00E41530" w:rsidRPr="006A50D1" w:rsidRDefault="00E41530" w:rsidP="006A50D1">
    <w:pPr>
      <w:spacing w:after="0" w:line="240" w:lineRule="auto"/>
      <w:jc w:val="center"/>
      <w:rPr>
        <w:rFonts w:ascii="Cambria" w:hAnsi="Cambria"/>
        <w:b/>
        <w:sz w:val="24"/>
        <w:szCs w:val="24"/>
      </w:rPr>
    </w:pPr>
    <w:r>
      <w:rPr>
        <w:rFonts w:ascii="Cambria" w:hAnsi="Cambria"/>
        <w:b/>
        <w:sz w:val="24"/>
        <w:szCs w:val="24"/>
      </w:rPr>
      <w:t xml:space="preserve">4-C SINIFI TÜRKÇE DERSİ </w:t>
    </w:r>
    <w:r w:rsidRPr="0019488C">
      <w:rPr>
        <w:rFonts w:ascii="Cambria" w:hAnsi="Cambria"/>
        <w:b/>
        <w:sz w:val="24"/>
        <w:szCs w:val="24"/>
      </w:rPr>
      <w:t>1.DÖNEM 1.YAZILI</w:t>
    </w:r>
    <w:r>
      <w:rPr>
        <w:rFonts w:ascii="Cambria" w:hAnsi="Cambria"/>
        <w:b/>
        <w:sz w:val="24"/>
        <w:szCs w:val="24"/>
      </w:rPr>
      <w:t xml:space="preserve"> SINAVI (23.10.2014)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B34CF"/>
    <w:multiLevelType w:val="hybridMultilevel"/>
    <w:tmpl w:val="E2685A5E"/>
    <w:lvl w:ilvl="0" w:tplc="53A2022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46FF5C25"/>
    <w:multiLevelType w:val="hybridMultilevel"/>
    <w:tmpl w:val="533EE30C"/>
    <w:lvl w:ilvl="0" w:tplc="EF229800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A12CA7"/>
    <w:multiLevelType w:val="hybridMultilevel"/>
    <w:tmpl w:val="A2CE4046"/>
    <w:lvl w:ilvl="0" w:tplc="09FEC676">
      <w:start w:val="1"/>
      <w:numFmt w:val="upperLetter"/>
      <w:lvlText w:val="%1)"/>
      <w:lvlJc w:val="left"/>
      <w:pPr>
        <w:ind w:left="644" w:hanging="360"/>
      </w:pPr>
      <w:rPr>
        <w:rFonts w:ascii="Cambria" w:eastAsia="Times New Roman" w:hAnsi="Cambria"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373C5B"/>
    <w:multiLevelType w:val="hybridMultilevel"/>
    <w:tmpl w:val="C4CC685E"/>
    <w:lvl w:ilvl="0" w:tplc="78BAEAEA">
      <w:start w:val="1"/>
      <w:numFmt w:val="upperLetter"/>
      <w:lvlText w:val="%1)"/>
      <w:lvlJc w:val="left"/>
      <w:pPr>
        <w:ind w:left="720" w:hanging="360"/>
      </w:pPr>
      <w:rPr>
        <w:rFonts w:ascii="Cambria" w:eastAsia="Times New Roman" w:hAnsi="Cambria" w:cs="Times New Roman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66A"/>
    <w:rsid w:val="00063F6D"/>
    <w:rsid w:val="00076127"/>
    <w:rsid w:val="00123072"/>
    <w:rsid w:val="0014506C"/>
    <w:rsid w:val="0019488C"/>
    <w:rsid w:val="00221708"/>
    <w:rsid w:val="002E45EF"/>
    <w:rsid w:val="00314F3B"/>
    <w:rsid w:val="003518EF"/>
    <w:rsid w:val="00377C62"/>
    <w:rsid w:val="003C566A"/>
    <w:rsid w:val="004423FB"/>
    <w:rsid w:val="00491007"/>
    <w:rsid w:val="0049108D"/>
    <w:rsid w:val="004A3199"/>
    <w:rsid w:val="00514537"/>
    <w:rsid w:val="0057330E"/>
    <w:rsid w:val="00593819"/>
    <w:rsid w:val="00676F7B"/>
    <w:rsid w:val="006A50D1"/>
    <w:rsid w:val="006C511A"/>
    <w:rsid w:val="0072441D"/>
    <w:rsid w:val="00762F5E"/>
    <w:rsid w:val="007927E5"/>
    <w:rsid w:val="009A570D"/>
    <w:rsid w:val="009B4A44"/>
    <w:rsid w:val="009E2B66"/>
    <w:rsid w:val="009E3F53"/>
    <w:rsid w:val="00B432F1"/>
    <w:rsid w:val="00BD2D48"/>
    <w:rsid w:val="00BF2F42"/>
    <w:rsid w:val="00C13B4E"/>
    <w:rsid w:val="00CA2596"/>
    <w:rsid w:val="00CB2C5B"/>
    <w:rsid w:val="00D11653"/>
    <w:rsid w:val="00D12D69"/>
    <w:rsid w:val="00DA66FD"/>
    <w:rsid w:val="00E41530"/>
    <w:rsid w:val="00EA2C82"/>
    <w:rsid w:val="00EF58B7"/>
    <w:rsid w:val="00F25C19"/>
    <w:rsid w:val="00F30B17"/>
    <w:rsid w:val="00F32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12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C5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C566A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C56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566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A5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50D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518EF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B2C5B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BF2F4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579</Words>
  <Characters>3304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celal</dc:creator>
  <cp:keywords/>
  <dc:description/>
  <cp:lastModifiedBy>edanur</cp:lastModifiedBy>
  <cp:revision>12</cp:revision>
  <cp:lastPrinted>2014-10-22T16:06:00Z</cp:lastPrinted>
  <dcterms:created xsi:type="dcterms:W3CDTF">2014-10-21T18:14:00Z</dcterms:created>
  <dcterms:modified xsi:type="dcterms:W3CDTF">2014-10-22T16:07:00Z</dcterms:modified>
</cp:coreProperties>
</file>