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98" w:rsidRPr="00D357A9" w:rsidRDefault="006C5A98" w:rsidP="00D357A9">
      <w:pPr>
        <w:spacing w:after="60"/>
        <w:jc w:val="center"/>
        <w:rPr>
          <w:rFonts w:ascii="Comic Sans MS" w:hAnsi="Comic Sans MS"/>
        </w:rPr>
      </w:pPr>
      <w:r w:rsidRPr="00D357A9">
        <w:rPr>
          <w:rFonts w:ascii="Comic Sans MS" w:hAnsi="Comic Sans MS"/>
        </w:rPr>
        <w:t>2013-2014</w:t>
      </w:r>
      <w:r>
        <w:rPr>
          <w:rFonts w:ascii="Comic Sans MS" w:hAnsi="Comic Sans MS"/>
        </w:rPr>
        <w:t xml:space="preserve"> </w:t>
      </w:r>
      <w:r w:rsidRPr="00D357A9">
        <w:rPr>
          <w:rFonts w:ascii="Comic Sans MS" w:hAnsi="Comic Sans MS"/>
        </w:rPr>
        <w:t xml:space="preserve">EĞİTİM ÖĞRETİM YILI </w:t>
      </w:r>
    </w:p>
    <w:p w:rsidR="006C5A98" w:rsidRPr="00D357A9" w:rsidRDefault="006C5A98" w:rsidP="002A7787">
      <w:pPr>
        <w:spacing w:after="60"/>
        <w:rPr>
          <w:rFonts w:ascii="Comic Sans MS" w:hAnsi="Comic Sans MS"/>
        </w:rPr>
      </w:pPr>
      <w:r w:rsidRPr="00D357A9">
        <w:rPr>
          <w:rFonts w:ascii="Comic Sans MS" w:hAnsi="Comic Sans MS"/>
        </w:rPr>
        <w:t xml:space="preserve">ŞEHİT LOKMAN ERKAN İLKOKULU 4-B SINIFI </w:t>
      </w:r>
      <w:r>
        <w:rPr>
          <w:rFonts w:ascii="Comic Sans MS" w:hAnsi="Comic Sans MS"/>
          <w:b/>
        </w:rPr>
        <w:t>TÜRKÇE</w:t>
      </w:r>
      <w:r w:rsidRPr="00D357A9">
        <w:rPr>
          <w:rFonts w:ascii="Comic Sans MS" w:hAnsi="Comic Sans MS"/>
        </w:rPr>
        <w:t xml:space="preserve"> DERSİ 1.DÖNEM </w:t>
      </w:r>
      <w:r>
        <w:rPr>
          <w:rFonts w:ascii="Comic Sans MS" w:hAnsi="Comic Sans MS"/>
          <w:b/>
        </w:rPr>
        <w:t>2</w:t>
      </w:r>
      <w:r w:rsidRPr="00D357A9">
        <w:rPr>
          <w:rFonts w:ascii="Comic Sans MS" w:hAnsi="Comic Sans MS"/>
          <w:b/>
        </w:rPr>
        <w:t>.YAZILI</w:t>
      </w:r>
      <w:r w:rsidRPr="00D357A9">
        <w:rPr>
          <w:rFonts w:ascii="Comic Sans MS" w:hAnsi="Comic Sans MS"/>
        </w:rPr>
        <w:t xml:space="preserve"> SINAVI</w:t>
      </w:r>
    </w:p>
    <w:p w:rsidR="006C5A98" w:rsidRDefault="006C5A98" w:rsidP="00D357A9">
      <w:pPr>
        <w:spacing w:after="60"/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Adı Soyadı :………………………..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  <w:t xml:space="preserve">                         Tarih :20/11/2014</w:t>
      </w:r>
    </w:p>
    <w:p w:rsidR="006C5A98" w:rsidRDefault="006C5A98" w:rsidP="00D357A9">
      <w:pPr>
        <w:spacing w:after="60"/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Sınıfı/No   : ………..  / ……….                                                                        Aldığı Not : ……………………….</w:t>
      </w:r>
    </w:p>
    <w:p w:rsidR="006C5A98" w:rsidRDefault="006C5A98" w:rsidP="00D357A9">
      <w:pPr>
        <w:spacing w:after="60"/>
        <w:ind w:left="-567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SORULAR</w:t>
      </w:r>
    </w:p>
    <w:p w:rsidR="006C5A98" w:rsidRDefault="006C5A98" w:rsidP="002A7787">
      <w:pPr>
        <w:spacing w:after="60"/>
        <w:ind w:left="-567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</w:t>
      </w:r>
    </w:p>
    <w:p w:rsidR="006C5A98" w:rsidRDefault="006C5A98" w:rsidP="002A7787">
      <w:pPr>
        <w:spacing w:after="60"/>
        <w:ind w:lef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Atatürk için okumak engin bir tutku, vazgeçilmez bir gereksinimdir. O, çalışma saatlerinin çoğunu kütüphanede geçirmiştir. Burada saatlerce kitap okumuştur. </w:t>
      </w:r>
    </w:p>
    <w:p w:rsidR="006C5A98" w:rsidRDefault="006C5A98" w:rsidP="002A7787">
      <w:pPr>
        <w:spacing w:after="60"/>
        <w:ind w:left="-567"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Atatürk’ün farklı kitap okuma teknikleri vardır. Okuduğu kitabın önemli yerlerine kendine özgü işaretler koyardı. Okuduğu kitapların boş kısımlarına kurşun kalemle notlar da alırdı.  Kitaplarını mutlaka masa başında okumuştur.</w:t>
      </w:r>
    </w:p>
    <w:p w:rsidR="006C5A98" w:rsidRDefault="006C5A98" w:rsidP="002A7787">
      <w:pPr>
        <w:spacing w:after="60"/>
        <w:ind w:left="-567"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O, kitaplara öyle aşıktı ki küçükken eline geçen iki kuruşun bir kuruşunu kitaba verirdi.</w:t>
      </w:r>
    </w:p>
    <w:p w:rsidR="006C5A98" w:rsidRDefault="006C5A98" w:rsidP="002A7787">
      <w:pPr>
        <w:spacing w:after="60"/>
        <w:ind w:left="-567" w:right="565"/>
        <w:rPr>
          <w:rFonts w:ascii="Comic Sans MS" w:hAnsi="Comic Sans MS"/>
          <w:sz w:val="24"/>
        </w:rPr>
      </w:pPr>
    </w:p>
    <w:p w:rsidR="006C5A98" w:rsidRDefault="006C5A98" w:rsidP="002A7787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Metnin yukarısında bulunan boşluğa, metne uygun bir başlık yazınız. (5p)</w:t>
      </w:r>
    </w:p>
    <w:p w:rsidR="006C5A98" w:rsidRDefault="006C5A98" w:rsidP="002A7787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Atatürk’ün vazgeçilmez tutkusu nedir ? (5p)</w:t>
      </w:r>
    </w:p>
    <w:p w:rsidR="006C5A98" w:rsidRDefault="006C5A98" w:rsidP="002A7787">
      <w:pPr>
        <w:pStyle w:val="ListParagraph"/>
        <w:spacing w:after="60"/>
        <w:ind w:left="360"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</w:t>
      </w:r>
    </w:p>
    <w:p w:rsidR="006C5A98" w:rsidRDefault="006C5A98" w:rsidP="002A7787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Aşağıya 5n1k’dan iki adet soru yazınız . (10 p)</w:t>
      </w:r>
    </w:p>
    <w:p w:rsidR="006C5A98" w:rsidRDefault="006C5A98" w:rsidP="002A7787">
      <w:pPr>
        <w:pStyle w:val="ListParagraph"/>
        <w:numPr>
          <w:ilvl w:val="0"/>
          <w:numId w:val="1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</w:t>
      </w:r>
    </w:p>
    <w:p w:rsidR="006C5A98" w:rsidRDefault="006C5A98" w:rsidP="002A7787">
      <w:pPr>
        <w:pStyle w:val="ListParagraph"/>
        <w:numPr>
          <w:ilvl w:val="0"/>
          <w:numId w:val="1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</w:t>
      </w:r>
    </w:p>
    <w:p w:rsidR="006C5A98" w:rsidRDefault="006C5A98" w:rsidP="002A7787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Metnin ana duygusu nedir ? (5 p)</w:t>
      </w:r>
    </w:p>
    <w:p w:rsidR="006C5A98" w:rsidRDefault="006C5A98" w:rsidP="00AE23B6">
      <w:pPr>
        <w:pStyle w:val="ListParagraph"/>
        <w:spacing w:after="60"/>
        <w:ind w:left="360"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</w:t>
      </w:r>
    </w:p>
    <w:p w:rsidR="006C5A98" w:rsidRDefault="006C5A98" w:rsidP="00AE23B6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karışık verilmiş kelimelerle anlamlı ve kurallı cümleler oluşturunuz.(10p)</w:t>
      </w:r>
    </w:p>
    <w:p w:rsidR="006C5A98" w:rsidRDefault="006C5A98" w:rsidP="00AE23B6">
      <w:pPr>
        <w:pStyle w:val="ListParagraph"/>
        <w:numPr>
          <w:ilvl w:val="0"/>
          <w:numId w:val="13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gelmişler – misafirler –memleketlerden –başka – bu</w:t>
      </w:r>
    </w:p>
    <w:p w:rsidR="006C5A98" w:rsidRDefault="006C5A98" w:rsidP="009850CC">
      <w:pPr>
        <w:pStyle w:val="ListParagraph"/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……………………………………………………………………………………………………….……………..</w:t>
      </w:r>
    </w:p>
    <w:p w:rsidR="006C5A98" w:rsidRDefault="006C5A98" w:rsidP="00AE23B6">
      <w:pPr>
        <w:pStyle w:val="ListParagraph"/>
        <w:numPr>
          <w:ilvl w:val="0"/>
          <w:numId w:val="13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ile – aradık – çocuğu – komşular – saatlerce – kaybolan </w:t>
      </w:r>
    </w:p>
    <w:p w:rsidR="006C5A98" w:rsidRDefault="006C5A98" w:rsidP="009850CC">
      <w:pPr>
        <w:pStyle w:val="ListParagraph"/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……………………………………………………………………………………………………………………….</w:t>
      </w:r>
    </w:p>
    <w:p w:rsidR="006C5A98" w:rsidRDefault="006C5A98" w:rsidP="00AE23B6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Aşağıdaki cümlelerin </w:t>
      </w:r>
      <w:r w:rsidRPr="009850CC">
        <w:rPr>
          <w:rFonts w:ascii="Comic Sans MS" w:hAnsi="Comic Sans MS"/>
          <w:sz w:val="24"/>
          <w:u w:val="single"/>
        </w:rPr>
        <w:t>geçmiş, gelecek veya devam eden</w:t>
      </w:r>
      <w:r>
        <w:rPr>
          <w:rFonts w:ascii="Comic Sans MS" w:hAnsi="Comic Sans MS"/>
          <w:sz w:val="24"/>
        </w:rPr>
        <w:t xml:space="preserve"> bir eylem olduğunu yazınız.( 6p)</w:t>
      </w:r>
    </w:p>
    <w:p w:rsidR="006C5A98" w:rsidRDefault="006C5A98" w:rsidP="009850CC">
      <w:pPr>
        <w:pStyle w:val="ListParagraph"/>
        <w:numPr>
          <w:ilvl w:val="0"/>
          <w:numId w:val="1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Barış beş saattir ders çalışıyor.      ………………………….. eylem</w:t>
      </w:r>
    </w:p>
    <w:p w:rsidR="006C5A98" w:rsidRDefault="006C5A98" w:rsidP="009850CC">
      <w:pPr>
        <w:pStyle w:val="ListParagraph"/>
        <w:numPr>
          <w:ilvl w:val="0"/>
          <w:numId w:val="1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Gençliğimde çok güzel top oynardım.     ……………………………… eylem</w:t>
      </w:r>
    </w:p>
    <w:p w:rsidR="006C5A98" w:rsidRDefault="006C5A98" w:rsidP="008359F6">
      <w:pPr>
        <w:pStyle w:val="ListParagraph"/>
        <w:numPr>
          <w:ilvl w:val="0"/>
          <w:numId w:val="14"/>
        </w:numPr>
        <w:spacing w:after="60"/>
        <w:ind w:right="565"/>
        <w:rPr>
          <w:rFonts w:ascii="Comic Sans MS" w:hAnsi="Comic Sans MS"/>
          <w:sz w:val="24"/>
        </w:rPr>
      </w:pPr>
      <w:r w:rsidRPr="00D30298">
        <w:rPr>
          <w:rFonts w:ascii="Comic Sans MS" w:hAnsi="Comic Sans MS"/>
          <w:sz w:val="24"/>
        </w:rPr>
        <w:t>Haftaya matematik sınavını yapacağız.     …………………………….. eylem</w:t>
      </w:r>
    </w:p>
    <w:p w:rsidR="006C5A98" w:rsidRPr="00D30298" w:rsidRDefault="006C5A98" w:rsidP="008359F6">
      <w:pPr>
        <w:pStyle w:val="ListParagraph"/>
        <w:numPr>
          <w:ilvl w:val="0"/>
          <w:numId w:val="14"/>
        </w:numPr>
        <w:spacing w:after="60"/>
        <w:ind w:right="565"/>
        <w:rPr>
          <w:rFonts w:ascii="Comic Sans MS" w:hAnsi="Comic Sans MS"/>
          <w:sz w:val="24"/>
        </w:rPr>
      </w:pPr>
    </w:p>
    <w:p w:rsidR="006C5A98" w:rsidRDefault="006C5A98" w:rsidP="00AE23B6">
      <w:pPr>
        <w:pStyle w:val="ListParagraph"/>
        <w:numPr>
          <w:ilvl w:val="0"/>
          <w:numId w:val="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Pr="00D30298">
        <w:rPr>
          <w:rFonts w:ascii="Comic Sans MS" w:hAnsi="Comic Sans MS"/>
          <w:b/>
          <w:sz w:val="24"/>
        </w:rPr>
        <w:t>Aşağıdaki metinde boş bırakılan yerlere uygun noktalama işaretlerini koyunuz</w:t>
      </w:r>
      <w:r>
        <w:rPr>
          <w:rFonts w:ascii="Comic Sans MS" w:hAnsi="Comic Sans MS"/>
          <w:sz w:val="24"/>
        </w:rPr>
        <w:t xml:space="preserve">. </w:t>
      </w:r>
      <w:r w:rsidRPr="00D30298">
        <w:rPr>
          <w:rFonts w:ascii="Comic Sans MS" w:hAnsi="Comic Sans MS"/>
          <w:sz w:val="20"/>
        </w:rPr>
        <w:t>(9p)</w:t>
      </w:r>
    </w:p>
    <w:p w:rsidR="006C5A98" w:rsidRPr="00D30298" w:rsidRDefault="006C5A98" w:rsidP="00D30298">
      <w:pPr>
        <w:pStyle w:val="ListParagraph"/>
        <w:spacing w:after="60"/>
        <w:ind w:left="360" w:right="84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Turnalar (  ) türkülerimizde çokça yer alan bir kuş türüdür (   ) Ne gibi bir özelliği var ki bu kuşun (  )  Bir serçe (  ) bir güvercin (  ) veya bir leylek bu turnalar kadar söz ettirmemiştir adından.</w:t>
      </w:r>
    </w:p>
    <w:p w:rsidR="006C5A98" w:rsidRDefault="006C5A98" w:rsidP="008359F6">
      <w:pPr>
        <w:pStyle w:val="ListParagraph"/>
        <w:spacing w:after="60"/>
        <w:ind w:left="360" w:right="849"/>
        <w:rPr>
          <w:rFonts w:ascii="Comic Sans MS" w:hAnsi="Comic Sans MS"/>
          <w:sz w:val="24"/>
        </w:rPr>
      </w:pPr>
    </w:p>
    <w:p w:rsidR="006C5A98" w:rsidRDefault="006C5A98" w:rsidP="008359F6">
      <w:pPr>
        <w:pStyle w:val="ListParagraph"/>
        <w:spacing w:after="60"/>
        <w:ind w:left="360" w:right="849"/>
        <w:rPr>
          <w:rFonts w:ascii="Comic Sans MS" w:hAnsi="Comic Sans MS"/>
          <w:sz w:val="24"/>
        </w:rPr>
      </w:pPr>
    </w:p>
    <w:p w:rsidR="006C5A98" w:rsidRDefault="006C5A98" w:rsidP="008359F6">
      <w:pPr>
        <w:pStyle w:val="ListParagraph"/>
        <w:spacing w:after="60"/>
        <w:ind w:left="360" w:right="849"/>
        <w:rPr>
          <w:rFonts w:ascii="Comic Sans MS" w:hAnsi="Comic Sans MS"/>
          <w:sz w:val="24"/>
        </w:rPr>
      </w:pPr>
      <w:r>
        <w:rPr>
          <w:rFonts w:ascii="Verdana" w:hAnsi="Verdana"/>
          <w:b/>
          <w:bCs/>
          <w:i/>
          <w:iCs/>
          <w:color w:val="000000"/>
          <w:sz w:val="17"/>
          <w:szCs w:val="17"/>
        </w:rPr>
        <w:t>UYARI:</w:t>
      </w:r>
      <w:r>
        <w:rPr>
          <w:rFonts w:ascii="Verdana" w:hAnsi="Verdana"/>
          <w:i/>
          <w:iCs/>
          <w:color w:val="000000"/>
          <w:sz w:val="17"/>
          <w:szCs w:val="17"/>
        </w:rPr>
        <w:t xml:space="preserve"> Yayınlanan haberler, Egitimhane.Com'un görüşlerini yansıtmaz. Yazılan yorumlar, onaylanmış olsalar bile yazanın sorumluluğundadır.</w:t>
      </w:r>
      <w:bookmarkStart w:id="0" w:name="_GoBack"/>
      <w:bookmarkEnd w:id="0"/>
    </w:p>
    <w:p w:rsidR="006C5A98" w:rsidRDefault="006C5A98" w:rsidP="00D30298">
      <w:pPr>
        <w:pStyle w:val="ListParagraph"/>
        <w:numPr>
          <w:ilvl w:val="0"/>
          <w:numId w:val="1"/>
        </w:numPr>
        <w:spacing w:after="60"/>
        <w:ind w:right="565"/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Arka sayfadaki test sorularını cevaplayınız. (10x3p)</w:t>
      </w:r>
    </w:p>
    <w:p w:rsidR="006C5A98" w:rsidRDefault="006C5A98" w:rsidP="009466AE">
      <w:pPr>
        <w:pStyle w:val="ListParagraph"/>
        <w:spacing w:after="60"/>
        <w:ind w:left="360" w:right="565"/>
        <w:rPr>
          <w:rFonts w:ascii="Comic Sans MS" w:hAnsi="Comic Sans MS"/>
          <w:sz w:val="24"/>
        </w:r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  <w:sectPr w:rsidR="006C5A98" w:rsidSect="008359F6">
          <w:pgSz w:w="11906" w:h="16838"/>
          <w:pgMar w:top="709" w:right="0" w:bottom="0" w:left="1276" w:header="708" w:footer="708" w:gutter="0"/>
          <w:cols w:space="708"/>
          <w:docGrid w:linePitch="360"/>
        </w:sect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cümlelerin hangisinde bitmemiş ve devam eden bir olay vardır ?</w:t>
      </w:r>
    </w:p>
    <w:p w:rsidR="006C5A98" w:rsidRDefault="006C5A98" w:rsidP="00B840CC">
      <w:pPr>
        <w:pStyle w:val="ListParagraph"/>
        <w:numPr>
          <w:ilvl w:val="0"/>
          <w:numId w:val="16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Hasan ancak bu işi bitirdi.</w:t>
      </w:r>
    </w:p>
    <w:p w:rsidR="006C5A98" w:rsidRDefault="006C5A98" w:rsidP="00B840CC">
      <w:pPr>
        <w:pStyle w:val="ListParagraph"/>
        <w:numPr>
          <w:ilvl w:val="0"/>
          <w:numId w:val="16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Senin yaptığın resme bakıyorum.</w:t>
      </w:r>
    </w:p>
    <w:p w:rsidR="006C5A98" w:rsidRDefault="006C5A98" w:rsidP="00B840CC">
      <w:pPr>
        <w:pStyle w:val="ListParagraph"/>
        <w:numPr>
          <w:ilvl w:val="0"/>
          <w:numId w:val="16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Hangi tarafa gideceğim ?</w:t>
      </w:r>
    </w:p>
    <w:p w:rsidR="006C5A98" w:rsidRDefault="006C5A98" w:rsidP="00311764">
      <w:pPr>
        <w:pStyle w:val="ListParagraph"/>
        <w:numPr>
          <w:ilvl w:val="0"/>
          <w:numId w:val="16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Sonunda gelebildin.</w:t>
      </w:r>
    </w:p>
    <w:p w:rsidR="006C5A98" w:rsidRPr="00311764" w:rsidRDefault="006C5A98" w:rsidP="00311764">
      <w:pPr>
        <w:pStyle w:val="ListParagraph"/>
        <w:spacing w:after="60"/>
        <w:ind w:left="142" w:right="565"/>
        <w:rPr>
          <w:rFonts w:ascii="Comic Sans MS" w:hAnsi="Comic Sans MS"/>
          <w:sz w:val="24"/>
        </w:rPr>
      </w:pPr>
      <w:hyperlink r:id="rId5" w:history="1">
        <w:r w:rsidRPr="00E45E88">
          <w:rPr>
            <w:rStyle w:val="Hyperlink"/>
            <w:rFonts w:ascii="Comic Sans MS" w:hAnsi="Comic Sans MS"/>
            <w:sz w:val="24"/>
          </w:rPr>
          <w:t>www.sorubak.com</w:t>
        </w:r>
      </w:hyperlink>
      <w:r>
        <w:rPr>
          <w:rFonts w:ascii="Comic Sans MS" w:hAnsi="Comic Sans MS"/>
          <w:sz w:val="24"/>
        </w:rPr>
        <w:t xml:space="preserve"> </w:t>
      </w: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cümlelerin hangisinde “ </w:t>
      </w:r>
      <w:r w:rsidRPr="00DA1AD0">
        <w:rPr>
          <w:rFonts w:ascii="Comic Sans MS" w:hAnsi="Comic Sans MS"/>
          <w:b/>
          <w:sz w:val="24"/>
          <w:u w:val="single"/>
        </w:rPr>
        <w:t>yemek</w:t>
      </w:r>
      <w:r>
        <w:rPr>
          <w:rFonts w:ascii="Comic Sans MS" w:hAnsi="Comic Sans MS"/>
          <w:b/>
          <w:sz w:val="24"/>
          <w:u w:val="single"/>
        </w:rPr>
        <w:t>”</w:t>
      </w:r>
      <w:r>
        <w:rPr>
          <w:rFonts w:ascii="Comic Sans MS" w:hAnsi="Comic Sans MS"/>
          <w:sz w:val="24"/>
        </w:rPr>
        <w:t xml:space="preserve"> kelimesi diğerlerinden farklı anlamda kullanılmıştır ?</w:t>
      </w:r>
    </w:p>
    <w:p w:rsidR="006C5A98" w:rsidRDefault="006C5A98" w:rsidP="00B840CC">
      <w:pPr>
        <w:pStyle w:val="ListParagraph"/>
        <w:numPr>
          <w:ilvl w:val="0"/>
          <w:numId w:val="17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Başımın etini yedin bitirdin.</w:t>
      </w:r>
    </w:p>
    <w:p w:rsidR="006C5A98" w:rsidRDefault="006C5A98" w:rsidP="00B840CC">
      <w:pPr>
        <w:pStyle w:val="ListParagraph"/>
        <w:numPr>
          <w:ilvl w:val="0"/>
          <w:numId w:val="17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Sofrayı kurup yemeği yiyelim.</w:t>
      </w:r>
    </w:p>
    <w:p w:rsidR="006C5A98" w:rsidRDefault="006C5A98" w:rsidP="00B840CC">
      <w:pPr>
        <w:pStyle w:val="ListParagraph"/>
        <w:numPr>
          <w:ilvl w:val="0"/>
          <w:numId w:val="17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Tatlıdan çokça yedim.</w:t>
      </w:r>
    </w:p>
    <w:p w:rsidR="006C5A98" w:rsidRPr="00D30298" w:rsidRDefault="006C5A98" w:rsidP="00B840CC">
      <w:pPr>
        <w:pStyle w:val="ListParagraph"/>
        <w:numPr>
          <w:ilvl w:val="0"/>
          <w:numId w:val="17"/>
        </w:numPr>
        <w:spacing w:after="60"/>
        <w:ind w:left="142" w:right="565" w:hanging="284"/>
        <w:rPr>
          <w:rFonts w:ascii="Comic Sans MS" w:hAnsi="Comic Sans MS"/>
          <w:sz w:val="24"/>
        </w:rPr>
      </w:pPr>
      <w:r w:rsidRPr="00D30298">
        <w:rPr>
          <w:rFonts w:ascii="Comic Sans MS" w:hAnsi="Comic Sans MS"/>
          <w:sz w:val="24"/>
        </w:rPr>
        <w:t>Tabağındakileri yemeden bir yere gidemezsin.</w:t>
      </w:r>
    </w:p>
    <w:p w:rsidR="006C5A98" w:rsidRPr="00D302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b/>
          <w:sz w:val="24"/>
        </w:rPr>
      </w:pPr>
      <w:r w:rsidRPr="00D30298">
        <w:rPr>
          <w:rFonts w:ascii="Comic Sans MS" w:hAnsi="Comic Sans MS"/>
          <w:b/>
          <w:sz w:val="24"/>
        </w:rPr>
        <w:t xml:space="preserve">“Seni sanki bir yerlerden hatırlıyorum.” </w:t>
      </w:r>
    </w:p>
    <w:p w:rsidR="006C5A98" w:rsidRDefault="006C5A98" w:rsidP="00B840CC">
      <w:pPr>
        <w:pStyle w:val="ListParagraph"/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Aşağıdaki cümlelerin hangisinde, yukarıdaki cümlede geçen bir kelimenin </w:t>
      </w:r>
      <w:r w:rsidRPr="00DA1AD0">
        <w:rPr>
          <w:rFonts w:ascii="Comic Sans MS" w:hAnsi="Comic Sans MS"/>
          <w:b/>
          <w:sz w:val="24"/>
          <w:u w:val="single"/>
        </w:rPr>
        <w:t>zıt anlamlısı</w:t>
      </w:r>
      <w:r>
        <w:rPr>
          <w:rFonts w:ascii="Comic Sans MS" w:hAnsi="Comic Sans MS"/>
          <w:sz w:val="24"/>
        </w:rPr>
        <w:t xml:space="preserve"> vardır ?</w:t>
      </w:r>
    </w:p>
    <w:p w:rsidR="006C5A98" w:rsidRDefault="006C5A98" w:rsidP="00B840CC">
      <w:pPr>
        <w:pStyle w:val="ListParagraph"/>
        <w:numPr>
          <w:ilvl w:val="0"/>
          <w:numId w:val="18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 yukarı baktım.</w:t>
      </w:r>
    </w:p>
    <w:p w:rsidR="006C5A98" w:rsidRDefault="006C5A98" w:rsidP="00B840CC">
      <w:pPr>
        <w:pStyle w:val="ListParagraph"/>
        <w:numPr>
          <w:ilvl w:val="0"/>
          <w:numId w:val="18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Bu yol beni çok yordu.</w:t>
      </w:r>
    </w:p>
    <w:p w:rsidR="006C5A98" w:rsidRDefault="006C5A98" w:rsidP="00B840CC">
      <w:pPr>
        <w:pStyle w:val="ListParagraph"/>
        <w:numPr>
          <w:ilvl w:val="0"/>
          <w:numId w:val="18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Az kalsın başarıyordum.</w:t>
      </w:r>
    </w:p>
    <w:p w:rsidR="006C5A98" w:rsidRDefault="006C5A98" w:rsidP="00B840CC">
      <w:pPr>
        <w:pStyle w:val="ListParagraph"/>
        <w:numPr>
          <w:ilvl w:val="0"/>
          <w:numId w:val="18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Seni unuttum artık.</w:t>
      </w:r>
    </w:p>
    <w:p w:rsidR="006C5A98" w:rsidRPr="00D302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b/>
          <w:sz w:val="24"/>
        </w:rPr>
      </w:pPr>
      <w:r w:rsidRPr="00D30298">
        <w:rPr>
          <w:rFonts w:ascii="Comic Sans MS" w:hAnsi="Comic Sans MS"/>
          <w:b/>
          <w:sz w:val="24"/>
        </w:rPr>
        <w:t>Aşağıdaki cümlelerin hangisi anlamlı ve kurallı bir cümledir ?</w:t>
      </w:r>
    </w:p>
    <w:p w:rsidR="006C5A98" w:rsidRDefault="006C5A98" w:rsidP="00B840CC">
      <w:pPr>
        <w:pStyle w:val="ListParagraph"/>
        <w:numPr>
          <w:ilvl w:val="0"/>
          <w:numId w:val="19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Bıktım senin yaptıklarından.</w:t>
      </w:r>
    </w:p>
    <w:p w:rsidR="006C5A98" w:rsidRDefault="006C5A98" w:rsidP="00B840CC">
      <w:pPr>
        <w:pStyle w:val="ListParagraph"/>
        <w:numPr>
          <w:ilvl w:val="0"/>
          <w:numId w:val="19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Hayat buldum bu şehirde.</w:t>
      </w:r>
    </w:p>
    <w:p w:rsidR="006C5A98" w:rsidRDefault="006C5A98" w:rsidP="00B840CC">
      <w:pPr>
        <w:pStyle w:val="ListParagraph"/>
        <w:numPr>
          <w:ilvl w:val="0"/>
          <w:numId w:val="19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Bir an önce hazırlanalım.</w:t>
      </w:r>
    </w:p>
    <w:p w:rsidR="006C5A98" w:rsidRDefault="006C5A98" w:rsidP="00B840CC">
      <w:pPr>
        <w:pStyle w:val="ListParagraph"/>
        <w:numPr>
          <w:ilvl w:val="0"/>
          <w:numId w:val="19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Bıraktık dostluklarımızı mazide artık.</w:t>
      </w:r>
    </w:p>
    <w:p w:rsidR="006C5A98" w:rsidRDefault="006C5A98" w:rsidP="00B840CC">
      <w:pPr>
        <w:pStyle w:val="ListParagraph"/>
        <w:spacing w:after="60"/>
        <w:ind w:left="142" w:right="565" w:hanging="284"/>
        <w:rPr>
          <w:rFonts w:ascii="Comic Sans MS" w:hAnsi="Comic Sans MS"/>
          <w:sz w:val="24"/>
        </w:r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Aşağıdaki kelime ikililerinden hangisi anlamca diğerlerinden farklıdır ?</w:t>
      </w:r>
    </w:p>
    <w:p w:rsidR="006C5A98" w:rsidRDefault="006C5A98" w:rsidP="00B840CC">
      <w:pPr>
        <w:pStyle w:val="ListParagraph"/>
        <w:numPr>
          <w:ilvl w:val="0"/>
          <w:numId w:val="20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Okul – Mektep </w:t>
      </w:r>
    </w:p>
    <w:p w:rsidR="006C5A98" w:rsidRDefault="006C5A98" w:rsidP="00B840CC">
      <w:pPr>
        <w:pStyle w:val="ListParagraph"/>
        <w:numPr>
          <w:ilvl w:val="0"/>
          <w:numId w:val="20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Öğrenci – Talebe</w:t>
      </w:r>
    </w:p>
    <w:p w:rsidR="006C5A98" w:rsidRDefault="006C5A98" w:rsidP="00B840CC">
      <w:pPr>
        <w:pStyle w:val="ListParagraph"/>
        <w:numPr>
          <w:ilvl w:val="0"/>
          <w:numId w:val="20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Zorluk – Kolaylık</w:t>
      </w:r>
    </w:p>
    <w:p w:rsidR="006C5A98" w:rsidRDefault="006C5A98" w:rsidP="00B840CC">
      <w:pPr>
        <w:pStyle w:val="ListParagraph"/>
        <w:numPr>
          <w:ilvl w:val="0"/>
          <w:numId w:val="20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Yolculuk – seyahat </w:t>
      </w:r>
    </w:p>
    <w:p w:rsidR="006C5A98" w:rsidRDefault="006C5A98" w:rsidP="00D30298">
      <w:pPr>
        <w:pStyle w:val="ListParagraph"/>
        <w:spacing w:after="60"/>
        <w:ind w:left="142" w:right="565"/>
        <w:rPr>
          <w:rFonts w:ascii="Comic Sans MS" w:hAnsi="Comic Sans MS"/>
          <w:sz w:val="24"/>
        </w:r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“</w:t>
      </w:r>
      <w:r w:rsidRPr="00B840CC">
        <w:rPr>
          <w:rFonts w:ascii="Comic Sans MS" w:hAnsi="Comic Sans MS"/>
          <w:b/>
          <w:sz w:val="24"/>
        </w:rPr>
        <w:t>Yıkmak</w:t>
      </w:r>
      <w:r>
        <w:rPr>
          <w:rFonts w:ascii="Comic Sans MS" w:hAnsi="Comic Sans MS"/>
          <w:sz w:val="24"/>
        </w:rPr>
        <w:t>” kelimesi aşağıdaki cümlelerin hangisinde mecaz (gerçek anlamı dışında) anlamıyla kullanılmıştır ?</w:t>
      </w:r>
    </w:p>
    <w:p w:rsidR="006C5A98" w:rsidRDefault="006C5A98" w:rsidP="00B840CC">
      <w:pPr>
        <w:pStyle w:val="ListParagraph"/>
        <w:numPr>
          <w:ilvl w:val="0"/>
          <w:numId w:val="2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Binanın direkleri yıkılmış.</w:t>
      </w:r>
    </w:p>
    <w:p w:rsidR="006C5A98" w:rsidRDefault="006C5A98" w:rsidP="00B840CC">
      <w:pPr>
        <w:pStyle w:val="ListParagraph"/>
        <w:numPr>
          <w:ilvl w:val="0"/>
          <w:numId w:val="2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Fırtına çatıları yıkıp, götürmüş.</w:t>
      </w:r>
    </w:p>
    <w:p w:rsidR="006C5A98" w:rsidRDefault="006C5A98" w:rsidP="00B840CC">
      <w:pPr>
        <w:pStyle w:val="ListParagraph"/>
        <w:numPr>
          <w:ilvl w:val="0"/>
          <w:numId w:val="2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Bütün umutlarımı yıktın.</w:t>
      </w:r>
    </w:p>
    <w:p w:rsidR="006C5A98" w:rsidRDefault="006C5A98" w:rsidP="00B840CC">
      <w:pPr>
        <w:pStyle w:val="ListParagraph"/>
        <w:numPr>
          <w:ilvl w:val="0"/>
          <w:numId w:val="21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Uzun güreşçi rakibini bir anda yıktı.</w:t>
      </w:r>
    </w:p>
    <w:p w:rsidR="006C5A98" w:rsidRDefault="006C5A98" w:rsidP="00B840CC">
      <w:pPr>
        <w:pStyle w:val="ListParagraph"/>
        <w:spacing w:after="60"/>
        <w:ind w:left="502" w:right="565"/>
        <w:rPr>
          <w:rFonts w:ascii="Comic Sans MS" w:hAnsi="Comic Sans MS"/>
          <w:sz w:val="24"/>
        </w:r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Aşağıdaki cümlelerin hangisinde </w:t>
      </w:r>
      <w:r w:rsidRPr="00B840CC">
        <w:rPr>
          <w:rFonts w:ascii="Comic Sans MS" w:hAnsi="Comic Sans MS"/>
          <w:b/>
          <w:sz w:val="24"/>
          <w:u w:val="single"/>
        </w:rPr>
        <w:t>yazım yanlışı</w:t>
      </w:r>
      <w:r>
        <w:rPr>
          <w:rFonts w:ascii="Comic Sans MS" w:hAnsi="Comic Sans MS"/>
          <w:sz w:val="24"/>
        </w:rPr>
        <w:t xml:space="preserve"> yapılmıştır?</w:t>
      </w:r>
    </w:p>
    <w:p w:rsidR="006C5A98" w:rsidRDefault="006C5A98" w:rsidP="00B840CC">
      <w:pPr>
        <w:pStyle w:val="ListParagraph"/>
        <w:numPr>
          <w:ilvl w:val="0"/>
          <w:numId w:val="2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1881 yılında Selanikte doğmuştur.</w:t>
      </w:r>
    </w:p>
    <w:p w:rsidR="006C5A98" w:rsidRDefault="006C5A98" w:rsidP="00B840CC">
      <w:pPr>
        <w:pStyle w:val="ListParagraph"/>
        <w:numPr>
          <w:ilvl w:val="0"/>
          <w:numId w:val="2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naaşı Anıtkabir’dedir.</w:t>
      </w:r>
    </w:p>
    <w:p w:rsidR="006C5A98" w:rsidRDefault="006C5A98" w:rsidP="00B840CC">
      <w:pPr>
        <w:pStyle w:val="ListParagraph"/>
        <w:numPr>
          <w:ilvl w:val="0"/>
          <w:numId w:val="2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Atatürk’ün annesi Zübeyde Hanım’dır.</w:t>
      </w:r>
    </w:p>
    <w:p w:rsidR="006C5A98" w:rsidRDefault="006C5A98" w:rsidP="00B840CC">
      <w:pPr>
        <w:pStyle w:val="ListParagraph"/>
        <w:numPr>
          <w:ilvl w:val="0"/>
          <w:numId w:val="22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ileri görüşlü bir liderdir.</w:t>
      </w:r>
    </w:p>
    <w:p w:rsidR="006C5A98" w:rsidRDefault="006C5A98" w:rsidP="00B840CC">
      <w:pPr>
        <w:pStyle w:val="ListParagraph"/>
        <w:spacing w:after="60"/>
        <w:ind w:left="502" w:right="565"/>
        <w:rPr>
          <w:rFonts w:ascii="Comic Sans MS" w:hAnsi="Comic Sans MS"/>
          <w:sz w:val="24"/>
        </w:rPr>
      </w:pP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“Ayşe, arkadaşı Nazlı’ya sürekli aynı şeyleri anlatmaktadır.”  Bu cümleye göre Nazlı aşağıdaki deyimlerden hangisini kullanması uygun olur?</w:t>
      </w:r>
    </w:p>
    <w:p w:rsidR="006C5A98" w:rsidRDefault="006C5A98" w:rsidP="00B840CC">
      <w:pPr>
        <w:pStyle w:val="ListParagraph"/>
        <w:numPr>
          <w:ilvl w:val="0"/>
          <w:numId w:val="23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Başımı şişirdin artık.</w:t>
      </w:r>
    </w:p>
    <w:p w:rsidR="006C5A98" w:rsidRDefault="006C5A98" w:rsidP="00B840CC">
      <w:pPr>
        <w:pStyle w:val="ListParagraph"/>
        <w:numPr>
          <w:ilvl w:val="0"/>
          <w:numId w:val="23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Gözüm patladı.</w:t>
      </w:r>
    </w:p>
    <w:p w:rsidR="006C5A98" w:rsidRDefault="006C5A98" w:rsidP="00B840CC">
      <w:pPr>
        <w:pStyle w:val="ListParagraph"/>
        <w:numPr>
          <w:ilvl w:val="0"/>
          <w:numId w:val="23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Başımı dönderdin.</w:t>
      </w:r>
    </w:p>
    <w:p w:rsidR="006C5A98" w:rsidRPr="00D30298" w:rsidRDefault="006C5A98" w:rsidP="007F2CEA">
      <w:pPr>
        <w:pStyle w:val="ListParagraph"/>
        <w:numPr>
          <w:ilvl w:val="0"/>
          <w:numId w:val="23"/>
        </w:numPr>
        <w:spacing w:after="60"/>
        <w:ind w:right="565"/>
        <w:rPr>
          <w:rFonts w:ascii="Comic Sans MS" w:hAnsi="Comic Sans MS"/>
          <w:sz w:val="24"/>
        </w:rPr>
      </w:pPr>
      <w:r w:rsidRPr="00D30298">
        <w:rPr>
          <w:rFonts w:ascii="Comic Sans MS" w:hAnsi="Comic Sans MS"/>
          <w:sz w:val="24"/>
        </w:rPr>
        <w:t>Dilim şişti.</w:t>
      </w:r>
    </w:p>
    <w:p w:rsidR="006C5A98" w:rsidRDefault="006C5A98" w:rsidP="00B840CC">
      <w:pPr>
        <w:pStyle w:val="ListParagraph"/>
        <w:numPr>
          <w:ilvl w:val="0"/>
          <w:numId w:val="15"/>
        </w:numPr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D30298">
        <w:rPr>
          <w:rFonts w:ascii="Comic Sans MS" w:hAnsi="Comic Sans MS"/>
          <w:b/>
          <w:sz w:val="24"/>
        </w:rPr>
        <w:t xml:space="preserve">“ Ali, rakibini </w:t>
      </w:r>
      <w:r w:rsidRPr="00311764">
        <w:rPr>
          <w:rFonts w:ascii="Comic Sans MS" w:hAnsi="Comic Sans MS"/>
          <w:b/>
          <w:sz w:val="24"/>
          <w:u w:val="single"/>
        </w:rPr>
        <w:t>gözüne kestirdi</w:t>
      </w:r>
      <w:r w:rsidRPr="00D30298">
        <w:rPr>
          <w:rFonts w:ascii="Comic Sans MS" w:hAnsi="Comic Sans MS"/>
          <w:b/>
          <w:sz w:val="24"/>
        </w:rPr>
        <w:t xml:space="preserve">.” </w:t>
      </w:r>
      <w:r>
        <w:rPr>
          <w:rFonts w:ascii="Comic Sans MS" w:hAnsi="Comic Sans MS"/>
          <w:sz w:val="24"/>
        </w:rPr>
        <w:t>Cümlesinde altı çizili deyim ile neyi anlatmak istemiştir ?</w:t>
      </w:r>
    </w:p>
    <w:p w:rsidR="006C5A98" w:rsidRDefault="006C5A98" w:rsidP="007F2CEA">
      <w:pPr>
        <w:pStyle w:val="ListParagraph"/>
        <w:numPr>
          <w:ilvl w:val="0"/>
          <w:numId w:val="2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Ali rakibinin gözünü patlatacak.</w:t>
      </w:r>
    </w:p>
    <w:p w:rsidR="006C5A98" w:rsidRDefault="006C5A98" w:rsidP="007F2CEA">
      <w:pPr>
        <w:pStyle w:val="ListParagraph"/>
        <w:numPr>
          <w:ilvl w:val="0"/>
          <w:numId w:val="2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Ali rakibini yenebileceğini düşünmektedir.</w:t>
      </w:r>
    </w:p>
    <w:p w:rsidR="006C5A98" w:rsidRDefault="006C5A98" w:rsidP="007F2CEA">
      <w:pPr>
        <w:pStyle w:val="ListParagraph"/>
        <w:numPr>
          <w:ilvl w:val="0"/>
          <w:numId w:val="2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Ali rakibin gözünü çok sevmiştir.</w:t>
      </w:r>
    </w:p>
    <w:p w:rsidR="006C5A98" w:rsidRDefault="006C5A98" w:rsidP="007F2CEA">
      <w:pPr>
        <w:pStyle w:val="ListParagraph"/>
        <w:numPr>
          <w:ilvl w:val="0"/>
          <w:numId w:val="24"/>
        </w:numPr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Ali rakibin gözünü kapatacak.</w:t>
      </w:r>
    </w:p>
    <w:p w:rsidR="006C5A98" w:rsidRDefault="006C5A98" w:rsidP="007F2CEA">
      <w:pPr>
        <w:pStyle w:val="ListParagraph"/>
        <w:spacing w:after="60"/>
        <w:ind w:left="502" w:right="565"/>
        <w:rPr>
          <w:rFonts w:ascii="Comic Sans MS" w:hAnsi="Comic Sans MS"/>
          <w:sz w:val="24"/>
        </w:rPr>
      </w:pPr>
    </w:p>
    <w:p w:rsidR="006C5A98" w:rsidRDefault="006C5A98" w:rsidP="007F2CEA">
      <w:pPr>
        <w:pStyle w:val="ListParagraph"/>
        <w:numPr>
          <w:ilvl w:val="0"/>
          <w:numId w:val="15"/>
        </w:numPr>
        <w:tabs>
          <w:tab w:val="left" w:pos="284"/>
        </w:tabs>
        <w:spacing w:after="60"/>
        <w:ind w:left="142" w:right="565" w:hanging="28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Bazen insanlar, bazı kişilerin veya bazı şeylerin kaybedildiğinde değerini anlar.</w:t>
      </w:r>
    </w:p>
    <w:p w:rsidR="006C5A98" w:rsidRDefault="006C5A98" w:rsidP="00D30298">
      <w:pPr>
        <w:pStyle w:val="ListParagraph"/>
        <w:tabs>
          <w:tab w:val="left" w:pos="0"/>
        </w:tabs>
        <w:spacing w:after="60"/>
        <w:ind w:left="0"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Bu açıklamaya uygun atasözü hangisidir ?</w:t>
      </w:r>
    </w:p>
    <w:p w:rsidR="006C5A98" w:rsidRDefault="006C5A98" w:rsidP="00D30298">
      <w:pPr>
        <w:pStyle w:val="ListParagraph"/>
        <w:numPr>
          <w:ilvl w:val="0"/>
          <w:numId w:val="25"/>
        </w:numPr>
        <w:tabs>
          <w:tab w:val="left" w:pos="284"/>
        </w:tabs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Kedi uzanamadığı ciğere mundar dermiş.</w:t>
      </w:r>
    </w:p>
    <w:p w:rsidR="006C5A98" w:rsidRDefault="006C5A98" w:rsidP="00D30298">
      <w:pPr>
        <w:pStyle w:val="ListParagraph"/>
        <w:numPr>
          <w:ilvl w:val="0"/>
          <w:numId w:val="25"/>
        </w:numPr>
        <w:tabs>
          <w:tab w:val="left" w:pos="284"/>
        </w:tabs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İyilik yap denize at, balık bilmezse Halık bilir.</w:t>
      </w:r>
    </w:p>
    <w:p w:rsidR="006C5A98" w:rsidRDefault="006C5A98" w:rsidP="00D30298">
      <w:pPr>
        <w:pStyle w:val="ListParagraph"/>
        <w:numPr>
          <w:ilvl w:val="0"/>
          <w:numId w:val="25"/>
        </w:numPr>
        <w:tabs>
          <w:tab w:val="left" w:pos="284"/>
        </w:tabs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Kel ölür sırma saçlı olur, kör ölür badem gözlü olur.</w:t>
      </w:r>
    </w:p>
    <w:p w:rsidR="006C5A98" w:rsidRDefault="006C5A98" w:rsidP="00D30298">
      <w:pPr>
        <w:pStyle w:val="ListParagraph"/>
        <w:numPr>
          <w:ilvl w:val="0"/>
          <w:numId w:val="25"/>
        </w:numPr>
        <w:tabs>
          <w:tab w:val="left" w:pos="284"/>
        </w:tabs>
        <w:spacing w:after="60"/>
        <w:ind w:right="56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Üzüm üzüme baka baka kararır.</w:t>
      </w:r>
    </w:p>
    <w:p w:rsidR="006C5A98" w:rsidRPr="00D30298" w:rsidRDefault="006C5A98" w:rsidP="00D30298">
      <w:pPr>
        <w:tabs>
          <w:tab w:val="left" w:pos="284"/>
        </w:tabs>
        <w:spacing w:after="60"/>
        <w:ind w:left="142" w:right="565"/>
        <w:rPr>
          <w:rFonts w:ascii="Comic Sans MS" w:hAnsi="Comic Sans MS"/>
          <w:sz w:val="24"/>
        </w:rPr>
        <w:sectPr w:rsidR="006C5A98" w:rsidRPr="00D30298" w:rsidSect="00D30298">
          <w:type w:val="continuous"/>
          <w:pgSz w:w="11906" w:h="16838"/>
          <w:pgMar w:top="709" w:right="0" w:bottom="0" w:left="851" w:header="708" w:footer="708" w:gutter="0"/>
          <w:cols w:num="2" w:space="285"/>
          <w:docGrid w:linePitch="360"/>
        </w:sectPr>
      </w:pPr>
    </w:p>
    <w:p w:rsidR="006C5A98" w:rsidRPr="00D30298" w:rsidRDefault="006C5A98" w:rsidP="00D30298">
      <w:pPr>
        <w:spacing w:after="60"/>
        <w:ind w:right="565"/>
        <w:rPr>
          <w:rFonts w:ascii="Comic Sans MS" w:hAnsi="Comic Sans MS"/>
          <w:sz w:val="24"/>
        </w:rPr>
      </w:pPr>
    </w:p>
    <w:sectPr w:rsidR="006C5A98" w:rsidRPr="00D30298" w:rsidSect="00D30298">
      <w:type w:val="continuous"/>
      <w:pgSz w:w="11906" w:h="16838"/>
      <w:pgMar w:top="709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D4D"/>
    <w:multiLevelType w:val="hybridMultilevel"/>
    <w:tmpl w:val="16EA85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7509A8"/>
    <w:multiLevelType w:val="hybridMultilevel"/>
    <w:tmpl w:val="A3101B74"/>
    <w:lvl w:ilvl="0" w:tplc="DEF87C9A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89C6687"/>
    <w:multiLevelType w:val="hybridMultilevel"/>
    <w:tmpl w:val="257C8D9E"/>
    <w:lvl w:ilvl="0" w:tplc="57A2517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56C12F6"/>
    <w:multiLevelType w:val="hybridMultilevel"/>
    <w:tmpl w:val="967CAAF4"/>
    <w:lvl w:ilvl="0" w:tplc="987C5CAC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>
    <w:nsid w:val="173578F8"/>
    <w:multiLevelType w:val="hybridMultilevel"/>
    <w:tmpl w:val="43FA2C40"/>
    <w:lvl w:ilvl="0" w:tplc="2600395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185D4ECD"/>
    <w:multiLevelType w:val="hybridMultilevel"/>
    <w:tmpl w:val="83249A2A"/>
    <w:lvl w:ilvl="0" w:tplc="65608C9A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6">
    <w:nsid w:val="214F7B2F"/>
    <w:multiLevelType w:val="hybridMultilevel"/>
    <w:tmpl w:val="DDE412DE"/>
    <w:lvl w:ilvl="0" w:tplc="648E20F0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7">
    <w:nsid w:val="23843B9E"/>
    <w:multiLevelType w:val="hybridMultilevel"/>
    <w:tmpl w:val="DA0C9AC0"/>
    <w:lvl w:ilvl="0" w:tplc="D27ECED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9F6015B"/>
    <w:multiLevelType w:val="hybridMultilevel"/>
    <w:tmpl w:val="1366B5EA"/>
    <w:lvl w:ilvl="0" w:tplc="C9A08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3AE5DAB"/>
    <w:multiLevelType w:val="hybridMultilevel"/>
    <w:tmpl w:val="797E56B0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6407F49"/>
    <w:multiLevelType w:val="hybridMultilevel"/>
    <w:tmpl w:val="89644650"/>
    <w:lvl w:ilvl="0" w:tplc="0AC69D64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4564DF7"/>
    <w:multiLevelType w:val="hybridMultilevel"/>
    <w:tmpl w:val="8B0015CC"/>
    <w:lvl w:ilvl="0" w:tplc="F348C58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5FB65E0"/>
    <w:multiLevelType w:val="hybridMultilevel"/>
    <w:tmpl w:val="37BECC32"/>
    <w:lvl w:ilvl="0" w:tplc="1AEA07F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4F51440"/>
    <w:multiLevelType w:val="hybridMultilevel"/>
    <w:tmpl w:val="707477F6"/>
    <w:lvl w:ilvl="0" w:tplc="282224C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55090D1B"/>
    <w:multiLevelType w:val="hybridMultilevel"/>
    <w:tmpl w:val="FD52EEE4"/>
    <w:lvl w:ilvl="0" w:tplc="CBDE96D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5EEE0C23"/>
    <w:multiLevelType w:val="hybridMultilevel"/>
    <w:tmpl w:val="E7FC5D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1E43866"/>
    <w:multiLevelType w:val="hybridMultilevel"/>
    <w:tmpl w:val="50F6650A"/>
    <w:lvl w:ilvl="0" w:tplc="20523D0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7520854"/>
    <w:multiLevelType w:val="hybridMultilevel"/>
    <w:tmpl w:val="1CA65644"/>
    <w:lvl w:ilvl="0" w:tplc="C3984C62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8">
    <w:nsid w:val="6A7143FC"/>
    <w:multiLevelType w:val="hybridMultilevel"/>
    <w:tmpl w:val="B3BCE888"/>
    <w:lvl w:ilvl="0" w:tplc="6BAE855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9">
    <w:nsid w:val="6AAD2D51"/>
    <w:multiLevelType w:val="hybridMultilevel"/>
    <w:tmpl w:val="357070F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C5A7550"/>
    <w:multiLevelType w:val="hybridMultilevel"/>
    <w:tmpl w:val="842ADD72"/>
    <w:lvl w:ilvl="0" w:tplc="40882B54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6E701364"/>
    <w:multiLevelType w:val="hybridMultilevel"/>
    <w:tmpl w:val="35207EEC"/>
    <w:lvl w:ilvl="0" w:tplc="B832F290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2">
    <w:nsid w:val="6FC40C0E"/>
    <w:multiLevelType w:val="hybridMultilevel"/>
    <w:tmpl w:val="44A837BA"/>
    <w:lvl w:ilvl="0" w:tplc="4DE250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2057C6E"/>
    <w:multiLevelType w:val="hybridMultilevel"/>
    <w:tmpl w:val="002E1C8A"/>
    <w:lvl w:ilvl="0" w:tplc="3DC87FD8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4">
    <w:nsid w:val="7CDA7E64"/>
    <w:multiLevelType w:val="hybridMultilevel"/>
    <w:tmpl w:val="D736F434"/>
    <w:lvl w:ilvl="0" w:tplc="D602B7D4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8"/>
  </w:num>
  <w:num w:numId="2">
    <w:abstractNumId w:val="7"/>
  </w:num>
  <w:num w:numId="3">
    <w:abstractNumId w:val="3"/>
  </w:num>
  <w:num w:numId="4">
    <w:abstractNumId w:val="23"/>
  </w:num>
  <w:num w:numId="5">
    <w:abstractNumId w:val="5"/>
  </w:num>
  <w:num w:numId="6">
    <w:abstractNumId w:val="9"/>
  </w:num>
  <w:num w:numId="7">
    <w:abstractNumId w:val="17"/>
  </w:num>
  <w:num w:numId="8">
    <w:abstractNumId w:val="20"/>
  </w:num>
  <w:num w:numId="9">
    <w:abstractNumId w:val="24"/>
  </w:num>
  <w:num w:numId="10">
    <w:abstractNumId w:val="6"/>
  </w:num>
  <w:num w:numId="11">
    <w:abstractNumId w:val="21"/>
  </w:num>
  <w:num w:numId="12">
    <w:abstractNumId w:val="0"/>
  </w:num>
  <w:num w:numId="13">
    <w:abstractNumId w:val="19"/>
  </w:num>
  <w:num w:numId="14">
    <w:abstractNumId w:val="15"/>
  </w:num>
  <w:num w:numId="15">
    <w:abstractNumId w:val="22"/>
  </w:num>
  <w:num w:numId="16">
    <w:abstractNumId w:val="11"/>
  </w:num>
  <w:num w:numId="17">
    <w:abstractNumId w:val="16"/>
  </w:num>
  <w:num w:numId="18">
    <w:abstractNumId w:val="12"/>
  </w:num>
  <w:num w:numId="19">
    <w:abstractNumId w:val="2"/>
  </w:num>
  <w:num w:numId="20">
    <w:abstractNumId w:val="8"/>
  </w:num>
  <w:num w:numId="21">
    <w:abstractNumId w:val="4"/>
  </w:num>
  <w:num w:numId="22">
    <w:abstractNumId w:val="1"/>
  </w:num>
  <w:num w:numId="23">
    <w:abstractNumId w:val="13"/>
  </w:num>
  <w:num w:numId="24">
    <w:abstractNumId w:val="1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7A9"/>
    <w:rsid w:val="001229AE"/>
    <w:rsid w:val="001305A1"/>
    <w:rsid w:val="00174D9D"/>
    <w:rsid w:val="001D3929"/>
    <w:rsid w:val="0025532F"/>
    <w:rsid w:val="00285AF4"/>
    <w:rsid w:val="002A6F40"/>
    <w:rsid w:val="002A7787"/>
    <w:rsid w:val="00311764"/>
    <w:rsid w:val="0037089B"/>
    <w:rsid w:val="00537304"/>
    <w:rsid w:val="00603FAA"/>
    <w:rsid w:val="00654E6A"/>
    <w:rsid w:val="00674636"/>
    <w:rsid w:val="006B0727"/>
    <w:rsid w:val="006C5A98"/>
    <w:rsid w:val="006D5119"/>
    <w:rsid w:val="006E1814"/>
    <w:rsid w:val="007F2CEA"/>
    <w:rsid w:val="008359F6"/>
    <w:rsid w:val="009466AE"/>
    <w:rsid w:val="009850CC"/>
    <w:rsid w:val="00A4171C"/>
    <w:rsid w:val="00A51ABD"/>
    <w:rsid w:val="00A66DCA"/>
    <w:rsid w:val="00AE23B6"/>
    <w:rsid w:val="00B2413B"/>
    <w:rsid w:val="00B24A42"/>
    <w:rsid w:val="00B840CC"/>
    <w:rsid w:val="00C2577C"/>
    <w:rsid w:val="00D30298"/>
    <w:rsid w:val="00D357A9"/>
    <w:rsid w:val="00D974C5"/>
    <w:rsid w:val="00DA1AD0"/>
    <w:rsid w:val="00DE4F70"/>
    <w:rsid w:val="00E0746A"/>
    <w:rsid w:val="00E45E88"/>
    <w:rsid w:val="00E5096F"/>
    <w:rsid w:val="00EE2F94"/>
    <w:rsid w:val="00F85A22"/>
    <w:rsid w:val="00FA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63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57A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D357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357A9"/>
    <w:rPr>
      <w:rFonts w:ascii="Courier New" w:hAnsi="Courier New" w:cs="Courier New"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97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74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4A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3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666</Words>
  <Characters>3802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NMAY</dc:creator>
  <cp:keywords>www.sorubak.com</cp:keywords>
  <dc:description>www.sorubak.com</dc:description>
  <cp:lastModifiedBy>edanur</cp:lastModifiedBy>
  <cp:revision>3</cp:revision>
  <dcterms:created xsi:type="dcterms:W3CDTF">2014-12-03T09:44:00Z</dcterms:created>
  <dcterms:modified xsi:type="dcterms:W3CDTF">2014-12-04T15:18:00Z</dcterms:modified>
  <cp:category>www.sorubak.com</cp:category>
</cp:coreProperties>
</file>