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A9" w:rsidRDefault="00633BA9" w:rsidP="00BF4A32">
      <w:pPr>
        <w:jc w:val="center"/>
        <w:rPr>
          <w:b/>
        </w:rPr>
      </w:pPr>
    </w:p>
    <w:p w:rsidR="00633BA9" w:rsidRDefault="00633BA9" w:rsidP="00BF4A32">
      <w:pPr>
        <w:jc w:val="center"/>
        <w:rPr>
          <w:b/>
        </w:rPr>
      </w:pPr>
      <w:r>
        <w:rPr>
          <w:b/>
        </w:rPr>
        <w:t>CUMHURİYET İLKOKULU 2014-2015 EĞİTİM –ÖĞRETİM YILI 4-E</w:t>
      </w:r>
      <w:r w:rsidRPr="00BF4A32">
        <w:rPr>
          <w:b/>
        </w:rPr>
        <w:t xml:space="preserve"> SINIFI TÜRKÇE DERSİ 1. DÖNEM 1. YAZILI SORULARI</w:t>
      </w:r>
    </w:p>
    <w:p w:rsidR="00633BA9" w:rsidRDefault="00633BA9" w:rsidP="00BF4A32">
      <w:pPr>
        <w:rPr>
          <w:b/>
        </w:rPr>
      </w:pPr>
      <w:r>
        <w:rPr>
          <w:b/>
        </w:rPr>
        <w:t xml:space="preserve">ADI-SOYADI:                                                                                                                          SINIFI:                  NO: </w:t>
      </w:r>
    </w:p>
    <w:p w:rsidR="00633BA9" w:rsidRDefault="00633BA9" w:rsidP="00BF4A32">
      <w:pPr>
        <w:jc w:val="center"/>
        <w:rPr>
          <w:b/>
        </w:rPr>
      </w:pPr>
      <w:r>
        <w:rPr>
          <w:b/>
        </w:rPr>
        <w:t>SORULAR</w:t>
      </w:r>
    </w:p>
    <w:p w:rsidR="00633BA9" w:rsidRDefault="00633BA9" w:rsidP="00020F19">
      <w:r>
        <w:t xml:space="preserve">      </w:t>
      </w:r>
      <w:r w:rsidRPr="00020F19">
        <w:t>Ben yaşlı bir adamım. Kitap okumayı çok severim. Bu sevgiyi ilkokula başladığım yıllarda  kazandım. Babamın simit, şeker, oyuncak alayım diye verdiği paraları biriktirirdim. Sonra da   mahallemizdeki</w:t>
      </w:r>
      <w:r>
        <w:t xml:space="preserve"> </w:t>
      </w:r>
      <w:r w:rsidRPr="00020F19">
        <w:t xml:space="preserve"> kitapçıya koşardım. Kitapçı, elimdeki paraya bakar, sonra da bana kitap  </w:t>
      </w:r>
      <w:r>
        <w:t>seçmemde yardımcı olurdu</w:t>
      </w:r>
    </w:p>
    <w:p w:rsidR="00633BA9" w:rsidRPr="00020F19" w:rsidRDefault="00633BA9" w:rsidP="00020F19">
      <w:r>
        <w:t xml:space="preserve">       </w:t>
      </w:r>
      <w:r w:rsidRPr="00020F19">
        <w:t>Aldığım kitapları okuduktan sonra bir kenara fırlatmazdım. Onları biriktirirdim. Böylece bir  kitaplığım oldu. En güzel günlerim kitaplarımın arasında geçti. İnsanları sevmeyi, hayatı</w:t>
      </w:r>
      <w:r>
        <w:t xml:space="preserve"> </w:t>
      </w:r>
      <w:r w:rsidRPr="00020F19">
        <w:t xml:space="preserve"> sevmeyi  kitaplardan öğrendim.</w:t>
      </w:r>
      <w:r>
        <w:t xml:space="preserve"> </w:t>
      </w:r>
      <w:r w:rsidRPr="00020F19">
        <w:t>Şimdi yaşlandım. Hala en mutlu anlarım kitaplarımla geçiyor. Ama kitap okumayan çocukları</w:t>
      </w:r>
      <w:r>
        <w:t xml:space="preserve">  </w:t>
      </w:r>
      <w:r w:rsidRPr="00020F19">
        <w:t>görünce çok üzülüyorum.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 xml:space="preserve">   </w:t>
      </w:r>
      <w:r>
        <w:rPr>
          <w:b/>
        </w:rPr>
        <w:t xml:space="preserve">Aşağıdaki 4 </w:t>
      </w:r>
      <w:r w:rsidRPr="00020F19">
        <w:rPr>
          <w:b/>
        </w:rPr>
        <w:t xml:space="preserve"> soruyu</w:t>
      </w:r>
      <w:r>
        <w:rPr>
          <w:b/>
        </w:rPr>
        <w:t xml:space="preserve">  </w:t>
      </w:r>
      <w:r w:rsidRPr="00020F19">
        <w:rPr>
          <w:b/>
        </w:rPr>
        <w:t xml:space="preserve">parçaya göre yanıtlayınız. 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>1. Yaşlı adam kitap okuma sevgisini ne zaman kazanıyor?</w:t>
      </w:r>
      <w:r>
        <w:rPr>
          <w:b/>
        </w:rPr>
        <w:t xml:space="preserve"> ( 5 P)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>2. Yaşlı adam çocukken, babasının simit, şeker, oyuncak alması için verdiği paraları ne yapıyor?</w:t>
      </w:r>
      <w:r>
        <w:rPr>
          <w:b/>
        </w:rPr>
        <w:t xml:space="preserve">  5 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</w:p>
    <w:p w:rsidR="00633BA9" w:rsidRPr="00020F19" w:rsidRDefault="00633BA9" w:rsidP="00020F19">
      <w:pPr>
        <w:rPr>
          <w:b/>
        </w:rPr>
      </w:pPr>
      <w:r>
        <w:rPr>
          <w:b/>
        </w:rPr>
        <w:t>3</w:t>
      </w:r>
      <w:r w:rsidRPr="00020F19">
        <w:rPr>
          <w:b/>
        </w:rPr>
        <w:t>. Yaşlı adam niçin üzülüyor?</w:t>
      </w:r>
      <w:r>
        <w:rPr>
          <w:b/>
        </w:rPr>
        <w:t xml:space="preserve"> ( 5 P )</w:t>
      </w:r>
    </w:p>
    <w:p w:rsidR="00633BA9" w:rsidRPr="00020F19" w:rsidRDefault="00633BA9" w:rsidP="00020F19">
      <w:pPr>
        <w:rPr>
          <w:b/>
        </w:rPr>
      </w:pPr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</w:p>
    <w:p w:rsidR="00633BA9" w:rsidRPr="00020F19" w:rsidRDefault="00633BA9" w:rsidP="00020F19">
      <w:pPr>
        <w:rPr>
          <w:b/>
        </w:rPr>
      </w:pPr>
      <w:r>
        <w:rPr>
          <w:b/>
        </w:rPr>
        <w:t>4</w:t>
      </w:r>
      <w:r w:rsidRPr="00020F19">
        <w:rPr>
          <w:b/>
        </w:rPr>
        <w:t xml:space="preserve">. </w:t>
      </w:r>
      <w:r>
        <w:rPr>
          <w:b/>
        </w:rPr>
        <w:t>Bu ö</w:t>
      </w:r>
      <w:r w:rsidRPr="00020F19">
        <w:rPr>
          <w:b/>
        </w:rPr>
        <w:t xml:space="preserve">ykünün başlığı sizce ne olmalıdır?  </w:t>
      </w:r>
      <w:r>
        <w:rPr>
          <w:b/>
        </w:rPr>
        <w:t>( 5 P)</w:t>
      </w:r>
    </w:p>
    <w:p w:rsidR="00633BA9" w:rsidRDefault="00633BA9" w:rsidP="00020F19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………………………………………………………………………………………………………………………………………………………………………….</w:t>
      </w:r>
    </w:p>
    <w:p w:rsidR="00633BA9" w:rsidRPr="006C565E" w:rsidRDefault="00633BA9" w:rsidP="0080339D">
      <w:pPr>
        <w:pStyle w:val="Stil"/>
        <w:rPr>
          <w:rFonts w:ascii="Times New Roman" w:hAnsi="Times New Roman"/>
          <w:sz w:val="22"/>
          <w:szCs w:val="22"/>
        </w:rPr>
      </w:pPr>
      <w:r w:rsidRPr="006C565E">
        <w:rPr>
          <w:b/>
          <w:sz w:val="22"/>
          <w:szCs w:val="22"/>
        </w:rPr>
        <w:t>5) “</w:t>
      </w:r>
      <w:r w:rsidRPr="006C565E">
        <w:rPr>
          <w:rFonts w:ascii="Times New Roman" w:hAnsi="Times New Roman"/>
          <w:b/>
          <w:sz w:val="22"/>
          <w:szCs w:val="22"/>
        </w:rPr>
        <w:t>Eve gelen misafirlere çok soğuk davranıyor.”</w:t>
      </w:r>
      <w:r w:rsidRPr="006C565E">
        <w:rPr>
          <w:rFonts w:ascii="Times New Roman" w:hAnsi="Times New Roman"/>
          <w:sz w:val="22"/>
          <w:szCs w:val="22"/>
        </w:rPr>
        <w:t xml:space="preserve"> Cümlesindeki </w:t>
      </w:r>
      <w:r w:rsidRPr="006C565E">
        <w:rPr>
          <w:rFonts w:ascii="Times New Roman" w:hAnsi="Times New Roman"/>
          <w:sz w:val="22"/>
          <w:szCs w:val="22"/>
          <w:u w:val="single"/>
        </w:rPr>
        <w:t>mecaz anlamlı</w:t>
      </w:r>
      <w:r w:rsidRPr="006C565E">
        <w:rPr>
          <w:rFonts w:ascii="Times New Roman" w:hAnsi="Times New Roman"/>
          <w:sz w:val="22"/>
          <w:szCs w:val="22"/>
        </w:rPr>
        <w:t xml:space="preserve"> sözcük hangisidir?</w:t>
      </w:r>
    </w:p>
    <w:p w:rsidR="00633BA9" w:rsidRPr="006C565E" w:rsidRDefault="00633BA9" w:rsidP="0080339D">
      <w:pPr>
        <w:spacing w:after="0" w:line="240" w:lineRule="auto"/>
        <w:ind w:left="360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>A) Ev</w:t>
      </w:r>
      <w:r w:rsidRPr="006C565E">
        <w:rPr>
          <w:rFonts w:ascii="Times New Roman" w:hAnsi="Times New Roman"/>
          <w:lang w:eastAsia="tr-TR"/>
        </w:rPr>
        <w:tab/>
        <w:t xml:space="preserve">   B) misafirler         C) çok</w:t>
      </w:r>
      <w:r w:rsidRPr="006C565E">
        <w:rPr>
          <w:rFonts w:ascii="Times New Roman" w:hAnsi="Times New Roman"/>
          <w:lang w:eastAsia="tr-TR"/>
        </w:rPr>
        <w:tab/>
        <w:t xml:space="preserve">      D)  soğuk</w:t>
      </w:r>
    </w:p>
    <w:p w:rsidR="00633BA9" w:rsidRPr="006C565E" w:rsidRDefault="00633BA9" w:rsidP="0080339D">
      <w:pPr>
        <w:rPr>
          <w:rFonts w:ascii="Times New Roman" w:hAnsi="Times New Roman"/>
          <w:lang w:eastAsia="tr-TR"/>
        </w:rPr>
      </w:pPr>
    </w:p>
    <w:p w:rsidR="00633BA9" w:rsidRPr="006C565E" w:rsidRDefault="00633BA9" w:rsidP="0080339D">
      <w:pPr>
        <w:rPr>
          <w:rFonts w:ascii="Times New Roman" w:hAnsi="Times New Roman"/>
          <w:b/>
          <w:lang w:eastAsia="tr-TR"/>
        </w:rPr>
      </w:pPr>
      <w:r w:rsidRPr="006C565E">
        <w:rPr>
          <w:rFonts w:ascii="Times New Roman" w:hAnsi="Times New Roman"/>
          <w:b/>
          <w:lang w:eastAsia="tr-TR"/>
        </w:rPr>
        <w:t>6)  Aşağıdaki sözcüklerden hangisi sözlükte diğerlerinden sonra yer alır?</w:t>
      </w:r>
    </w:p>
    <w:p w:rsidR="00633BA9" w:rsidRPr="006C565E" w:rsidRDefault="00633BA9" w:rsidP="0080339D">
      <w:pPr>
        <w:spacing w:after="0" w:line="240" w:lineRule="auto"/>
        <w:ind w:left="360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>A) kafes</w:t>
      </w:r>
      <w:r w:rsidRPr="006C565E">
        <w:rPr>
          <w:rFonts w:ascii="Times New Roman" w:hAnsi="Times New Roman"/>
          <w:lang w:eastAsia="tr-TR"/>
        </w:rPr>
        <w:tab/>
        <w:t xml:space="preserve">        B) kaza </w:t>
      </w:r>
      <w:r w:rsidRPr="006C565E">
        <w:rPr>
          <w:rFonts w:ascii="Times New Roman" w:hAnsi="Times New Roman"/>
          <w:lang w:eastAsia="tr-TR"/>
        </w:rPr>
        <w:tab/>
        <w:t xml:space="preserve">      C)  kalem</w:t>
      </w:r>
      <w:r w:rsidRPr="006C565E">
        <w:rPr>
          <w:rFonts w:ascii="Times New Roman" w:hAnsi="Times New Roman"/>
          <w:lang w:eastAsia="tr-TR"/>
        </w:rPr>
        <w:tab/>
        <w:t xml:space="preserve">       D ) kaba</w:t>
      </w:r>
    </w:p>
    <w:p w:rsidR="00633BA9" w:rsidRPr="006C565E" w:rsidRDefault="00633BA9" w:rsidP="0080339D">
      <w:pPr>
        <w:spacing w:after="0" w:line="240" w:lineRule="auto"/>
        <w:ind w:left="360"/>
        <w:rPr>
          <w:rFonts w:ascii="Times New Roman" w:hAnsi="Times New Roman"/>
          <w:sz w:val="16"/>
          <w:szCs w:val="16"/>
          <w:lang w:eastAsia="tr-TR"/>
        </w:rPr>
      </w:pPr>
    </w:p>
    <w:p w:rsidR="00633BA9" w:rsidRPr="006C565E" w:rsidRDefault="00633BA9" w:rsidP="0080339D">
      <w:pPr>
        <w:rPr>
          <w:rFonts w:ascii="Times New Roman" w:hAnsi="Times New Roman"/>
          <w:b/>
          <w:lang w:eastAsia="tr-TR"/>
        </w:rPr>
      </w:pPr>
      <w:r w:rsidRPr="006C565E">
        <w:rPr>
          <w:rFonts w:ascii="Times New Roman" w:hAnsi="Times New Roman"/>
          <w:b/>
          <w:lang w:eastAsia="tr-TR"/>
        </w:rPr>
        <w:t>7)   Aşağıdaki kelime eşlerinden hangisi farklıdır?</w:t>
      </w:r>
    </w:p>
    <w:p w:rsidR="00633BA9" w:rsidRPr="006C565E" w:rsidRDefault="00633BA9" w:rsidP="0080339D">
      <w:pPr>
        <w:spacing w:after="0" w:line="240" w:lineRule="auto"/>
        <w:ind w:left="360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>A) kısa-uzun</w:t>
      </w:r>
      <w:r w:rsidRPr="006C565E">
        <w:rPr>
          <w:rFonts w:ascii="Times New Roman" w:hAnsi="Times New Roman"/>
          <w:lang w:eastAsia="tr-TR"/>
        </w:rPr>
        <w:tab/>
        <w:t>B) doğru-yanlış      C) küçük-minik</w:t>
      </w:r>
      <w:r w:rsidRPr="006C565E">
        <w:rPr>
          <w:rFonts w:ascii="Times New Roman" w:hAnsi="Times New Roman"/>
          <w:lang w:eastAsia="tr-TR"/>
        </w:rPr>
        <w:tab/>
        <w:t xml:space="preserve">   D) siyah-beyaz</w:t>
      </w:r>
    </w:p>
    <w:p w:rsidR="00633BA9" w:rsidRPr="006C565E" w:rsidRDefault="00633BA9" w:rsidP="0080339D">
      <w:pPr>
        <w:spacing w:after="0" w:line="240" w:lineRule="auto"/>
        <w:ind w:left="360"/>
        <w:rPr>
          <w:rFonts w:ascii="Times New Roman" w:hAnsi="Times New Roman"/>
          <w:sz w:val="16"/>
          <w:szCs w:val="16"/>
          <w:lang w:eastAsia="tr-TR"/>
        </w:rPr>
      </w:pP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bCs/>
          <w:lang w:eastAsia="tr-TR"/>
        </w:rPr>
      </w:pPr>
      <w:r w:rsidRPr="006C565E">
        <w:rPr>
          <w:rFonts w:ascii="Times New Roman" w:hAnsi="Times New Roman"/>
          <w:b/>
          <w:lang w:eastAsia="tr-TR"/>
        </w:rPr>
        <w:t>8)</w:t>
      </w:r>
      <w:r w:rsidRPr="006C565E">
        <w:rPr>
          <w:rFonts w:ascii="Times New Roman" w:hAnsi="Times New Roman"/>
          <w:color w:val="000000"/>
          <w:lang w:eastAsia="tr-TR"/>
        </w:rPr>
        <w:t xml:space="preserve"> </w:t>
      </w:r>
      <w:r w:rsidRPr="006C565E">
        <w:rPr>
          <w:rFonts w:ascii="Times New Roman" w:hAnsi="Times New Roman"/>
          <w:lang w:eastAsia="tr-TR"/>
        </w:rPr>
        <w:t>. “</w:t>
      </w:r>
      <w:r w:rsidRPr="006C565E">
        <w:rPr>
          <w:rFonts w:ascii="Times New Roman" w:hAnsi="Times New Roman"/>
          <w:u w:val="single"/>
          <w:lang w:eastAsia="tr-TR"/>
        </w:rPr>
        <w:t>Isınmak</w:t>
      </w:r>
      <w:r w:rsidRPr="006C565E">
        <w:rPr>
          <w:rFonts w:ascii="Times New Roman" w:hAnsi="Times New Roman"/>
          <w:lang w:eastAsia="tr-TR"/>
        </w:rPr>
        <w:t xml:space="preserve">” </w:t>
      </w:r>
      <w:r w:rsidRPr="006C565E">
        <w:rPr>
          <w:rFonts w:ascii="Times New Roman" w:hAnsi="Times New Roman"/>
          <w:b/>
          <w:lang w:eastAsia="tr-TR"/>
        </w:rPr>
        <w:t xml:space="preserve">kelimesi aşağıdaki cümlelerin hangisinde </w:t>
      </w:r>
      <w:r w:rsidRPr="006C565E">
        <w:rPr>
          <w:rFonts w:ascii="Times New Roman" w:hAnsi="Times New Roman"/>
          <w:b/>
          <w:u w:val="thick"/>
          <w:lang w:eastAsia="tr-TR"/>
        </w:rPr>
        <w:t>mecaz anlamıyla</w:t>
      </w:r>
      <w:r w:rsidRPr="006C565E">
        <w:rPr>
          <w:rFonts w:ascii="Times New Roman" w:hAnsi="Times New Roman"/>
          <w:b/>
          <w:lang w:eastAsia="tr-TR"/>
        </w:rPr>
        <w:t xml:space="preserve"> kullanılmıştır?</w:t>
      </w:r>
      <w:r w:rsidRPr="006C565E">
        <w:rPr>
          <w:rFonts w:ascii="Times New Roman" w:hAnsi="Times New Roman"/>
          <w:lang w:eastAsia="tr-TR"/>
        </w:rPr>
        <w:t xml:space="preserve"> 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 xml:space="preserve">     </w:t>
      </w:r>
      <w:r>
        <w:rPr>
          <w:rFonts w:ascii="Times New Roman" w:hAnsi="Times New Roman"/>
          <w:lang w:eastAsia="tr-TR"/>
        </w:rPr>
        <w:t xml:space="preserve">   </w:t>
      </w:r>
      <w:r w:rsidRPr="006C565E">
        <w:rPr>
          <w:rFonts w:ascii="Times New Roman" w:hAnsi="Times New Roman"/>
          <w:lang w:eastAsia="tr-TR"/>
        </w:rPr>
        <w:t xml:space="preserve">A) Üşüyen çocuk sıcak çorbayı içince </w:t>
      </w:r>
      <w:r w:rsidRPr="006C565E">
        <w:rPr>
          <w:rFonts w:ascii="Times New Roman" w:hAnsi="Times New Roman"/>
          <w:u w:val="single"/>
          <w:lang w:eastAsia="tr-TR"/>
        </w:rPr>
        <w:t>ısındı</w:t>
      </w:r>
      <w:r w:rsidRPr="006C565E">
        <w:rPr>
          <w:rFonts w:ascii="Times New Roman" w:hAnsi="Times New Roman"/>
          <w:lang w:eastAsia="tr-TR"/>
        </w:rPr>
        <w:t xml:space="preserve">.                   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 xml:space="preserve">     </w:t>
      </w:r>
      <w:r>
        <w:rPr>
          <w:rFonts w:ascii="Times New Roman" w:hAnsi="Times New Roman"/>
          <w:lang w:eastAsia="tr-TR"/>
        </w:rPr>
        <w:t xml:space="preserve">   </w:t>
      </w:r>
      <w:r w:rsidRPr="006C565E">
        <w:rPr>
          <w:rFonts w:ascii="Times New Roman" w:hAnsi="Times New Roman"/>
          <w:lang w:eastAsia="tr-TR"/>
        </w:rPr>
        <w:t xml:space="preserve">B) Bahar gelince her taraf </w:t>
      </w:r>
      <w:r w:rsidRPr="006C565E">
        <w:rPr>
          <w:rFonts w:ascii="Times New Roman" w:hAnsi="Times New Roman"/>
          <w:u w:val="single"/>
          <w:lang w:eastAsia="tr-TR"/>
        </w:rPr>
        <w:t>ısındı</w:t>
      </w:r>
      <w:r w:rsidRPr="006C565E">
        <w:rPr>
          <w:rFonts w:ascii="Times New Roman" w:hAnsi="Times New Roman"/>
          <w:lang w:eastAsia="tr-TR"/>
        </w:rPr>
        <w:t xml:space="preserve">.                        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 xml:space="preserve">    </w:t>
      </w:r>
      <w:r>
        <w:rPr>
          <w:rFonts w:ascii="Times New Roman" w:hAnsi="Times New Roman"/>
          <w:lang w:eastAsia="tr-TR"/>
        </w:rPr>
        <w:t xml:space="preserve">   </w:t>
      </w:r>
      <w:r w:rsidRPr="006C565E">
        <w:rPr>
          <w:rFonts w:ascii="Times New Roman" w:hAnsi="Times New Roman"/>
          <w:lang w:eastAsia="tr-TR"/>
        </w:rPr>
        <w:t xml:space="preserve"> C) Yeni başladığı işe birkaç günde </w:t>
      </w:r>
      <w:r w:rsidRPr="006C565E">
        <w:rPr>
          <w:rFonts w:ascii="Times New Roman" w:hAnsi="Times New Roman"/>
          <w:u w:val="single"/>
          <w:lang w:eastAsia="tr-TR"/>
        </w:rPr>
        <w:t>ısındı</w:t>
      </w:r>
      <w:r w:rsidRPr="006C565E">
        <w:rPr>
          <w:rFonts w:ascii="Times New Roman" w:hAnsi="Times New Roman"/>
          <w:lang w:eastAsia="tr-TR"/>
        </w:rPr>
        <w:t xml:space="preserve">.                        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 xml:space="preserve">    </w:t>
      </w:r>
      <w:r>
        <w:rPr>
          <w:rFonts w:ascii="Times New Roman" w:hAnsi="Times New Roman"/>
          <w:lang w:eastAsia="tr-TR"/>
        </w:rPr>
        <w:t xml:space="preserve">   </w:t>
      </w:r>
      <w:r w:rsidRPr="006C565E">
        <w:rPr>
          <w:rFonts w:ascii="Times New Roman" w:hAnsi="Times New Roman"/>
          <w:lang w:eastAsia="tr-TR"/>
        </w:rPr>
        <w:t xml:space="preserve"> D) Çaydanlıktaki su </w:t>
      </w:r>
      <w:r w:rsidRPr="006C565E">
        <w:rPr>
          <w:rFonts w:ascii="Times New Roman" w:hAnsi="Times New Roman"/>
          <w:u w:val="single"/>
          <w:lang w:eastAsia="tr-TR"/>
        </w:rPr>
        <w:t>ısındı</w:t>
      </w:r>
      <w:r w:rsidRPr="006C565E">
        <w:rPr>
          <w:rFonts w:ascii="Times New Roman" w:hAnsi="Times New Roman"/>
          <w:lang w:eastAsia="tr-TR"/>
        </w:rPr>
        <w:t xml:space="preserve">. 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6C565E">
        <w:rPr>
          <w:rFonts w:ascii="Times New Roman" w:hAnsi="Times New Roman"/>
          <w:b/>
          <w:lang w:eastAsia="tr-TR"/>
        </w:rPr>
        <w:t>9)</w:t>
      </w:r>
      <w:r w:rsidRPr="006C565E">
        <w:t xml:space="preserve">   </w:t>
      </w:r>
      <w:r w:rsidRPr="006C565E">
        <w:rPr>
          <w:rFonts w:ascii="Times New Roman" w:hAnsi="Times New Roman"/>
          <w:lang w:eastAsia="tr-TR"/>
        </w:rPr>
        <w:t xml:space="preserve">“Ayşe,  kedisi Minnoş’u İstanbul’dan almış.”  </w:t>
      </w:r>
      <w:r w:rsidRPr="006C565E">
        <w:rPr>
          <w:rFonts w:ascii="Times New Roman" w:hAnsi="Times New Roman"/>
          <w:b/>
          <w:lang w:eastAsia="tr-TR"/>
        </w:rPr>
        <w:t>cümlesinde kaç tane özel ad vardır?</w:t>
      </w:r>
    </w:p>
    <w:p w:rsidR="00633BA9" w:rsidRPr="006C565E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</w:p>
    <w:p w:rsidR="00633BA9" w:rsidRDefault="00633BA9" w:rsidP="0080339D">
      <w:pPr>
        <w:spacing w:after="0" w:line="240" w:lineRule="auto"/>
        <w:rPr>
          <w:rFonts w:ascii="Times New Roman" w:hAnsi="Times New Roman"/>
          <w:lang w:eastAsia="tr-TR"/>
        </w:rPr>
      </w:pPr>
      <w:r w:rsidRPr="006C565E">
        <w:rPr>
          <w:rFonts w:ascii="Times New Roman" w:hAnsi="Times New Roman"/>
          <w:lang w:eastAsia="tr-TR"/>
        </w:rPr>
        <w:t xml:space="preserve">       </w:t>
      </w:r>
      <w:r>
        <w:rPr>
          <w:rFonts w:ascii="Times New Roman" w:hAnsi="Times New Roman"/>
          <w:lang w:eastAsia="tr-TR"/>
        </w:rPr>
        <w:t xml:space="preserve">   </w:t>
      </w:r>
      <w:r w:rsidRPr="006C565E">
        <w:rPr>
          <w:rFonts w:ascii="Times New Roman" w:hAnsi="Times New Roman"/>
          <w:lang w:eastAsia="tr-TR"/>
        </w:rPr>
        <w:t>A.  1             B. 2             C.  3                D.4</w:t>
      </w:r>
    </w:p>
    <w:p w:rsidR="00633BA9" w:rsidRPr="0094623A" w:rsidRDefault="00633BA9" w:rsidP="0080339D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94623A" w:rsidRDefault="00633BA9" w:rsidP="003D237C">
      <w:pPr>
        <w:spacing w:after="0" w:line="240" w:lineRule="auto"/>
        <w:rPr>
          <w:b/>
          <w:lang w:eastAsia="tr-TR"/>
        </w:rPr>
      </w:pPr>
      <w:r w:rsidRPr="0094623A">
        <w:rPr>
          <w:rFonts w:ascii="Times New Roman" w:hAnsi="Times New Roman"/>
          <w:b/>
          <w:lang w:eastAsia="tr-TR"/>
        </w:rPr>
        <w:t>10)</w:t>
      </w:r>
      <w:r w:rsidRPr="0094623A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 </w:t>
      </w:r>
      <w:r w:rsidRPr="0094623A">
        <w:rPr>
          <w:lang w:eastAsia="tr-TR"/>
        </w:rPr>
        <w:t xml:space="preserve">Aşağıdaki cümlelerin hangisinde </w:t>
      </w:r>
      <w:r w:rsidRPr="0094623A">
        <w:rPr>
          <w:b/>
          <w:lang w:eastAsia="tr-TR"/>
        </w:rPr>
        <w:t>eş anlamlı</w:t>
      </w:r>
      <w:r w:rsidRPr="0094623A">
        <w:rPr>
          <w:lang w:eastAsia="tr-TR"/>
        </w:rPr>
        <w:t xml:space="preserve"> kelimeler birlikte  </w:t>
      </w:r>
      <w:r>
        <w:rPr>
          <w:b/>
          <w:lang w:eastAsia="tr-TR"/>
        </w:rPr>
        <w:t>kullanılmıştır</w:t>
      </w:r>
      <w:r w:rsidRPr="0094623A">
        <w:rPr>
          <w:b/>
          <w:lang w:eastAsia="tr-TR"/>
        </w:rPr>
        <w:t xml:space="preserve"> ?</w:t>
      </w:r>
    </w:p>
    <w:p w:rsidR="00633BA9" w:rsidRPr="0094623A" w:rsidRDefault="00633BA9" w:rsidP="003D237C">
      <w:pPr>
        <w:spacing w:after="0" w:line="240" w:lineRule="auto"/>
        <w:rPr>
          <w:b/>
          <w:sz w:val="16"/>
          <w:szCs w:val="16"/>
          <w:lang w:eastAsia="tr-TR"/>
        </w:rPr>
      </w:pPr>
    </w:p>
    <w:p w:rsidR="00633BA9" w:rsidRPr="002442C4" w:rsidRDefault="00633BA9" w:rsidP="003D237C">
      <w:pPr>
        <w:spacing w:after="0" w:line="240" w:lineRule="auto"/>
        <w:ind w:left="142"/>
        <w:rPr>
          <w:lang w:eastAsia="tr-TR"/>
        </w:rPr>
      </w:pPr>
      <w:r>
        <w:rPr>
          <w:b/>
          <w:lang w:eastAsia="tr-TR"/>
        </w:rPr>
        <w:t xml:space="preserve">    A</w:t>
      </w:r>
      <w:r w:rsidRPr="002442C4">
        <w:rPr>
          <w:b/>
          <w:lang w:eastAsia="tr-TR"/>
        </w:rPr>
        <w:t xml:space="preserve">) </w:t>
      </w:r>
      <w:r w:rsidRPr="002442C4">
        <w:rPr>
          <w:lang w:eastAsia="tr-TR"/>
        </w:rPr>
        <w:t>Genç yaşlı herkes koşuya katıldı.</w:t>
      </w:r>
      <w:r w:rsidRPr="00D94AFD">
        <w:rPr>
          <w:lang w:eastAsia="tr-TR"/>
        </w:rPr>
        <w:t xml:space="preserve">  </w:t>
      </w:r>
      <w:r>
        <w:rPr>
          <w:lang w:eastAsia="tr-TR"/>
        </w:rPr>
        <w:t xml:space="preserve">       </w:t>
      </w:r>
      <w:r>
        <w:rPr>
          <w:b/>
          <w:lang w:eastAsia="tr-TR"/>
        </w:rPr>
        <w:t>B</w:t>
      </w:r>
      <w:r w:rsidRPr="002442C4">
        <w:rPr>
          <w:b/>
          <w:lang w:eastAsia="tr-TR"/>
        </w:rPr>
        <w:t>)</w:t>
      </w:r>
      <w:r w:rsidRPr="002442C4">
        <w:rPr>
          <w:lang w:eastAsia="tr-TR"/>
        </w:rPr>
        <w:t xml:space="preserve"> Ödevine dün başlayıp, bugün ancak bitirdi.</w:t>
      </w:r>
    </w:p>
    <w:p w:rsidR="00633BA9" w:rsidRPr="0094623A" w:rsidRDefault="00633BA9" w:rsidP="0094623A">
      <w:pPr>
        <w:spacing w:after="0" w:line="240" w:lineRule="auto"/>
        <w:ind w:left="142"/>
        <w:rPr>
          <w:lang w:eastAsia="tr-TR"/>
        </w:rPr>
      </w:pPr>
      <w:r>
        <w:rPr>
          <w:b/>
          <w:lang w:eastAsia="tr-TR"/>
        </w:rPr>
        <w:t xml:space="preserve">    C</w:t>
      </w:r>
      <w:r w:rsidRPr="002442C4">
        <w:rPr>
          <w:b/>
          <w:lang w:eastAsia="tr-TR"/>
        </w:rPr>
        <w:t>)</w:t>
      </w:r>
      <w:r w:rsidRPr="002442C4">
        <w:rPr>
          <w:lang w:eastAsia="tr-TR"/>
        </w:rPr>
        <w:t xml:space="preserve"> Uzak </w:t>
      </w:r>
      <w:r w:rsidRPr="00D94AFD">
        <w:rPr>
          <w:lang w:eastAsia="tr-TR"/>
        </w:rPr>
        <w:t xml:space="preserve"> diyarlar </w:t>
      </w:r>
      <w:r w:rsidRPr="002442C4">
        <w:rPr>
          <w:lang w:eastAsia="tr-TR"/>
        </w:rPr>
        <w:t xml:space="preserve"> </w:t>
      </w:r>
      <w:r w:rsidRPr="00D94AFD">
        <w:rPr>
          <w:lang w:eastAsia="tr-TR"/>
        </w:rPr>
        <w:t xml:space="preserve"> </w:t>
      </w:r>
      <w:r w:rsidRPr="002442C4">
        <w:rPr>
          <w:lang w:eastAsia="tr-TR"/>
        </w:rPr>
        <w:t>artık çok yakın.</w:t>
      </w:r>
      <w:r w:rsidRPr="00D94AFD">
        <w:rPr>
          <w:lang w:eastAsia="tr-TR"/>
        </w:rPr>
        <w:t xml:space="preserve">  </w:t>
      </w:r>
      <w:r>
        <w:rPr>
          <w:lang w:eastAsia="tr-TR"/>
        </w:rPr>
        <w:t xml:space="preserve">           </w:t>
      </w:r>
      <w:r>
        <w:rPr>
          <w:b/>
          <w:lang w:eastAsia="tr-TR"/>
        </w:rPr>
        <w:t>D</w:t>
      </w:r>
      <w:r w:rsidRPr="002442C4">
        <w:rPr>
          <w:b/>
          <w:lang w:eastAsia="tr-TR"/>
        </w:rPr>
        <w:t xml:space="preserve">) </w:t>
      </w:r>
      <w:r w:rsidRPr="002442C4">
        <w:rPr>
          <w:lang w:eastAsia="tr-TR"/>
        </w:rPr>
        <w:t>Beyaz elbisesinin üzerine ak saçları düşmüştü.</w:t>
      </w:r>
      <w:r w:rsidRPr="00D94AFD">
        <w:rPr>
          <w:lang w:eastAsia="tr-TR"/>
        </w:rPr>
        <w:t xml:space="preserve"> </w:t>
      </w:r>
    </w:p>
    <w:p w:rsidR="00633BA9" w:rsidRPr="00EB3CDC" w:rsidRDefault="00633BA9" w:rsidP="00EB3CDC">
      <w:pPr>
        <w:rPr>
          <w:lang w:eastAsia="tr-TR"/>
        </w:rPr>
      </w:pPr>
      <w:r w:rsidRPr="00EB3CDC">
        <w:rPr>
          <w:b/>
          <w:lang w:eastAsia="tr-TR"/>
        </w:rPr>
        <w:t xml:space="preserve">11)  </w:t>
      </w:r>
      <w:r w:rsidRPr="00EB3CDC">
        <w:rPr>
          <w:lang w:eastAsia="tr-TR"/>
        </w:rPr>
        <w:t>Aşağıdaki cümlelerin hangisinde sadece “</w:t>
      </w:r>
      <w:r w:rsidRPr="00EB3CDC">
        <w:rPr>
          <w:b/>
          <w:lang w:eastAsia="tr-TR"/>
        </w:rPr>
        <w:t xml:space="preserve">Kim </w:t>
      </w:r>
      <w:r w:rsidRPr="00EB3CDC">
        <w:rPr>
          <w:lang w:eastAsia="tr-TR"/>
        </w:rPr>
        <w:t>?” ve “</w:t>
      </w:r>
      <w:r w:rsidRPr="00EB3CDC">
        <w:rPr>
          <w:b/>
          <w:lang w:eastAsia="tr-TR"/>
        </w:rPr>
        <w:t xml:space="preserve">Nasıl </w:t>
      </w:r>
      <w:r w:rsidRPr="00EB3CDC">
        <w:rPr>
          <w:lang w:eastAsia="tr-TR"/>
        </w:rPr>
        <w:t>?” sorularının cevapları vardır?</w:t>
      </w:r>
    </w:p>
    <w:p w:rsidR="00633BA9" w:rsidRPr="00EB3CDC" w:rsidRDefault="00633BA9" w:rsidP="00EB3CDC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</w:t>
      </w:r>
      <w:r w:rsidRPr="00EB3CDC">
        <w:rPr>
          <w:lang w:eastAsia="tr-TR"/>
        </w:rPr>
        <w:t xml:space="preserve"> A) Ablasıyla aynı odayı paylaşmak istemiyordu.</w:t>
      </w:r>
    </w:p>
    <w:p w:rsidR="00633BA9" w:rsidRPr="00EB3CDC" w:rsidRDefault="00633BA9" w:rsidP="00EB3CDC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</w:t>
      </w:r>
      <w:r w:rsidRPr="00EB3CDC">
        <w:rPr>
          <w:lang w:eastAsia="tr-TR"/>
        </w:rPr>
        <w:t xml:space="preserve"> B) Leylekler bacada yuva yapmışlar.</w:t>
      </w:r>
    </w:p>
    <w:p w:rsidR="00633BA9" w:rsidRPr="00EB3CDC" w:rsidRDefault="00633BA9" w:rsidP="00EB3CDC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</w:t>
      </w:r>
      <w:r w:rsidRPr="00EB3CDC">
        <w:rPr>
          <w:lang w:eastAsia="tr-TR"/>
        </w:rPr>
        <w:t xml:space="preserve"> C) Öfkeli çocuk, kapıyı hızla çarparak çıktı.</w:t>
      </w:r>
    </w:p>
    <w:p w:rsidR="00633BA9" w:rsidRPr="00B438FD" w:rsidRDefault="00633BA9" w:rsidP="00B438FD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</w:t>
      </w:r>
      <w:r w:rsidRPr="00EB3CDC">
        <w:rPr>
          <w:lang w:eastAsia="tr-TR"/>
        </w:rPr>
        <w:t xml:space="preserve"> D) Babam en sevdiğim çikolatadan almış.</w:t>
      </w:r>
    </w:p>
    <w:p w:rsidR="00633BA9" w:rsidRPr="006C565E" w:rsidRDefault="00633BA9" w:rsidP="00F806E5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0D1D7F" w:rsidRDefault="00633BA9" w:rsidP="00843BB8">
      <w:pPr>
        <w:spacing w:after="0" w:line="240" w:lineRule="auto"/>
        <w:rPr>
          <w:rFonts w:ascii="Times New Roman" w:hAnsi="Times New Roman"/>
          <w:b/>
          <w:bCs/>
          <w:lang w:eastAsia="tr-TR"/>
        </w:rPr>
      </w:pPr>
      <w:r w:rsidRPr="0094623A">
        <w:rPr>
          <w:rFonts w:ascii="Times New Roman" w:hAnsi="Times New Roman"/>
          <w:b/>
          <w:lang w:eastAsia="tr-TR"/>
        </w:rPr>
        <w:t>12)</w:t>
      </w:r>
      <w:r w:rsidRPr="000D1D7F">
        <w:rPr>
          <w:rFonts w:ascii="Times New Roman" w:hAnsi="Times New Roman"/>
          <w:b/>
          <w:bCs/>
          <w:lang w:eastAsia="tr-TR"/>
        </w:rPr>
        <w:t xml:space="preserve">  Bakmak </w:t>
      </w:r>
      <w:r>
        <w:rPr>
          <w:rFonts w:ascii="Times New Roman" w:hAnsi="Times New Roman"/>
          <w:b/>
          <w:bCs/>
          <w:lang w:eastAsia="tr-TR"/>
        </w:rPr>
        <w:t xml:space="preserve"> </w:t>
      </w:r>
      <w:r w:rsidRPr="000D1D7F">
        <w:rPr>
          <w:rFonts w:ascii="Times New Roman" w:hAnsi="Times New Roman"/>
          <w:lang w:eastAsia="tr-TR"/>
        </w:rPr>
        <w:t xml:space="preserve">kelimesi, aşağıdaki cümlelerin hangisinde </w:t>
      </w:r>
      <w:r w:rsidRPr="000D1D7F">
        <w:rPr>
          <w:rFonts w:ascii="Times New Roman" w:hAnsi="Times New Roman"/>
          <w:b/>
          <w:bCs/>
          <w:lang w:eastAsia="tr-TR"/>
        </w:rPr>
        <w:t xml:space="preserve">beslemek, geçindirmek </w:t>
      </w:r>
      <w:r w:rsidRPr="000D1D7F">
        <w:rPr>
          <w:rFonts w:ascii="Times New Roman" w:hAnsi="Times New Roman"/>
          <w:lang w:eastAsia="tr-TR"/>
        </w:rPr>
        <w:t>anlamındadır?</w:t>
      </w:r>
    </w:p>
    <w:p w:rsidR="00633BA9" w:rsidRPr="00EB3CDC" w:rsidRDefault="00633BA9" w:rsidP="00843BB8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0D1D7F" w:rsidRDefault="00633BA9" w:rsidP="00843BB8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A) Geçmişi, fotoğraflara bakarak yeniden yaşıyorum.</w:t>
      </w:r>
    </w:p>
    <w:p w:rsidR="00633BA9" w:rsidRPr="000D1D7F" w:rsidRDefault="00633BA9" w:rsidP="00843BB8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B) Ana caddeye bakan yeni bir ev satın aldı.</w:t>
      </w:r>
    </w:p>
    <w:p w:rsidR="00633BA9" w:rsidRPr="000D1D7F" w:rsidRDefault="00633BA9" w:rsidP="00843BB8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C) Annesine ve üç kardeşine bakma görevi onundu.</w:t>
      </w:r>
    </w:p>
    <w:p w:rsidR="00633BA9" w:rsidRPr="000D1D7F" w:rsidRDefault="00633BA9" w:rsidP="00843BB8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D) Git, bak bakalım; dedenler evdeler mi?</w:t>
      </w:r>
    </w:p>
    <w:p w:rsidR="00633BA9" w:rsidRPr="00EB3CDC" w:rsidRDefault="00633BA9" w:rsidP="00843BB8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0D1D7F" w:rsidRDefault="00633BA9" w:rsidP="00020F19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0D1D7F">
        <w:rPr>
          <w:rFonts w:ascii="Times New Roman" w:hAnsi="Times New Roman"/>
          <w:lang w:eastAsia="tr-TR"/>
        </w:rPr>
        <w:t>13)</w:t>
      </w:r>
      <w:r w:rsidRPr="000D1D7F">
        <w:rPr>
          <w:rFonts w:ascii="Times New Roman" w:hAnsi="Times New Roman"/>
          <w:b/>
          <w:lang w:eastAsia="tr-TR"/>
        </w:rPr>
        <w:t xml:space="preserve">   “Aşağıdaki altı çizili sözcüklerin hangisi gerçek anlamda kullanılmıştır?</w:t>
      </w:r>
      <w:r w:rsidRPr="000D1D7F">
        <w:rPr>
          <w:rFonts w:ascii="Times New Roman" w:hAnsi="Times New Roman"/>
          <w:b/>
          <w:u w:val="single"/>
          <w:lang w:eastAsia="tr-TR"/>
        </w:rPr>
        <w:t xml:space="preserve"> (5 Puan)</w:t>
      </w:r>
    </w:p>
    <w:p w:rsidR="00633BA9" w:rsidRPr="006C565E" w:rsidRDefault="00633BA9" w:rsidP="00020F19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EB3CDC" w:rsidRDefault="00633BA9" w:rsidP="00020F19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  A) Suçlu olduğu için hayatı </w:t>
      </w:r>
      <w:r w:rsidRPr="000D1D7F">
        <w:rPr>
          <w:rFonts w:ascii="Times New Roman" w:hAnsi="Times New Roman"/>
          <w:b/>
          <w:u w:val="single"/>
          <w:lang w:eastAsia="tr-TR"/>
        </w:rPr>
        <w:t>yanar</w:t>
      </w:r>
      <w:r w:rsidRPr="000D1D7F">
        <w:rPr>
          <w:rFonts w:ascii="Times New Roman" w:hAnsi="Times New Roman"/>
          <w:b/>
          <w:lang w:eastAsia="tr-TR"/>
        </w:rPr>
        <w:t>.</w:t>
      </w:r>
      <w:r>
        <w:rPr>
          <w:rFonts w:ascii="Times New Roman" w:hAnsi="Times New Roman"/>
          <w:b/>
          <w:lang w:eastAsia="tr-TR"/>
        </w:rPr>
        <w:t xml:space="preserve">                 </w:t>
      </w:r>
      <w:r w:rsidRPr="000D1D7F">
        <w:rPr>
          <w:rFonts w:ascii="Times New Roman" w:hAnsi="Times New Roman"/>
          <w:lang w:eastAsia="tr-TR"/>
        </w:rPr>
        <w:t xml:space="preserve"> B) Odun kısa sürede </w:t>
      </w:r>
      <w:r w:rsidRPr="000D1D7F">
        <w:rPr>
          <w:rFonts w:ascii="Times New Roman" w:hAnsi="Times New Roman"/>
          <w:b/>
          <w:u w:val="single"/>
          <w:lang w:eastAsia="tr-TR"/>
        </w:rPr>
        <w:t>yanar</w:t>
      </w:r>
      <w:r w:rsidRPr="000D1D7F">
        <w:rPr>
          <w:rFonts w:ascii="Times New Roman" w:hAnsi="Times New Roman"/>
          <w:lang w:eastAsia="tr-TR"/>
        </w:rPr>
        <w:t xml:space="preserve"> biter.  </w:t>
      </w:r>
    </w:p>
    <w:p w:rsidR="00633BA9" w:rsidRPr="00EB3CDC" w:rsidRDefault="00633BA9" w:rsidP="00020F19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  C) Arkadaş çok </w:t>
      </w:r>
      <w:r w:rsidRPr="000D1D7F">
        <w:rPr>
          <w:rFonts w:ascii="Times New Roman" w:hAnsi="Times New Roman"/>
          <w:b/>
          <w:u w:val="single"/>
          <w:lang w:eastAsia="tr-TR"/>
        </w:rPr>
        <w:t>yanar</w:t>
      </w:r>
      <w:r w:rsidRPr="000D1D7F">
        <w:rPr>
          <w:rFonts w:ascii="Times New Roman" w:hAnsi="Times New Roman"/>
          <w:lang w:eastAsia="tr-TR"/>
        </w:rPr>
        <w:t xml:space="preserve"> d</w:t>
      </w:r>
      <w:r>
        <w:rPr>
          <w:rFonts w:ascii="Times New Roman" w:hAnsi="Times New Roman"/>
          <w:lang w:eastAsia="tr-TR"/>
        </w:rPr>
        <w:t xml:space="preserve">öner bir insansın!     </w:t>
      </w:r>
      <w:r w:rsidRPr="000D1D7F">
        <w:rPr>
          <w:rFonts w:ascii="Times New Roman" w:hAnsi="Times New Roman"/>
          <w:lang w:eastAsia="tr-TR"/>
        </w:rPr>
        <w:t xml:space="preserve">  D) Sinemaya yetişemezsek biletlerimiz </w:t>
      </w:r>
      <w:r w:rsidRPr="000D1D7F">
        <w:rPr>
          <w:rFonts w:ascii="Times New Roman" w:hAnsi="Times New Roman"/>
          <w:b/>
          <w:u w:val="single"/>
          <w:lang w:eastAsia="tr-TR"/>
        </w:rPr>
        <w:t>yanar</w:t>
      </w:r>
      <w:r w:rsidRPr="000D1D7F">
        <w:rPr>
          <w:rFonts w:ascii="Times New Roman" w:hAnsi="Times New Roman"/>
          <w:b/>
          <w:lang w:eastAsia="tr-TR"/>
        </w:rPr>
        <w:t>.</w:t>
      </w:r>
    </w:p>
    <w:p w:rsidR="00633BA9" w:rsidRPr="006C565E" w:rsidRDefault="00633BA9" w:rsidP="00020F19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633BA9" w:rsidRDefault="00633BA9" w:rsidP="00B438FD">
      <w:pPr>
        <w:spacing w:after="0"/>
        <w:rPr>
          <w:rFonts w:ascii="Comic Sans MS" w:hAnsi="Comic Sans MS"/>
        </w:rPr>
      </w:pPr>
    </w:p>
    <w:p w:rsidR="00633BA9" w:rsidRDefault="00633BA9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14)   Aşağıdaki cümlelerin hangisinde </w:t>
      </w:r>
      <w:r w:rsidRPr="000F36A2">
        <w:rPr>
          <w:rFonts w:ascii="Comic Sans MS" w:hAnsi="Comic Sans MS"/>
          <w:b/>
        </w:rPr>
        <w:t>büyük ünlü uyumuna uymayan</w:t>
      </w:r>
      <w:r>
        <w:rPr>
          <w:rFonts w:ascii="Comic Sans MS" w:hAnsi="Comic Sans MS"/>
        </w:rPr>
        <w:t xml:space="preserve"> bir sözcük vardır?</w:t>
      </w:r>
    </w:p>
    <w:p w:rsidR="00633BA9" w:rsidRDefault="00633BA9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A- Bu sabah yine gitti.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B-  Pencereden el salladı.</w:t>
      </w:r>
    </w:p>
    <w:p w:rsidR="00633BA9" w:rsidRDefault="00633BA9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C- Derslerine hiç çalışmadı                    D- Annemi bugün çok özledim</w:t>
      </w:r>
    </w:p>
    <w:p w:rsidR="00633BA9" w:rsidRPr="006C565E" w:rsidRDefault="00633BA9" w:rsidP="00506C45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633BA9" w:rsidRDefault="00633BA9" w:rsidP="006C565E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15) </w:t>
      </w:r>
      <w:r w:rsidRPr="006C565E">
        <w:rPr>
          <w:rFonts w:ascii="Times New Roman" w:hAnsi="Times New Roman"/>
          <w:b/>
          <w:sz w:val="24"/>
          <w:szCs w:val="24"/>
          <w:lang w:eastAsia="tr-TR"/>
        </w:rPr>
        <w:t xml:space="preserve">Aşağıdaki cümlelerin hangisinde sebep sonuç ilişkisi </w:t>
      </w:r>
      <w:r>
        <w:rPr>
          <w:rFonts w:ascii="Times New Roman" w:hAnsi="Times New Roman"/>
          <w:b/>
          <w:sz w:val="24"/>
          <w:szCs w:val="24"/>
          <w:lang w:eastAsia="tr-TR"/>
        </w:rPr>
        <w:t>yoktur?</w:t>
      </w:r>
    </w:p>
    <w:p w:rsidR="00633BA9" w:rsidRPr="00915D47" w:rsidRDefault="00633BA9" w:rsidP="006C565E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6C565E" w:rsidRDefault="00633BA9" w:rsidP="006C565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A</w:t>
      </w:r>
      <w:r w:rsidRPr="006C565E">
        <w:rPr>
          <w:rFonts w:ascii="Times New Roman" w:hAnsi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hAnsi="Times New Roman"/>
          <w:sz w:val="24"/>
          <w:szCs w:val="24"/>
          <w:lang w:eastAsia="tr-TR"/>
        </w:rPr>
        <w:t xml:space="preserve"> Ali ha</w:t>
      </w:r>
      <w:r>
        <w:rPr>
          <w:rFonts w:ascii="Times New Roman" w:hAnsi="Times New Roman"/>
          <w:sz w:val="24"/>
          <w:szCs w:val="24"/>
          <w:lang w:eastAsia="tr-TR"/>
        </w:rPr>
        <w:t xml:space="preserve">sta olduğu için okula gelmedi.      </w:t>
      </w:r>
      <w:r>
        <w:rPr>
          <w:rFonts w:ascii="Times New Roman" w:hAnsi="Times New Roman"/>
          <w:b/>
          <w:sz w:val="24"/>
          <w:szCs w:val="24"/>
          <w:lang w:eastAsia="tr-TR"/>
        </w:rPr>
        <w:t>B</w:t>
      </w:r>
      <w:r w:rsidRPr="006C565E">
        <w:rPr>
          <w:rFonts w:ascii="Times New Roman" w:hAnsi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hAnsi="Times New Roman"/>
          <w:sz w:val="24"/>
          <w:szCs w:val="24"/>
          <w:lang w:eastAsia="tr-TR"/>
        </w:rPr>
        <w:t xml:space="preserve"> Kedicik acıktığı için süt verdim.</w:t>
      </w:r>
    </w:p>
    <w:p w:rsidR="00633BA9" w:rsidRDefault="00633BA9" w:rsidP="006C565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C</w:t>
      </w:r>
      <w:r w:rsidRPr="006C565E">
        <w:rPr>
          <w:rFonts w:ascii="Times New Roman" w:hAnsi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hAnsi="Times New Roman"/>
          <w:sz w:val="24"/>
          <w:szCs w:val="24"/>
          <w:lang w:eastAsia="tr-TR"/>
        </w:rPr>
        <w:t xml:space="preserve"> Bugün hava ç</w:t>
      </w:r>
      <w:r>
        <w:rPr>
          <w:rFonts w:ascii="Times New Roman" w:hAnsi="Times New Roman"/>
          <w:sz w:val="24"/>
          <w:szCs w:val="24"/>
          <w:lang w:eastAsia="tr-TR"/>
        </w:rPr>
        <w:t xml:space="preserve">ok sıcak olacakmış.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D</w:t>
      </w:r>
      <w:r w:rsidRPr="006C565E">
        <w:rPr>
          <w:rFonts w:ascii="Times New Roman" w:hAnsi="Times New Roman"/>
          <w:b/>
          <w:sz w:val="24"/>
          <w:szCs w:val="24"/>
          <w:lang w:eastAsia="tr-TR"/>
        </w:rPr>
        <w:t>)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6C565E">
        <w:rPr>
          <w:rFonts w:ascii="Times New Roman" w:hAnsi="Times New Roman"/>
          <w:sz w:val="24"/>
          <w:szCs w:val="24"/>
          <w:lang w:eastAsia="tr-TR"/>
        </w:rPr>
        <w:t>Kapı rüzgârla kapanınca dışarıda kaldık.</w:t>
      </w:r>
    </w:p>
    <w:p w:rsidR="00633BA9" w:rsidRPr="0094623A" w:rsidRDefault="00633BA9" w:rsidP="006C565E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Default="00633BA9" w:rsidP="00506C45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633BA9" w:rsidRDefault="00633BA9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16)  </w:t>
      </w:r>
      <w:r w:rsidRPr="00514DDD">
        <w:rPr>
          <w:rFonts w:ascii="Times New Roman" w:hAnsi="Times New Roman"/>
          <w:b/>
          <w:lang w:eastAsia="tr-TR"/>
        </w:rPr>
        <w:t xml:space="preserve">“Makineye tabakları  (  ) çatalları (  ) bardakları ve kaşıkları yerleştirdin mi (  )” </w:t>
      </w:r>
      <w:r>
        <w:rPr>
          <w:rFonts w:ascii="Times New Roman" w:hAnsi="Times New Roman"/>
          <w:b/>
          <w:lang w:eastAsia="tr-TR"/>
        </w:rPr>
        <w:t xml:space="preserve">                             </w:t>
      </w:r>
      <w:r w:rsidRPr="00514DDD">
        <w:rPr>
          <w:rFonts w:ascii="Times New Roman" w:hAnsi="Times New Roman"/>
          <w:lang w:eastAsia="tr-TR"/>
        </w:rPr>
        <w:t xml:space="preserve">cümlesinde (  ) yerine hangi noktalama işaretleri gelmelidir? </w:t>
      </w:r>
    </w:p>
    <w:p w:rsidR="00633BA9" w:rsidRPr="00514DDD" w:rsidRDefault="00633BA9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94623A" w:rsidRDefault="00633BA9" w:rsidP="0094623A">
      <w:pPr>
        <w:spacing w:after="0" w:line="240" w:lineRule="auto"/>
        <w:ind w:right="-8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  <w:r w:rsidRPr="00514DD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 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>A) (?) (:) (?)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 xml:space="preserve"> B)  (,) (,) (?)</w:t>
      </w:r>
      <w:r w:rsidRPr="00514DDD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</w:t>
      </w:r>
      <w:r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        </w:t>
      </w:r>
      <w:r w:rsidRPr="00514DD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>C) (.) (;) (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?)          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 xml:space="preserve"> D)  (:) (;) (?)</w:t>
      </w:r>
    </w:p>
    <w:p w:rsidR="00633BA9" w:rsidRDefault="00633BA9" w:rsidP="00506C45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17</w:t>
      </w:r>
      <w:r w:rsidRPr="000D1D7F">
        <w:rPr>
          <w:rFonts w:ascii="Times New Roman" w:hAnsi="Times New Roman"/>
          <w:b/>
          <w:lang w:eastAsia="tr-TR"/>
        </w:rPr>
        <w:t>)</w:t>
      </w:r>
      <w:r w:rsidRPr="000D1D7F">
        <w:t xml:space="preserve"> </w:t>
      </w:r>
      <w:r>
        <w:t xml:space="preserve"> </w:t>
      </w:r>
      <w:r w:rsidRPr="000D1D7F">
        <w:rPr>
          <w:rFonts w:ascii="Times New Roman" w:hAnsi="Times New Roman"/>
          <w:b/>
          <w:lang w:eastAsia="tr-TR"/>
        </w:rPr>
        <w:t>Aşağıdaki cümlelerde altı çizili sözcükler gerçek anlamında kullanılmışsa yanına “G”,  mecaz       anlamında kullanılmışsa yanına “M” yazın</w:t>
      </w:r>
      <w:r>
        <w:rPr>
          <w:rFonts w:ascii="Times New Roman" w:hAnsi="Times New Roman"/>
          <w:b/>
          <w:lang w:eastAsia="tr-TR"/>
        </w:rPr>
        <w:t>ız</w:t>
      </w:r>
      <w:r w:rsidRPr="000D1D7F">
        <w:rPr>
          <w:rFonts w:ascii="Times New Roman" w:hAnsi="Times New Roman"/>
          <w:b/>
          <w:lang w:eastAsia="tr-TR"/>
        </w:rPr>
        <w:t>.     (10 Puan)</w:t>
      </w:r>
    </w:p>
    <w:p w:rsidR="00633BA9" w:rsidRPr="006C565E" w:rsidRDefault="00633BA9" w:rsidP="00506C45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b/>
          <w:lang w:eastAsia="tr-TR"/>
        </w:rPr>
        <w:t xml:space="preserve"> </w:t>
      </w:r>
      <w:r w:rsidRPr="000D1D7F">
        <w:rPr>
          <w:rFonts w:ascii="Times New Roman" w:hAnsi="Times New Roman"/>
          <w:lang w:eastAsia="tr-TR"/>
        </w:rPr>
        <w:t>(       )</w:t>
      </w:r>
      <w:r w:rsidRPr="000D1D7F">
        <w:rPr>
          <w:rFonts w:ascii="Times New Roman" w:hAnsi="Times New Roman"/>
          <w:lang w:eastAsia="tr-TR"/>
        </w:rPr>
        <w:tab/>
        <w:t xml:space="preserve">Arkadaşına hediye alman çok </w:t>
      </w:r>
      <w:r w:rsidRPr="000D1D7F">
        <w:rPr>
          <w:rFonts w:ascii="Times New Roman" w:hAnsi="Times New Roman"/>
          <w:b/>
          <w:u w:val="single"/>
          <w:lang w:eastAsia="tr-TR"/>
        </w:rPr>
        <w:t xml:space="preserve">ince </w:t>
      </w:r>
      <w:r w:rsidRPr="000D1D7F">
        <w:rPr>
          <w:rFonts w:ascii="Times New Roman" w:hAnsi="Times New Roman"/>
          <w:lang w:eastAsia="tr-TR"/>
        </w:rPr>
        <w:t xml:space="preserve">bir düşünce.  </w:t>
      </w:r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b/>
          <w:u w:val="single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(       )</w:t>
      </w:r>
      <w:r w:rsidRPr="000D1D7F">
        <w:rPr>
          <w:rFonts w:ascii="Times New Roman" w:hAnsi="Times New Roman"/>
          <w:lang w:eastAsia="tr-TR"/>
        </w:rPr>
        <w:tab/>
        <w:t xml:space="preserve">Evin bütün odaları </w:t>
      </w:r>
      <w:r w:rsidRPr="000D1D7F">
        <w:rPr>
          <w:rFonts w:ascii="Times New Roman" w:hAnsi="Times New Roman"/>
          <w:b/>
          <w:u w:val="single"/>
          <w:lang w:eastAsia="tr-TR"/>
        </w:rPr>
        <w:t xml:space="preserve">aydınlıktı. </w:t>
      </w:r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b/>
          <w:u w:val="single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(       )</w:t>
      </w:r>
      <w:r w:rsidRPr="000D1D7F">
        <w:rPr>
          <w:rFonts w:ascii="Times New Roman" w:hAnsi="Times New Roman"/>
          <w:lang w:eastAsia="tr-TR"/>
        </w:rPr>
        <w:tab/>
        <w:t xml:space="preserve">Bisikletten düşünce kolu </w:t>
      </w:r>
      <w:r w:rsidRPr="000D1D7F">
        <w:rPr>
          <w:rFonts w:ascii="Times New Roman" w:hAnsi="Times New Roman"/>
          <w:b/>
          <w:u w:val="single"/>
          <w:lang w:eastAsia="tr-TR"/>
        </w:rPr>
        <w:t>kırılmış.</w:t>
      </w:r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b/>
          <w:u w:val="single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(       )</w:t>
      </w:r>
      <w:r w:rsidRPr="000D1D7F">
        <w:rPr>
          <w:rFonts w:ascii="Times New Roman" w:hAnsi="Times New Roman"/>
          <w:lang w:eastAsia="tr-TR"/>
        </w:rPr>
        <w:tab/>
        <w:t xml:space="preserve">Evin bütün işi benim üstüme </w:t>
      </w:r>
      <w:r w:rsidRPr="000D1D7F">
        <w:rPr>
          <w:rFonts w:ascii="Times New Roman" w:hAnsi="Times New Roman"/>
          <w:b/>
          <w:u w:val="single"/>
          <w:lang w:eastAsia="tr-TR"/>
        </w:rPr>
        <w:t xml:space="preserve">yıkıldı. </w:t>
      </w:r>
      <w:bookmarkStart w:id="0" w:name="_GoBack"/>
      <w:bookmarkEnd w:id="0"/>
    </w:p>
    <w:p w:rsidR="00633BA9" w:rsidRPr="000D1D7F" w:rsidRDefault="00633BA9" w:rsidP="00506C45">
      <w:pPr>
        <w:spacing w:after="0" w:line="240" w:lineRule="auto"/>
        <w:rPr>
          <w:rFonts w:ascii="Times New Roman" w:hAnsi="Times New Roman"/>
          <w:b/>
          <w:u w:val="single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(       )</w:t>
      </w:r>
      <w:r w:rsidRPr="000D1D7F">
        <w:rPr>
          <w:rFonts w:ascii="Times New Roman" w:hAnsi="Times New Roman"/>
          <w:lang w:eastAsia="tr-TR"/>
        </w:rPr>
        <w:tab/>
        <w:t xml:space="preserve">Bütün gün merakımdan </w:t>
      </w:r>
      <w:r w:rsidRPr="000D1D7F">
        <w:rPr>
          <w:rFonts w:ascii="Times New Roman" w:hAnsi="Times New Roman"/>
          <w:b/>
          <w:u w:val="single"/>
          <w:lang w:eastAsia="tr-TR"/>
        </w:rPr>
        <w:t>çatladım.</w:t>
      </w:r>
    </w:p>
    <w:p w:rsidR="00633BA9" w:rsidRPr="00915D47" w:rsidRDefault="00633BA9" w:rsidP="00020F19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94623A" w:rsidRDefault="00633BA9" w:rsidP="000D1D7F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633BA9" w:rsidRPr="0094623A" w:rsidRDefault="00633BA9" w:rsidP="000D1D7F">
      <w:pPr>
        <w:spacing w:after="0" w:line="240" w:lineRule="auto"/>
        <w:rPr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18</w:t>
      </w:r>
      <w:r w:rsidRPr="00514DDD">
        <w:rPr>
          <w:rFonts w:ascii="Times New Roman" w:hAnsi="Times New Roman"/>
          <w:b/>
          <w:sz w:val="24"/>
          <w:szCs w:val="24"/>
          <w:lang w:eastAsia="tr-TR"/>
        </w:rPr>
        <w:t xml:space="preserve">)  </w:t>
      </w:r>
      <w:r w:rsidRPr="0094623A">
        <w:rPr>
          <w:sz w:val="24"/>
          <w:szCs w:val="24"/>
          <w:lang w:eastAsia="tr-TR"/>
        </w:rPr>
        <w:t>Aşağıdaki kelimelerin yanlarına zıt ve eş anlamlarını yazınız.</w:t>
      </w:r>
      <w:r>
        <w:rPr>
          <w:sz w:val="24"/>
          <w:szCs w:val="24"/>
          <w:lang w:eastAsia="tr-TR"/>
        </w:rPr>
        <w:t xml:space="preserve"> </w:t>
      </w:r>
      <w:r w:rsidRPr="0094623A">
        <w:rPr>
          <w:sz w:val="24"/>
          <w:szCs w:val="24"/>
          <w:lang w:eastAsia="tr-TR"/>
        </w:rPr>
        <w:t>(10 puan)</w:t>
      </w:r>
    </w:p>
    <w:p w:rsidR="00633BA9" w:rsidRPr="0094623A" w:rsidRDefault="00633BA9" w:rsidP="000D1D7F">
      <w:pPr>
        <w:spacing w:after="0" w:line="240" w:lineRule="auto"/>
        <w:rPr>
          <w:sz w:val="16"/>
          <w:szCs w:val="16"/>
          <w:lang w:eastAsia="tr-TR"/>
        </w:rPr>
      </w:pPr>
    </w:p>
    <w:p w:rsidR="00633BA9" w:rsidRPr="006C565E" w:rsidRDefault="00633BA9" w:rsidP="000D1D7F">
      <w:pPr>
        <w:spacing w:after="0" w:line="240" w:lineRule="auto"/>
        <w:rPr>
          <w:rFonts w:ascii="Arial" w:hAnsi="Arial" w:cs="Arial"/>
          <w:b/>
          <w:i/>
          <w:u w:val="single"/>
          <w:lang w:eastAsia="tr-TR"/>
        </w:rPr>
      </w:pPr>
      <w:r w:rsidRPr="006C565E">
        <w:rPr>
          <w:rFonts w:ascii="Times New Roman" w:hAnsi="Times New Roman"/>
          <w:b/>
          <w:i/>
          <w:u w:val="single"/>
          <w:lang w:eastAsia="tr-TR"/>
        </w:rPr>
        <w:t xml:space="preserve">          </w:t>
      </w:r>
      <w:r w:rsidRPr="006C565E">
        <w:rPr>
          <w:rFonts w:ascii="Arial" w:hAnsi="Arial" w:cs="Arial"/>
          <w:b/>
          <w:i/>
          <w:u w:val="single"/>
          <w:lang w:eastAsia="tr-TR"/>
        </w:rPr>
        <w:t>zıt anlamlısını yazınız</w:t>
      </w:r>
      <w:r w:rsidRPr="006C565E">
        <w:rPr>
          <w:rFonts w:ascii="Arial" w:hAnsi="Arial" w:cs="Arial"/>
          <w:i/>
          <w:u w:val="single"/>
          <w:lang w:eastAsia="tr-TR"/>
        </w:rPr>
        <w:tab/>
        <w:t xml:space="preserve">                                                          </w:t>
      </w:r>
      <w:r w:rsidRPr="006C565E">
        <w:rPr>
          <w:rFonts w:ascii="Arial" w:hAnsi="Arial" w:cs="Arial"/>
          <w:b/>
          <w:i/>
          <w:u w:val="single"/>
          <w:lang w:eastAsia="tr-TR"/>
        </w:rPr>
        <w:t>eş anlamlısını yazınız</w:t>
      </w:r>
    </w:p>
    <w:p w:rsidR="00633BA9" w:rsidRPr="00915D47" w:rsidRDefault="00633BA9" w:rsidP="000D1D7F">
      <w:pPr>
        <w:spacing w:after="0" w:line="240" w:lineRule="auto"/>
        <w:rPr>
          <w:rFonts w:ascii="Arial" w:hAnsi="Arial" w:cs="Arial"/>
          <w:i/>
          <w:sz w:val="16"/>
          <w:szCs w:val="16"/>
          <w:u w:val="single"/>
          <w:lang w:eastAsia="tr-TR"/>
        </w:rPr>
      </w:pP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savaş   …………………………….                </w:t>
      </w:r>
      <w:r>
        <w:rPr>
          <w:rFonts w:ascii="Times New Roman" w:hAnsi="Times New Roman"/>
          <w:lang w:eastAsia="tr-TR"/>
        </w:rPr>
        <w:t xml:space="preserve">                          İcat   </w:t>
      </w:r>
      <w:r w:rsidRPr="000D1D7F">
        <w:rPr>
          <w:rFonts w:ascii="Times New Roman" w:hAnsi="Times New Roman"/>
          <w:lang w:eastAsia="tr-TR"/>
        </w:rPr>
        <w:t xml:space="preserve"> ……………………………………..</w:t>
      </w: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                                </w:t>
      </w: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temiz  ……………………………..                                         fakir   …………………………………….. </w:t>
      </w: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             </w:t>
      </w: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hızlı    ……………………………..               </w:t>
      </w:r>
      <w:r>
        <w:rPr>
          <w:rFonts w:ascii="Times New Roman" w:hAnsi="Times New Roman"/>
          <w:lang w:eastAsia="tr-TR"/>
        </w:rPr>
        <w:t xml:space="preserve">                       </w:t>
      </w:r>
      <w:r w:rsidRPr="000D1D7F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sözlük</w:t>
      </w:r>
      <w:r w:rsidRPr="000D1D7F">
        <w:rPr>
          <w:rFonts w:ascii="Times New Roman" w:hAnsi="Times New Roman"/>
          <w:lang w:eastAsia="tr-TR"/>
        </w:rPr>
        <w:t xml:space="preserve"> ……………………………………..</w:t>
      </w:r>
    </w:p>
    <w:p w:rsidR="00633BA9" w:rsidRPr="00915D47" w:rsidRDefault="00633BA9" w:rsidP="000D1D7F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>güzel   …………………………….                                           yurt     ……………………………………..</w:t>
      </w:r>
    </w:p>
    <w:p w:rsidR="00633BA9" w:rsidRPr="000D1D7F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                                 </w:t>
      </w:r>
    </w:p>
    <w:p w:rsidR="00633BA9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r w:rsidRPr="000D1D7F">
        <w:rPr>
          <w:rFonts w:ascii="Times New Roman" w:hAnsi="Times New Roman"/>
          <w:lang w:eastAsia="tr-TR"/>
        </w:rPr>
        <w:t xml:space="preserve">hafif   ……………………………..               </w:t>
      </w:r>
      <w:r>
        <w:rPr>
          <w:rFonts w:ascii="Times New Roman" w:hAnsi="Times New Roman"/>
          <w:lang w:eastAsia="tr-TR"/>
        </w:rPr>
        <w:t xml:space="preserve">                           ilan  </w:t>
      </w:r>
      <w:r w:rsidRPr="000D1D7F">
        <w:rPr>
          <w:rFonts w:ascii="Times New Roman" w:hAnsi="Times New Roman"/>
          <w:lang w:eastAsia="tr-TR"/>
        </w:rPr>
        <w:t xml:space="preserve">  ……………………………………..</w:t>
      </w:r>
    </w:p>
    <w:p w:rsidR="00633BA9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  <w:hyperlink r:id="rId4" w:history="1">
        <w:r>
          <w:rPr>
            <w:rStyle w:val="Hyperlink"/>
            <w:rFonts w:ascii="Arial" w:hAnsi="Arial"/>
            <w:shadow/>
            <w:sz w:val="26"/>
          </w:rPr>
          <w:t>www.sorubak.com</w:t>
        </w:r>
      </w:hyperlink>
    </w:p>
    <w:p w:rsidR="00633BA9" w:rsidRDefault="00633BA9" w:rsidP="000D1D7F">
      <w:pPr>
        <w:spacing w:after="0" w:line="240" w:lineRule="auto"/>
        <w:rPr>
          <w:rFonts w:ascii="Times New Roman" w:hAnsi="Times New Roman"/>
          <w:lang w:eastAsia="tr-TR"/>
        </w:rPr>
      </w:pPr>
    </w:p>
    <w:p w:rsidR="00633BA9" w:rsidRDefault="00633BA9" w:rsidP="00915D47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                                                             BAŞARILAR DİLERİM                            ERDAL ÇİFTÇİ</w:t>
      </w:r>
    </w:p>
    <w:p w:rsidR="00633BA9" w:rsidRPr="00915D47" w:rsidRDefault="00633BA9" w:rsidP="00915D47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                                                                                                                       4-E SINIFI ÖĞRETMENİ  </w:t>
      </w:r>
    </w:p>
    <w:sectPr w:rsidR="00633BA9" w:rsidRPr="00915D47" w:rsidSect="00BF4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2B6"/>
    <w:rsid w:val="00020F19"/>
    <w:rsid w:val="000212B6"/>
    <w:rsid w:val="000C6786"/>
    <w:rsid w:val="000D1D7F"/>
    <w:rsid w:val="000F36A2"/>
    <w:rsid w:val="000F7A92"/>
    <w:rsid w:val="002442C4"/>
    <w:rsid w:val="002722E6"/>
    <w:rsid w:val="00294C5A"/>
    <w:rsid w:val="003D237C"/>
    <w:rsid w:val="00506C45"/>
    <w:rsid w:val="00514DDD"/>
    <w:rsid w:val="00633BA9"/>
    <w:rsid w:val="006C565E"/>
    <w:rsid w:val="007C2376"/>
    <w:rsid w:val="0080339D"/>
    <w:rsid w:val="00843BB8"/>
    <w:rsid w:val="00915D47"/>
    <w:rsid w:val="0094623A"/>
    <w:rsid w:val="00A2069A"/>
    <w:rsid w:val="00B438FD"/>
    <w:rsid w:val="00B83319"/>
    <w:rsid w:val="00BF4A32"/>
    <w:rsid w:val="00C46D3D"/>
    <w:rsid w:val="00D94AFD"/>
    <w:rsid w:val="00EB3CDC"/>
    <w:rsid w:val="00F8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7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8033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C46D3D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06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867</Words>
  <Characters>4946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erdal</dc:creator>
  <cp:keywords>www.sorubak.com</cp:keywords>
  <dc:description/>
  <cp:lastModifiedBy>edanur</cp:lastModifiedBy>
  <cp:revision>15</cp:revision>
  <cp:lastPrinted>2012-10-18T22:14:00Z</cp:lastPrinted>
  <dcterms:created xsi:type="dcterms:W3CDTF">2012-10-16T22:24:00Z</dcterms:created>
  <dcterms:modified xsi:type="dcterms:W3CDTF">2014-11-01T10:23:00Z</dcterms:modified>
</cp:coreProperties>
</file>