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1F" w:rsidRDefault="0012681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1.95pt;margin-top:-52.05pt;width:405.35pt;height:560.95pt;z-index:251655680" strokeweight="3pt">
            <v:stroke linestyle="thinThin"/>
            <v:textbox>
              <w:txbxContent>
                <w:p w:rsidR="0012681F" w:rsidRDefault="0012681F">
                  <w:r w:rsidRPr="00221C22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4" o:spid="_x0000_i1026" type="#_x0000_t75" style="width:369.75pt;height:508.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59.8pt;margin-top:-52.05pt;width:405.35pt;height:560.95pt;z-index:251654656" strokeweight="3pt">
            <v:stroke linestyle="thinThin"/>
            <v:textbox>
              <w:txbxContent>
                <w:p w:rsidR="0012681F" w:rsidRDefault="0012681F">
                  <w:r w:rsidRPr="00221C22">
                    <w:rPr>
                      <w:noProof/>
                    </w:rPr>
                    <w:pict>
                      <v:shape id="Resim 3" o:spid="_x0000_i1028" type="#_x0000_t75" style="width:372.75pt;height:541.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</w:p>
    <w:p w:rsidR="0012681F" w:rsidRPr="003F7765" w:rsidRDefault="0012681F" w:rsidP="003F7765"/>
    <w:p w:rsidR="0012681F" w:rsidRPr="003F7765" w:rsidRDefault="0012681F" w:rsidP="003F7765"/>
    <w:p w:rsidR="0012681F" w:rsidRPr="003F7765" w:rsidRDefault="0012681F" w:rsidP="003F7765"/>
    <w:p w:rsidR="0012681F" w:rsidRPr="003F7765" w:rsidRDefault="0012681F" w:rsidP="003F7765"/>
    <w:p w:rsidR="0012681F" w:rsidRPr="003F7765" w:rsidRDefault="0012681F" w:rsidP="003F7765"/>
    <w:p w:rsidR="0012681F" w:rsidRPr="003F7765" w:rsidRDefault="0012681F" w:rsidP="003F7765"/>
    <w:p w:rsidR="0012681F" w:rsidRPr="003F7765" w:rsidRDefault="0012681F" w:rsidP="003F7765"/>
    <w:p w:rsidR="0012681F" w:rsidRPr="003F7765" w:rsidRDefault="0012681F" w:rsidP="003F7765"/>
    <w:p w:rsidR="0012681F" w:rsidRPr="003F7765" w:rsidRDefault="0012681F" w:rsidP="003F7765"/>
    <w:p w:rsidR="0012681F" w:rsidRPr="003F7765" w:rsidRDefault="0012681F" w:rsidP="003F7765"/>
    <w:p w:rsidR="0012681F" w:rsidRPr="003F7765" w:rsidRDefault="0012681F" w:rsidP="003F7765"/>
    <w:p w:rsidR="0012681F" w:rsidRPr="003F7765" w:rsidRDefault="0012681F" w:rsidP="003F7765"/>
    <w:p w:rsidR="0012681F" w:rsidRPr="003F7765" w:rsidRDefault="0012681F" w:rsidP="003F7765"/>
    <w:p w:rsidR="0012681F" w:rsidRPr="003F7765" w:rsidRDefault="0012681F" w:rsidP="003F7765"/>
    <w:p w:rsidR="0012681F" w:rsidRDefault="0012681F" w:rsidP="003F7765"/>
    <w:p w:rsidR="0012681F" w:rsidRDefault="0012681F" w:rsidP="003F7765">
      <w:pPr>
        <w:jc w:val="center"/>
      </w:pPr>
    </w:p>
    <w:p w:rsidR="0012681F" w:rsidRDefault="0012681F" w:rsidP="003F7765">
      <w:pPr>
        <w:jc w:val="center"/>
      </w:pPr>
    </w:p>
    <w:p w:rsidR="0012681F" w:rsidRDefault="0012681F" w:rsidP="003F7765">
      <w:pPr>
        <w:jc w:val="center"/>
      </w:pPr>
      <w:r>
        <w:rPr>
          <w:noProof/>
        </w:rPr>
        <w:pict>
          <v:group id="_x0000_s1028" style="position:absolute;left:0;text-align:left;margin-left:-59.8pt;margin-top:-49.05pt;width:817.1pt;height:560.95pt;z-index:251656704" coordorigin="221,436" coordsize="16342,11219">
            <v:shape id="_x0000_s1029" type="#_x0000_t202" style="position:absolute;left:221;top:436;width:8107;height:11219" strokeweight="3pt">
              <v:stroke linestyle="thinThin"/>
              <v:textbox style="mso-next-textbox:#_x0000_s1029">
                <w:txbxContent>
                  <w:p w:rsidR="0012681F" w:rsidRDefault="0012681F">
                    <w:r w:rsidRPr="00221C22">
                      <w:rPr>
                        <w:noProof/>
                      </w:rPr>
                      <w:pict>
                        <v:shape id="Resim 1" o:spid="_x0000_i1030" type="#_x0000_t75" style="width:375pt;height:534.75pt;visibility:visible">
                          <v:imagedata r:id="rId8" o:title=""/>
                        </v:shape>
                      </w:pict>
                    </w:r>
                  </w:p>
                </w:txbxContent>
              </v:textbox>
            </v:shape>
            <v:shape id="_x0000_s1030" type="#_x0000_t202" style="position:absolute;left:8456;top:436;width:8107;height:11219" strokeweight="3pt">
              <v:stroke linestyle="thinThin"/>
              <v:textbox style="mso-next-textbox:#_x0000_s1030">
                <w:txbxContent>
                  <w:p w:rsidR="0012681F" w:rsidRPr="003F7765" w:rsidRDefault="0012681F" w:rsidP="003F7765">
                    <w:pPr>
                      <w:jc w:val="center"/>
                      <w:rPr>
                        <w:b/>
                        <w:noProof/>
                        <w:sz w:val="56"/>
                        <w:szCs w:val="56"/>
                      </w:rPr>
                    </w:pPr>
                    <w:r w:rsidRPr="003F7765">
                      <w:rPr>
                        <w:b/>
                        <w:noProof/>
                        <w:sz w:val="56"/>
                        <w:szCs w:val="56"/>
                      </w:rPr>
                      <w:t>HACIYAN İLKOKULU</w:t>
                    </w:r>
                  </w:p>
                  <w:p w:rsidR="0012681F" w:rsidRDefault="0012681F" w:rsidP="003F7765">
                    <w:pPr>
                      <w:jc w:val="center"/>
                      <w:rPr>
                        <w:b/>
                        <w:noProof/>
                        <w:sz w:val="56"/>
                        <w:szCs w:val="56"/>
                      </w:rPr>
                    </w:pPr>
                  </w:p>
                  <w:p w:rsidR="0012681F" w:rsidRDefault="0012681F" w:rsidP="003F7765">
                    <w:pPr>
                      <w:jc w:val="center"/>
                      <w:rPr>
                        <w:b/>
                        <w:noProof/>
                        <w:sz w:val="56"/>
                        <w:szCs w:val="56"/>
                      </w:rPr>
                    </w:pPr>
                    <w:r w:rsidRPr="003F7765">
                      <w:rPr>
                        <w:b/>
                        <w:noProof/>
                        <w:sz w:val="56"/>
                        <w:szCs w:val="56"/>
                      </w:rPr>
                      <w:t>4/A SINIFI</w:t>
                    </w:r>
                  </w:p>
                  <w:p w:rsidR="0012681F" w:rsidRPr="003F7765" w:rsidRDefault="0012681F" w:rsidP="003F7765">
                    <w:pPr>
                      <w:jc w:val="center"/>
                      <w:rPr>
                        <w:b/>
                        <w:noProof/>
                        <w:sz w:val="56"/>
                        <w:szCs w:val="56"/>
                      </w:rPr>
                    </w:pPr>
                  </w:p>
                  <w:p w:rsidR="0012681F" w:rsidRDefault="0012681F" w:rsidP="003F7765">
                    <w:pPr>
                      <w:jc w:val="center"/>
                      <w:rPr>
                        <w:b/>
                        <w:noProof/>
                        <w:sz w:val="56"/>
                        <w:szCs w:val="56"/>
                      </w:rPr>
                    </w:pPr>
                    <w:r w:rsidRPr="003F7765">
                      <w:rPr>
                        <w:b/>
                        <w:noProof/>
                        <w:sz w:val="56"/>
                        <w:szCs w:val="56"/>
                      </w:rPr>
                      <w:t>DİLBİLGİSİ</w:t>
                    </w:r>
                    <w:r>
                      <w:rPr>
                        <w:b/>
                        <w:noProof/>
                        <w:sz w:val="56"/>
                        <w:szCs w:val="56"/>
                      </w:rPr>
                      <w:t xml:space="preserve"> </w:t>
                    </w:r>
                    <w:r w:rsidRPr="003F7765">
                      <w:rPr>
                        <w:b/>
                        <w:noProof/>
                        <w:sz w:val="56"/>
                        <w:szCs w:val="56"/>
                      </w:rPr>
                      <w:t xml:space="preserve"> FASİKÜLÜ</w:t>
                    </w:r>
                    <w:r>
                      <w:rPr>
                        <w:b/>
                        <w:noProof/>
                        <w:sz w:val="56"/>
                        <w:szCs w:val="56"/>
                      </w:rPr>
                      <w:t xml:space="preserve"> 13</w:t>
                    </w:r>
                  </w:p>
                  <w:p w:rsidR="0012681F" w:rsidRDefault="0012681F" w:rsidP="003F7765">
                    <w:pPr>
                      <w:jc w:val="center"/>
                      <w:rPr>
                        <w:b/>
                        <w:noProof/>
                        <w:sz w:val="56"/>
                        <w:szCs w:val="56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56"/>
                        <w:szCs w:val="56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Pr="003F7765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  <w:r w:rsidRPr="003F7765">
                      <w:rPr>
                        <w:b/>
                        <w:sz w:val="32"/>
                        <w:szCs w:val="32"/>
                      </w:rPr>
                      <w:t>Adı Soyadı</w:t>
                    </w:r>
                    <w:r>
                      <w:rPr>
                        <w:b/>
                        <w:sz w:val="32"/>
                        <w:szCs w:val="32"/>
                      </w:rPr>
                      <w:tab/>
                      <w:t>:</w:t>
                    </w:r>
                  </w:p>
                  <w:p w:rsidR="0012681F" w:rsidRPr="00627F28" w:rsidRDefault="0012681F" w:rsidP="002C7B13">
                    <w:r w:rsidRPr="003F7765">
                      <w:rPr>
                        <w:b/>
                        <w:sz w:val="32"/>
                        <w:szCs w:val="32"/>
                      </w:rPr>
                      <w:t>No</w:t>
                    </w:r>
                    <w:r>
                      <w:rPr>
                        <w:b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sz w:val="32"/>
                        <w:szCs w:val="32"/>
                      </w:rPr>
                      <w:tab/>
                    </w:r>
                    <w:r w:rsidRPr="003F7765">
                      <w:rPr>
                        <w:b/>
                        <w:sz w:val="32"/>
                        <w:szCs w:val="32"/>
                      </w:rPr>
                      <w:t xml:space="preserve">: </w:t>
                    </w:r>
                    <w:hyperlink r:id="rId9" w:history="1">
                      <w:r w:rsidRPr="009C58EB">
                        <w:rPr>
                          <w:rStyle w:val="Hyperlink"/>
                        </w:rPr>
                        <w:t>www.sorubak.com</w:t>
                      </w:r>
                    </w:hyperlink>
                    <w:r>
                      <w:t xml:space="preserve"> </w:t>
                    </w: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Pr="003F7765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:rsidR="0012681F" w:rsidRDefault="0012681F" w:rsidP="003F7765">
      <w:pPr>
        <w:jc w:val="center"/>
      </w:pPr>
    </w:p>
    <w:p w:rsidR="0012681F" w:rsidRDefault="0012681F" w:rsidP="003F7765">
      <w:pPr>
        <w:jc w:val="center"/>
      </w:pPr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1" type="#_x0000_t54" style="position:absolute;left:0;text-align:left;margin-left:359.65pt;margin-top:418.25pt;width:385.5pt;height:33.75pt;z-index:251658752" adj="3342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31">
              <w:txbxContent>
                <w:p w:rsidR="0012681F" w:rsidRPr="003F7765" w:rsidRDefault="0012681F" w:rsidP="003F776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F7765">
                    <w:rPr>
                      <w:b/>
                      <w:sz w:val="28"/>
                      <w:szCs w:val="28"/>
                    </w:rPr>
                    <w:t>FATİH DEMİREL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418.15pt;margin-top:156.5pt;width:271.5pt;height:67.5pt;z-index:251657728" fillcolor="#9bbb59" strokecolor="#f2f2f2" strokeweight="3pt">
            <v:shadow on="t" type="perspective" color="#4e6128" opacity=".5" offset="1pt" offset2="-1pt"/>
            <v:textbox style="mso-next-textbox:#_x0000_s1032">
              <w:txbxContent>
                <w:p w:rsidR="0012681F" w:rsidRPr="003F7765" w:rsidRDefault="0012681F" w:rsidP="00200A37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ÜNİTE DEĞERLENDİRME</w:t>
                  </w:r>
                </w:p>
              </w:txbxContent>
            </v:textbox>
          </v:shape>
        </w:pict>
      </w:r>
    </w:p>
    <w:p w:rsidR="0012681F" w:rsidRPr="006B484D" w:rsidRDefault="0012681F" w:rsidP="006B484D"/>
    <w:p w:rsidR="0012681F" w:rsidRPr="006B484D" w:rsidRDefault="0012681F" w:rsidP="006B484D"/>
    <w:p w:rsidR="0012681F" w:rsidRPr="006B484D" w:rsidRDefault="0012681F" w:rsidP="006B484D"/>
    <w:p w:rsidR="0012681F" w:rsidRPr="006B484D" w:rsidRDefault="0012681F" w:rsidP="006B484D"/>
    <w:p w:rsidR="0012681F" w:rsidRPr="006B484D" w:rsidRDefault="0012681F" w:rsidP="006B484D"/>
    <w:p w:rsidR="0012681F" w:rsidRDefault="0012681F" w:rsidP="006B484D"/>
    <w:p w:rsidR="0012681F" w:rsidRDefault="0012681F" w:rsidP="006B484D">
      <w:pPr>
        <w:jc w:val="center"/>
      </w:pPr>
    </w:p>
    <w:p w:rsidR="0012681F" w:rsidRDefault="0012681F" w:rsidP="006B484D">
      <w:pPr>
        <w:jc w:val="center"/>
      </w:pPr>
    </w:p>
    <w:p w:rsidR="0012681F" w:rsidRDefault="0012681F" w:rsidP="006B484D">
      <w:pPr>
        <w:jc w:val="center"/>
      </w:pPr>
    </w:p>
    <w:p w:rsidR="0012681F" w:rsidRDefault="0012681F" w:rsidP="006B484D">
      <w:pPr>
        <w:jc w:val="center"/>
      </w:pPr>
    </w:p>
    <w:p w:rsidR="0012681F" w:rsidRDefault="0012681F" w:rsidP="006B484D">
      <w:pPr>
        <w:jc w:val="center"/>
      </w:pPr>
    </w:p>
    <w:p w:rsidR="0012681F" w:rsidRDefault="0012681F" w:rsidP="006B484D">
      <w:pPr>
        <w:jc w:val="center"/>
      </w:pPr>
    </w:p>
    <w:p w:rsidR="0012681F" w:rsidRDefault="0012681F" w:rsidP="006B484D">
      <w:pPr>
        <w:jc w:val="center"/>
      </w:pPr>
    </w:p>
    <w:p w:rsidR="0012681F" w:rsidRDefault="0012681F" w:rsidP="006B484D">
      <w:pPr>
        <w:jc w:val="center"/>
      </w:pPr>
    </w:p>
    <w:p w:rsidR="0012681F" w:rsidRDefault="0012681F" w:rsidP="006B484D">
      <w:pPr>
        <w:jc w:val="center"/>
      </w:pPr>
    </w:p>
    <w:p w:rsidR="0012681F" w:rsidRDefault="0012681F" w:rsidP="006B484D">
      <w:pPr>
        <w:jc w:val="center"/>
      </w:pPr>
      <w:r>
        <w:rPr>
          <w:noProof/>
        </w:rPr>
        <w:pict>
          <v:group id="_x0000_s1033" style="position:absolute;left:0;text-align:left;margin-left:-57.55pt;margin-top:-56.55pt;width:817.1pt;height:560.95pt;z-index:251659776" coordorigin="221,436" coordsize="16342,11219">
            <v:shape id="_x0000_s1034" type="#_x0000_t202" style="position:absolute;left:221;top:436;width:8107;height:11219" strokeweight="3pt">
              <v:stroke linestyle="thinThin"/>
              <v:textbox style="mso-next-textbox:#_x0000_s1034">
                <w:txbxContent>
                  <w:p w:rsidR="0012681F" w:rsidRDefault="0012681F">
                    <w:r w:rsidRPr="00221C22">
                      <w:rPr>
                        <w:noProof/>
                      </w:rPr>
                      <w:pict>
                        <v:shape id="Resim 6" o:spid="_x0000_i1032" type="#_x0000_t75" style="width:393pt;height:529.5pt;visibility:visible">
                          <v:imagedata r:id="rId10" o:title=""/>
                        </v:shape>
                      </w:pict>
                    </w:r>
                  </w:p>
                </w:txbxContent>
              </v:textbox>
            </v:shape>
            <v:shape id="_x0000_s1035" type="#_x0000_t202" style="position:absolute;left:8456;top:436;width:8107;height:11219" strokeweight="3pt">
              <v:stroke linestyle="thinThin"/>
              <v:textbox style="mso-next-textbox:#_x0000_s1035">
                <w:txbxContent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  <w:r w:rsidRPr="00B66B85">
                      <w:rPr>
                        <w:b/>
                        <w:noProof/>
                        <w:sz w:val="32"/>
                        <w:szCs w:val="32"/>
                      </w:rPr>
                      <w:pict>
                        <v:shape id="Resim 8" o:spid="_x0000_i1034" type="#_x0000_t75" style="width:372.75pt;height:546pt;visibility:visible">
                          <v:imagedata r:id="rId11" o:title=""/>
                        </v:shape>
                      </w:pict>
                    </w: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Pr="003F7765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:rsidR="0012681F" w:rsidRPr="00F005B6" w:rsidRDefault="0012681F" w:rsidP="00F005B6"/>
    <w:p w:rsidR="0012681F" w:rsidRPr="00F005B6" w:rsidRDefault="0012681F" w:rsidP="00F005B6"/>
    <w:p w:rsidR="0012681F" w:rsidRPr="00F005B6" w:rsidRDefault="0012681F" w:rsidP="00F005B6"/>
    <w:p w:rsidR="0012681F" w:rsidRPr="00F005B6" w:rsidRDefault="0012681F" w:rsidP="00F005B6"/>
    <w:p w:rsidR="0012681F" w:rsidRPr="00F005B6" w:rsidRDefault="0012681F" w:rsidP="00F005B6"/>
    <w:p w:rsidR="0012681F" w:rsidRPr="00F005B6" w:rsidRDefault="0012681F" w:rsidP="00F005B6"/>
    <w:p w:rsidR="0012681F" w:rsidRPr="00F005B6" w:rsidRDefault="0012681F" w:rsidP="00F005B6"/>
    <w:p w:rsidR="0012681F" w:rsidRPr="00F005B6" w:rsidRDefault="0012681F" w:rsidP="00F005B6"/>
    <w:p w:rsidR="0012681F" w:rsidRPr="00F005B6" w:rsidRDefault="0012681F" w:rsidP="00F005B6"/>
    <w:p w:rsidR="0012681F" w:rsidRPr="00F005B6" w:rsidRDefault="0012681F" w:rsidP="00F005B6"/>
    <w:p w:rsidR="0012681F" w:rsidRPr="00F005B6" w:rsidRDefault="0012681F" w:rsidP="00F005B6"/>
    <w:p w:rsidR="0012681F" w:rsidRPr="00F005B6" w:rsidRDefault="0012681F" w:rsidP="00F005B6"/>
    <w:p w:rsidR="0012681F" w:rsidRPr="00F005B6" w:rsidRDefault="0012681F" w:rsidP="00F005B6"/>
    <w:p w:rsidR="0012681F" w:rsidRPr="00F005B6" w:rsidRDefault="0012681F" w:rsidP="00F005B6"/>
    <w:p w:rsidR="0012681F" w:rsidRDefault="0012681F" w:rsidP="00F005B6"/>
    <w:p w:rsidR="0012681F" w:rsidRDefault="0012681F" w:rsidP="00F005B6">
      <w:pPr>
        <w:jc w:val="center"/>
      </w:pPr>
    </w:p>
    <w:p w:rsidR="0012681F" w:rsidRDefault="0012681F" w:rsidP="00F005B6">
      <w:pPr>
        <w:jc w:val="center"/>
      </w:pPr>
    </w:p>
    <w:p w:rsidR="0012681F" w:rsidRPr="00F005B6" w:rsidRDefault="0012681F" w:rsidP="00F005B6">
      <w:pPr>
        <w:jc w:val="center"/>
      </w:pPr>
      <w:r>
        <w:rPr>
          <w:noProof/>
        </w:rPr>
        <w:pict>
          <v:group id="_x0000_s1036" style="position:absolute;left:0;text-align:left;margin-left:-55.3pt;margin-top:-55.05pt;width:817.1pt;height:560.95pt;z-index:251660800" coordorigin="221,436" coordsize="16342,11219">
            <v:shape id="_x0000_s1037" type="#_x0000_t202" style="position:absolute;left:221;top:436;width:8107;height:11219" strokeweight="3pt">
              <v:stroke linestyle="thinThin"/>
              <v:textbox style="mso-next-textbox:#_x0000_s1037">
                <w:txbxContent>
                  <w:p w:rsidR="0012681F" w:rsidRDefault="0012681F">
                    <w:r w:rsidRPr="00221C22">
                      <w:rPr>
                        <w:noProof/>
                      </w:rPr>
                      <w:pict>
                        <v:shape id="Resim 11" o:spid="_x0000_i1036" type="#_x0000_t75" style="width:387.75pt;height:529.5pt;visibility:visible">
                          <v:imagedata r:id="rId12" o:title=""/>
                        </v:shape>
                      </w:pict>
                    </w:r>
                  </w:p>
                </w:txbxContent>
              </v:textbox>
            </v:shape>
            <v:shape id="_x0000_s1038" type="#_x0000_t202" style="position:absolute;left:8456;top:436;width:8107;height:11219" strokeweight="3pt">
              <v:stroke linestyle="thinThin"/>
              <v:textbox style="mso-next-textbox:#_x0000_s1038">
                <w:txbxContent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  <w:r w:rsidRPr="00B66B85">
                      <w:rPr>
                        <w:b/>
                        <w:noProof/>
                        <w:sz w:val="32"/>
                        <w:szCs w:val="32"/>
                      </w:rPr>
                      <w:pict>
                        <v:shape id="Resim 5" o:spid="_x0000_i1038" type="#_x0000_t75" style="width:375.75pt;height:531pt;visibility:visible">
                          <v:imagedata r:id="rId13" o:title=""/>
                        </v:shape>
                      </w:pict>
                    </w: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  <w:p w:rsidR="0012681F" w:rsidRPr="003F7765" w:rsidRDefault="0012681F" w:rsidP="003F7765">
                    <w:pPr>
                      <w:rPr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sectPr w:rsidR="0012681F" w:rsidRPr="00F005B6" w:rsidSect="003F776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81F" w:rsidRDefault="0012681F" w:rsidP="003F7765">
      <w:pPr>
        <w:spacing w:after="0" w:line="240" w:lineRule="auto"/>
      </w:pPr>
      <w:r>
        <w:separator/>
      </w:r>
    </w:p>
  </w:endnote>
  <w:endnote w:type="continuationSeparator" w:id="0">
    <w:p w:rsidR="0012681F" w:rsidRDefault="0012681F" w:rsidP="003F7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81F" w:rsidRDefault="0012681F" w:rsidP="003F7765">
      <w:pPr>
        <w:spacing w:after="0" w:line="240" w:lineRule="auto"/>
      </w:pPr>
      <w:r>
        <w:separator/>
      </w:r>
    </w:p>
  </w:footnote>
  <w:footnote w:type="continuationSeparator" w:id="0">
    <w:p w:rsidR="0012681F" w:rsidRDefault="0012681F" w:rsidP="003F77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7765"/>
    <w:rsid w:val="00090B0F"/>
    <w:rsid w:val="000A1908"/>
    <w:rsid w:val="000A2B39"/>
    <w:rsid w:val="000D3F3A"/>
    <w:rsid w:val="0012681F"/>
    <w:rsid w:val="00154F98"/>
    <w:rsid w:val="00191211"/>
    <w:rsid w:val="001E4913"/>
    <w:rsid w:val="00200A37"/>
    <w:rsid w:val="0020573E"/>
    <w:rsid w:val="00221C22"/>
    <w:rsid w:val="00244B66"/>
    <w:rsid w:val="00285271"/>
    <w:rsid w:val="002978AF"/>
    <w:rsid w:val="002C7B13"/>
    <w:rsid w:val="00356EF1"/>
    <w:rsid w:val="00386B7D"/>
    <w:rsid w:val="003C47E7"/>
    <w:rsid w:val="003F7765"/>
    <w:rsid w:val="00474AE0"/>
    <w:rsid w:val="004A5788"/>
    <w:rsid w:val="004B792B"/>
    <w:rsid w:val="004E2096"/>
    <w:rsid w:val="00552322"/>
    <w:rsid w:val="005C6898"/>
    <w:rsid w:val="00627F28"/>
    <w:rsid w:val="00633D87"/>
    <w:rsid w:val="0068204B"/>
    <w:rsid w:val="006B484D"/>
    <w:rsid w:val="006D6C16"/>
    <w:rsid w:val="00876485"/>
    <w:rsid w:val="008C2304"/>
    <w:rsid w:val="009C58EB"/>
    <w:rsid w:val="009F395A"/>
    <w:rsid w:val="00A22FFA"/>
    <w:rsid w:val="00A25E1E"/>
    <w:rsid w:val="00AA5688"/>
    <w:rsid w:val="00B11560"/>
    <w:rsid w:val="00B136F9"/>
    <w:rsid w:val="00B66B85"/>
    <w:rsid w:val="00BF3D05"/>
    <w:rsid w:val="00C46A5A"/>
    <w:rsid w:val="00C56A6C"/>
    <w:rsid w:val="00D30CA4"/>
    <w:rsid w:val="00D70CF4"/>
    <w:rsid w:val="00DC2C09"/>
    <w:rsid w:val="00DE0406"/>
    <w:rsid w:val="00E0076B"/>
    <w:rsid w:val="00F0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8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F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776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3F7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776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F7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7765"/>
    <w:rPr>
      <w:rFonts w:cs="Times New Roman"/>
    </w:rPr>
  </w:style>
  <w:style w:type="character" w:styleId="Hyperlink">
    <w:name w:val="Hyperlink"/>
    <w:basedOn w:val="DefaultParagraphFont"/>
    <w:uiPriority w:val="99"/>
    <w:rsid w:val="002C7B1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6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5.e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4</Pages>
  <Words>9</Words>
  <Characters>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cp:keywords>sorubak.com</cp:keywords>
  <dc:description>sorubak.com</dc:description>
  <cp:lastPrinted>2014-12-18T07:37:00Z</cp:lastPrinted>
  <dcterms:created xsi:type="dcterms:W3CDTF">2014-12-18T07:11:00Z</dcterms:created>
  <dcterms:modified xsi:type="dcterms:W3CDTF">2014-12-20T21:47:00Z</dcterms:modified>
  <cp:category>sorubak.com</cp:category>
</cp:coreProperties>
</file>