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53"/>
        <w:gridCol w:w="284"/>
        <w:gridCol w:w="5275"/>
      </w:tblGrid>
      <w:tr w:rsidR="0046297E" w:rsidRPr="005250ED" w:rsidTr="005250ED">
        <w:trPr>
          <w:trHeight w:val="2677"/>
        </w:trPr>
        <w:tc>
          <w:tcPr>
            <w:tcW w:w="5353" w:type="dxa"/>
          </w:tcPr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</w:t>
            </w:r>
            <w:r w:rsidRPr="005250ED">
              <w:rPr>
                <w:rFonts w:ascii="Comic Sans MS" w:hAnsi="Comic Sans MS"/>
              </w:rPr>
              <w:t xml:space="preserve">                     </w:t>
            </w:r>
            <w:r w:rsidRPr="005250ED">
              <w:rPr>
                <w:rFonts w:ascii="Comic Sans MS" w:hAnsi="Comic Sans MS"/>
                <w:color w:val="BFBFBF"/>
              </w:rPr>
              <w:t>657   +  88    =  745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  <w:sz w:val="10"/>
                <w:szCs w:val="1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96.15pt;margin-top:3.15pt;width:74.25pt;height:0;z-index:251633664" o:connectortype="straight" strokecolor="red">
                  <v:stroke endarrow="block"/>
                </v:shape>
              </w:pict>
            </w:r>
            <w:r w:rsidRPr="005250ED">
              <w:rPr>
                <w:rFonts w:ascii="Comic Sans MS" w:hAnsi="Comic Sans MS"/>
                <w:color w:val="BFBFBF"/>
              </w:rPr>
              <w:t xml:space="preserve">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rPr>
                <w:rFonts w:ascii="Comic Sans MS" w:hAnsi="Comic Sans MS"/>
                <w:color w:val="BFBFBF"/>
              </w:rPr>
              <w:t xml:space="preserve">                              24    +  157   =   181</w:t>
            </w:r>
          </w:p>
          <w:p w:rsidR="0046297E" w:rsidRPr="005250ED" w:rsidRDefault="0046297E" w:rsidP="005250ED">
            <w:pPr>
              <w:spacing w:after="0" w:line="240" w:lineRule="auto"/>
              <w:rPr>
                <w:sz w:val="10"/>
                <w:szCs w:val="10"/>
              </w:rPr>
            </w:pPr>
          </w:p>
          <w:tbl>
            <w:tblPr>
              <w:tblW w:w="0" w:type="auto"/>
              <w:tblInd w:w="3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720"/>
              <w:gridCol w:w="733"/>
              <w:gridCol w:w="742"/>
              <w:gridCol w:w="709"/>
              <w:gridCol w:w="708"/>
              <w:gridCol w:w="851"/>
            </w:tblGrid>
            <w:tr w:rsidR="0046297E" w:rsidRPr="005250ED" w:rsidTr="005250ED">
              <w:trPr>
                <w:trHeight w:val="83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27" type="#_x0000_t32" style="position:absolute;margin-left:28.9pt;margin-top:8pt;width:0;height:93.8pt;z-index:251635712" o:connectortype="straight" strokecolor="red">
                        <v:stroke endarrow="block"/>
                      </v:shape>
                    </w:pict>
                  </w:r>
                  <w:r w:rsidRPr="005250ED">
                    <w:rPr>
                      <w:rFonts w:ascii="Comic Sans MS" w:hAnsi="Comic Sans MS"/>
                      <w:color w:val="BFBFBF"/>
                    </w:rPr>
                    <w:t>657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88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657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88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5250ED">
                    <w:rPr>
                      <w:rFonts w:ascii="Comic Sans MS" w:hAnsi="Comic Sans MS"/>
                      <w:highlight w:val="cyan"/>
                    </w:rPr>
                    <w:t>745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28" type="#_x0000_t32" style="position:absolute;left:0;text-align:left;margin-left:35.05pt;margin-top:8pt;width:0;height:93.8pt;z-index:251634688;mso-position-horizontal-relative:text;mso-position-vertical-relative:text" o:connectortype="straight" strokecolor="red">
                        <v:stroke endarrow="block"/>
                      </v:shape>
                    </w:pict>
                  </w:r>
                  <w:r w:rsidRPr="005250ED">
                    <w:rPr>
                      <w:rFonts w:ascii="Comic Sans MS" w:hAnsi="Comic Sans MS"/>
                      <w:color w:val="BFBFBF"/>
                    </w:rPr>
                    <w:t>745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+</w:t>
                  </w: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24</w:t>
                  </w: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157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 xml:space="preserve">  24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157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5250ED">
                    <w:rPr>
                      <w:rFonts w:ascii="Comic Sans MS" w:hAnsi="Comic Sans MS"/>
                      <w:highlight w:val="cyan"/>
                    </w:rPr>
                    <w:t>181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181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681</w:t>
                  </w: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245</w:t>
                  </w: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5250ED">
                    <w:rPr>
                      <w:rFonts w:ascii="Comic Sans MS" w:hAnsi="Comic Sans MS"/>
                      <w:highlight w:val="cyan"/>
                    </w:rPr>
                    <w:t>681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5250ED">
                    <w:rPr>
                      <w:rFonts w:ascii="Comic Sans MS" w:hAnsi="Comic Sans MS"/>
                      <w:highlight w:val="cyan"/>
                    </w:rPr>
                    <w:t>245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shd w:val="clear" w:color="auto" w:fill="DAEEF3"/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926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926</w:t>
                  </w:r>
                </w:p>
              </w:tc>
            </w:tr>
          </w:tbl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                            </w:t>
            </w:r>
            <w:r w:rsidRPr="005250ED">
              <w:rPr>
                <w:rFonts w:ascii="Comic Sans MS" w:hAnsi="Comic Sans MS"/>
                <w:color w:val="BFBFBF"/>
              </w:rPr>
              <w:t>681  +  245  = 926</w:t>
            </w:r>
          </w:p>
          <w:p w:rsidR="0046297E" w:rsidRPr="005250ED" w:rsidRDefault="0046297E" w:rsidP="005250ED">
            <w:pPr>
              <w:spacing w:after="0" w:line="240" w:lineRule="auto"/>
            </w:pPr>
            <w:r>
              <w:rPr>
                <w:noProof/>
              </w:rPr>
              <w:pict>
                <v:shape id="_x0000_s1029" type="#_x0000_t32" style="position:absolute;margin-left:100.65pt;margin-top:3.25pt;width:65.25pt;height:0;z-index:251636736" o:connectortype="straight" strokecolor="red">
                  <v:stroke endarrow="block"/>
                </v:shape>
              </w:pict>
            </w:r>
            <w:r w:rsidRPr="005250ED">
              <w:t xml:space="preserve"> </w:t>
            </w:r>
          </w:p>
        </w:tc>
        <w:tc>
          <w:tcPr>
            <w:tcW w:w="284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  <w:tc>
          <w:tcPr>
            <w:tcW w:w="5275" w:type="dxa"/>
          </w:tcPr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</w:t>
            </w:r>
            <w:r w:rsidRPr="005250ED">
              <w:rPr>
                <w:rFonts w:ascii="Comic Sans MS" w:hAnsi="Comic Sans MS"/>
              </w:rPr>
              <w:t xml:space="preserve">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  <w:sz w:val="10"/>
                <w:szCs w:val="10"/>
              </w:rPr>
            </w:pPr>
            <w:r>
              <w:rPr>
                <w:noProof/>
              </w:rPr>
              <w:pict>
                <v:shape id="_x0000_s1030" type="#_x0000_t32" style="position:absolute;margin-left:96.15pt;margin-top:3.15pt;width:74.25pt;height:0;z-index:251637760" o:connectortype="straight" strokecolor="red">
                  <v:stroke endarrow="block"/>
                </v:shape>
              </w:pict>
            </w:r>
            <w:r w:rsidRPr="005250ED">
              <w:rPr>
                <w:rFonts w:ascii="Comic Sans MS" w:hAnsi="Comic Sans MS"/>
                <w:color w:val="BFBFBF"/>
              </w:rPr>
              <w:t xml:space="preserve">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rPr>
                <w:rFonts w:ascii="Comic Sans MS" w:hAnsi="Comic Sans MS"/>
                <w:color w:val="BFBFBF"/>
              </w:rPr>
              <w:t xml:space="preserve">          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sz w:val="10"/>
                <w:szCs w:val="10"/>
              </w:rPr>
            </w:pPr>
          </w:p>
          <w:tbl>
            <w:tblPr>
              <w:tblW w:w="0" w:type="auto"/>
              <w:tblInd w:w="3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720"/>
              <w:gridCol w:w="733"/>
              <w:gridCol w:w="742"/>
              <w:gridCol w:w="709"/>
              <w:gridCol w:w="708"/>
              <w:gridCol w:w="851"/>
            </w:tblGrid>
            <w:tr w:rsidR="0046297E" w:rsidRPr="005250ED" w:rsidTr="005250ED">
              <w:trPr>
                <w:trHeight w:val="83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31" type="#_x0000_t32" style="position:absolute;margin-left:28.9pt;margin-top:8pt;width:0;height:93.8pt;z-index:251639808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102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99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32" type="#_x0000_t32" style="position:absolute;left:0;text-align:left;margin-left:35.05pt;margin-top:8pt;width:0;height:93.8pt;z-index:251638784;mso-position-horizontal-relative:text;mso-position-vertical-relative:text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851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678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shd w:val="clear" w:color="auto" w:fill="DAEEF3"/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</w:tbl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                            </w:t>
            </w:r>
          </w:p>
          <w:p w:rsidR="0046297E" w:rsidRPr="005250ED" w:rsidRDefault="0046297E" w:rsidP="005250ED">
            <w:pPr>
              <w:spacing w:after="0" w:line="240" w:lineRule="auto"/>
            </w:pPr>
            <w:r>
              <w:rPr>
                <w:noProof/>
              </w:rPr>
              <w:pict>
                <v:shape id="_x0000_s1033" type="#_x0000_t32" style="position:absolute;margin-left:100.65pt;margin-top:3.25pt;width:65.25pt;height:0;z-index:251640832" o:connectortype="straight" strokecolor="red">
                  <v:stroke endarrow="block"/>
                </v:shape>
              </w:pict>
            </w:r>
            <w:r w:rsidRPr="005250ED">
              <w:t xml:space="preserve"> </w:t>
            </w:r>
          </w:p>
        </w:tc>
      </w:tr>
      <w:tr w:rsidR="0046297E" w:rsidRPr="005250ED" w:rsidTr="005250ED">
        <w:tc>
          <w:tcPr>
            <w:tcW w:w="5353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  <w:tc>
          <w:tcPr>
            <w:tcW w:w="284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  <w:tc>
          <w:tcPr>
            <w:tcW w:w="5275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</w:tr>
      <w:tr w:rsidR="0046297E" w:rsidRPr="005250ED" w:rsidTr="005250ED">
        <w:tc>
          <w:tcPr>
            <w:tcW w:w="5353" w:type="dxa"/>
          </w:tcPr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</w:t>
            </w:r>
            <w:r w:rsidRPr="005250ED">
              <w:rPr>
                <w:rFonts w:ascii="Comic Sans MS" w:hAnsi="Comic Sans MS"/>
              </w:rPr>
              <w:t xml:space="preserve">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  <w:sz w:val="10"/>
                <w:szCs w:val="10"/>
              </w:rPr>
            </w:pPr>
            <w:r>
              <w:rPr>
                <w:noProof/>
              </w:rPr>
              <w:pict>
                <v:shape id="_x0000_s1034" type="#_x0000_t32" style="position:absolute;margin-left:96.15pt;margin-top:3.15pt;width:74.25pt;height:0;z-index:251641856" o:connectortype="straight" strokecolor="red">
                  <v:stroke endarrow="block"/>
                </v:shape>
              </w:pict>
            </w:r>
            <w:r w:rsidRPr="005250ED">
              <w:rPr>
                <w:rFonts w:ascii="Comic Sans MS" w:hAnsi="Comic Sans MS"/>
                <w:color w:val="BFBFBF"/>
              </w:rPr>
              <w:t xml:space="preserve">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rPr>
                <w:rFonts w:ascii="Comic Sans MS" w:hAnsi="Comic Sans MS"/>
                <w:color w:val="BFBFBF"/>
              </w:rPr>
              <w:t xml:space="preserve">          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sz w:val="10"/>
                <w:szCs w:val="10"/>
              </w:rPr>
            </w:pPr>
          </w:p>
          <w:tbl>
            <w:tblPr>
              <w:tblW w:w="0" w:type="auto"/>
              <w:tblInd w:w="3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720"/>
              <w:gridCol w:w="733"/>
              <w:gridCol w:w="742"/>
              <w:gridCol w:w="709"/>
              <w:gridCol w:w="708"/>
              <w:gridCol w:w="851"/>
            </w:tblGrid>
            <w:tr w:rsidR="0046297E" w:rsidRPr="005250ED" w:rsidTr="005250ED">
              <w:trPr>
                <w:trHeight w:val="83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35" type="#_x0000_t32" style="position:absolute;margin-left:28.9pt;margin-top:8pt;width:0;height:93.8pt;z-index:251643904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870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67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36" type="#_x0000_t32" style="position:absolute;left:0;text-align:left;margin-left:35.05pt;margin-top:8pt;width:0;height:93.8pt;z-index:251642880;mso-position-horizontal-relative:text;mso-position-vertical-relative:text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120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27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shd w:val="clear" w:color="auto" w:fill="DAEEF3"/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</w:tbl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                            </w:t>
            </w:r>
          </w:p>
          <w:p w:rsidR="0046297E" w:rsidRPr="005250ED" w:rsidRDefault="0046297E" w:rsidP="005250ED">
            <w:pPr>
              <w:spacing w:after="0" w:line="240" w:lineRule="auto"/>
            </w:pPr>
            <w:r>
              <w:rPr>
                <w:noProof/>
              </w:rPr>
              <w:pict>
                <v:shape id="_x0000_s1037" type="#_x0000_t32" style="position:absolute;margin-left:100.65pt;margin-top:3.25pt;width:65.25pt;height:0;z-index:251644928" o:connectortype="straight" strokecolor="red">
                  <v:stroke endarrow="block"/>
                </v:shape>
              </w:pict>
            </w:r>
            <w:r w:rsidRPr="005250ED">
              <w:t xml:space="preserve"> </w:t>
            </w:r>
          </w:p>
        </w:tc>
        <w:tc>
          <w:tcPr>
            <w:tcW w:w="284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  <w:tc>
          <w:tcPr>
            <w:tcW w:w="5275" w:type="dxa"/>
          </w:tcPr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</w:t>
            </w:r>
            <w:r w:rsidRPr="005250ED">
              <w:rPr>
                <w:rFonts w:ascii="Comic Sans MS" w:hAnsi="Comic Sans MS"/>
              </w:rPr>
              <w:t xml:space="preserve">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  <w:sz w:val="10"/>
                <w:szCs w:val="10"/>
              </w:rPr>
            </w:pPr>
            <w:r>
              <w:rPr>
                <w:noProof/>
              </w:rPr>
              <w:pict>
                <v:shape id="_x0000_s1038" type="#_x0000_t32" style="position:absolute;margin-left:96.15pt;margin-top:3.15pt;width:74.25pt;height:0;z-index:251645952" o:connectortype="straight" strokecolor="red">
                  <v:stroke endarrow="block"/>
                </v:shape>
              </w:pict>
            </w:r>
            <w:r w:rsidRPr="005250ED">
              <w:rPr>
                <w:rFonts w:ascii="Comic Sans MS" w:hAnsi="Comic Sans MS"/>
                <w:color w:val="BFBFBF"/>
              </w:rPr>
              <w:t xml:space="preserve">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rPr>
                <w:rFonts w:ascii="Comic Sans MS" w:hAnsi="Comic Sans MS"/>
                <w:color w:val="BFBFBF"/>
              </w:rPr>
              <w:t xml:space="preserve">          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sz w:val="10"/>
                <w:szCs w:val="10"/>
              </w:rPr>
            </w:pPr>
          </w:p>
          <w:tbl>
            <w:tblPr>
              <w:tblW w:w="0" w:type="auto"/>
              <w:tblInd w:w="3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720"/>
              <w:gridCol w:w="733"/>
              <w:gridCol w:w="742"/>
              <w:gridCol w:w="709"/>
              <w:gridCol w:w="708"/>
              <w:gridCol w:w="851"/>
            </w:tblGrid>
            <w:tr w:rsidR="0046297E" w:rsidRPr="005250ED" w:rsidTr="005250ED">
              <w:trPr>
                <w:trHeight w:val="83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39" type="#_x0000_t32" style="position:absolute;margin-left:28.9pt;margin-top:8pt;width:0;height:93.8pt;z-index:251648000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475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250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40" type="#_x0000_t32" style="position:absolute;left:0;text-align:left;margin-left:35.05pt;margin-top:8pt;width:0;height:93.8pt;z-index:251646976;mso-position-horizontal-relative:text;mso-position-vertical-relative:text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91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200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shd w:val="clear" w:color="auto" w:fill="DAEEF3"/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</w:tbl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                            </w:t>
            </w:r>
          </w:p>
          <w:p w:rsidR="0046297E" w:rsidRPr="005250ED" w:rsidRDefault="0046297E" w:rsidP="005250ED">
            <w:pPr>
              <w:spacing w:after="0" w:line="240" w:lineRule="auto"/>
            </w:pPr>
            <w:r>
              <w:rPr>
                <w:noProof/>
              </w:rPr>
              <w:pict>
                <v:shape id="_x0000_s1041" type="#_x0000_t32" style="position:absolute;margin-left:100.65pt;margin-top:3.25pt;width:65.25pt;height:0;z-index:251649024" o:connectortype="straight" strokecolor="red">
                  <v:stroke endarrow="block"/>
                </v:shape>
              </w:pict>
            </w:r>
            <w:r w:rsidRPr="005250ED">
              <w:t xml:space="preserve"> </w:t>
            </w:r>
          </w:p>
        </w:tc>
      </w:tr>
      <w:tr w:rsidR="0046297E" w:rsidRPr="005250ED" w:rsidTr="005250ED">
        <w:tc>
          <w:tcPr>
            <w:tcW w:w="5353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  <w:tc>
          <w:tcPr>
            <w:tcW w:w="284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  <w:tc>
          <w:tcPr>
            <w:tcW w:w="5275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</w:tr>
      <w:tr w:rsidR="0046297E" w:rsidRPr="005250ED" w:rsidTr="005250ED">
        <w:tc>
          <w:tcPr>
            <w:tcW w:w="5353" w:type="dxa"/>
          </w:tcPr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</w:t>
            </w:r>
            <w:r w:rsidRPr="005250ED">
              <w:rPr>
                <w:rFonts w:ascii="Comic Sans MS" w:hAnsi="Comic Sans MS"/>
              </w:rPr>
              <w:t xml:space="preserve">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  <w:sz w:val="10"/>
                <w:szCs w:val="10"/>
              </w:rPr>
            </w:pPr>
            <w:r>
              <w:rPr>
                <w:noProof/>
              </w:rPr>
              <w:pict>
                <v:shape id="_x0000_s1042" type="#_x0000_t32" style="position:absolute;margin-left:96.15pt;margin-top:3.15pt;width:74.25pt;height:0;z-index:251650048" o:connectortype="straight" strokecolor="red">
                  <v:stroke endarrow="block"/>
                </v:shape>
              </w:pict>
            </w:r>
            <w:r w:rsidRPr="005250ED">
              <w:rPr>
                <w:rFonts w:ascii="Comic Sans MS" w:hAnsi="Comic Sans MS"/>
                <w:color w:val="BFBFBF"/>
              </w:rPr>
              <w:t xml:space="preserve">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rPr>
                <w:rFonts w:ascii="Comic Sans MS" w:hAnsi="Comic Sans MS"/>
                <w:color w:val="BFBFBF"/>
              </w:rPr>
              <w:t xml:space="preserve">          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sz w:val="10"/>
                <w:szCs w:val="10"/>
              </w:rPr>
            </w:pPr>
          </w:p>
          <w:tbl>
            <w:tblPr>
              <w:tblW w:w="0" w:type="auto"/>
              <w:tblInd w:w="3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720"/>
              <w:gridCol w:w="733"/>
              <w:gridCol w:w="742"/>
              <w:gridCol w:w="709"/>
              <w:gridCol w:w="708"/>
              <w:gridCol w:w="851"/>
            </w:tblGrid>
            <w:tr w:rsidR="0046297E" w:rsidRPr="005250ED" w:rsidTr="005250ED">
              <w:trPr>
                <w:trHeight w:val="83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43" type="#_x0000_t32" style="position:absolute;margin-left:28.9pt;margin-top:8pt;width:0;height:93.8pt;z-index:251652096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305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734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44" type="#_x0000_t32" style="position:absolute;left:0;text-align:left;margin-left:35.05pt;margin-top:8pt;width:0;height:93.8pt;z-index:251651072;mso-position-horizontal-relative:text;mso-position-vertical-relative:text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521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64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shd w:val="clear" w:color="auto" w:fill="DAEEF3"/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</w:tbl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                            </w:t>
            </w:r>
          </w:p>
          <w:p w:rsidR="0046297E" w:rsidRPr="005250ED" w:rsidRDefault="0046297E" w:rsidP="005250ED">
            <w:pPr>
              <w:spacing w:after="0" w:line="240" w:lineRule="auto"/>
            </w:pPr>
            <w:r>
              <w:rPr>
                <w:noProof/>
              </w:rPr>
              <w:pict>
                <v:shape id="_x0000_s1045" type="#_x0000_t32" style="position:absolute;margin-left:100.65pt;margin-top:3.25pt;width:65.25pt;height:0;z-index:251653120" o:connectortype="straight" strokecolor="red">
                  <v:stroke endarrow="block"/>
                </v:shape>
              </w:pict>
            </w:r>
            <w:r w:rsidRPr="005250ED">
              <w:t xml:space="preserve"> </w:t>
            </w:r>
          </w:p>
        </w:tc>
        <w:tc>
          <w:tcPr>
            <w:tcW w:w="284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  <w:tc>
          <w:tcPr>
            <w:tcW w:w="5275" w:type="dxa"/>
          </w:tcPr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</w:t>
            </w:r>
            <w:r w:rsidRPr="005250ED">
              <w:rPr>
                <w:rFonts w:ascii="Comic Sans MS" w:hAnsi="Comic Sans MS"/>
              </w:rPr>
              <w:t xml:space="preserve">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  <w:sz w:val="10"/>
                <w:szCs w:val="10"/>
              </w:rPr>
            </w:pPr>
            <w:r>
              <w:rPr>
                <w:noProof/>
              </w:rPr>
              <w:pict>
                <v:shape id="_x0000_s1046" type="#_x0000_t32" style="position:absolute;margin-left:96.15pt;margin-top:3.15pt;width:74.25pt;height:0;z-index:251654144" o:connectortype="straight" strokecolor="red">
                  <v:stroke endarrow="block"/>
                </v:shape>
              </w:pict>
            </w:r>
            <w:r w:rsidRPr="005250ED">
              <w:rPr>
                <w:rFonts w:ascii="Comic Sans MS" w:hAnsi="Comic Sans MS"/>
                <w:color w:val="BFBFBF"/>
              </w:rPr>
              <w:t xml:space="preserve">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rPr>
                <w:rFonts w:ascii="Comic Sans MS" w:hAnsi="Comic Sans MS"/>
                <w:color w:val="BFBFBF"/>
              </w:rPr>
              <w:t xml:space="preserve">          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sz w:val="10"/>
                <w:szCs w:val="10"/>
              </w:rPr>
            </w:pPr>
          </w:p>
          <w:tbl>
            <w:tblPr>
              <w:tblW w:w="0" w:type="auto"/>
              <w:tblInd w:w="3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720"/>
              <w:gridCol w:w="733"/>
              <w:gridCol w:w="742"/>
              <w:gridCol w:w="709"/>
              <w:gridCol w:w="708"/>
              <w:gridCol w:w="851"/>
            </w:tblGrid>
            <w:tr w:rsidR="0046297E" w:rsidRPr="005250ED" w:rsidTr="005250ED">
              <w:trPr>
                <w:trHeight w:val="83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47" type="#_x0000_t32" style="position:absolute;margin-left:28.9pt;margin-top:8pt;width:0;height:93.8pt;z-index:251656192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586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787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48" type="#_x0000_t32" style="position:absolute;left:0;text-align:left;margin-left:35.05pt;margin-top:8pt;width:0;height:93.8pt;z-index:251655168;mso-position-horizontal-relative:text;mso-position-vertical-relative:text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342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29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shd w:val="clear" w:color="auto" w:fill="DAEEF3"/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</w:tbl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                            </w:t>
            </w:r>
          </w:p>
          <w:p w:rsidR="0046297E" w:rsidRPr="005250ED" w:rsidRDefault="0046297E" w:rsidP="005250ED">
            <w:pPr>
              <w:spacing w:after="0" w:line="240" w:lineRule="auto"/>
            </w:pPr>
            <w:r>
              <w:rPr>
                <w:noProof/>
              </w:rPr>
              <w:pict>
                <v:shape id="_x0000_s1049" type="#_x0000_t32" style="position:absolute;margin-left:100.65pt;margin-top:3.25pt;width:65.25pt;height:0;z-index:251657216" o:connectortype="straight" strokecolor="red">
                  <v:stroke endarrow="block"/>
                </v:shape>
              </w:pict>
            </w:r>
            <w:r w:rsidRPr="005250ED">
              <w:t xml:space="preserve"> </w:t>
            </w:r>
          </w:p>
        </w:tc>
      </w:tr>
      <w:tr w:rsidR="0046297E" w:rsidRPr="005250ED" w:rsidTr="005250ED">
        <w:tc>
          <w:tcPr>
            <w:tcW w:w="5353" w:type="dxa"/>
          </w:tcPr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</w:t>
            </w:r>
            <w:r w:rsidRPr="005250ED">
              <w:rPr>
                <w:rFonts w:ascii="Comic Sans MS" w:hAnsi="Comic Sans MS"/>
              </w:rPr>
              <w:t xml:space="preserve">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  <w:sz w:val="10"/>
                <w:szCs w:val="10"/>
              </w:rPr>
            </w:pPr>
            <w:r>
              <w:rPr>
                <w:noProof/>
              </w:rPr>
              <w:pict>
                <v:shape id="_x0000_s1050" type="#_x0000_t32" style="position:absolute;margin-left:96.15pt;margin-top:3.15pt;width:74.25pt;height:0;z-index:251658240" o:connectortype="straight" strokecolor="red">
                  <v:stroke endarrow="block"/>
                </v:shape>
              </w:pict>
            </w:r>
            <w:r w:rsidRPr="005250ED">
              <w:rPr>
                <w:rFonts w:ascii="Comic Sans MS" w:hAnsi="Comic Sans MS"/>
                <w:color w:val="BFBFBF"/>
              </w:rPr>
              <w:t xml:space="preserve">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rPr>
                <w:rFonts w:ascii="Comic Sans MS" w:hAnsi="Comic Sans MS"/>
                <w:color w:val="BFBFBF"/>
              </w:rPr>
              <w:t xml:space="preserve">          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sz w:val="10"/>
                <w:szCs w:val="10"/>
              </w:rPr>
            </w:pPr>
          </w:p>
          <w:tbl>
            <w:tblPr>
              <w:tblW w:w="0" w:type="auto"/>
              <w:tblInd w:w="3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720"/>
              <w:gridCol w:w="733"/>
              <w:gridCol w:w="742"/>
              <w:gridCol w:w="709"/>
              <w:gridCol w:w="708"/>
              <w:gridCol w:w="851"/>
            </w:tblGrid>
            <w:tr w:rsidR="0046297E" w:rsidRPr="005250ED" w:rsidTr="005250ED">
              <w:trPr>
                <w:trHeight w:val="83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51" type="#_x0000_t32" style="position:absolute;margin-left:28.9pt;margin-top:8pt;width:0;height:93.8pt;z-index:251660288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357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52" type="#_x0000_t32" style="position:absolute;left:0;text-align:left;margin-left:35.05pt;margin-top:8pt;width:0;height:93.8pt;z-index:251659264;mso-position-horizontal-relative:text;mso-position-vertical-relative:text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951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520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shd w:val="clear" w:color="auto" w:fill="DAEEF3"/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</w:tbl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                            </w:t>
            </w:r>
          </w:p>
          <w:p w:rsidR="0046297E" w:rsidRPr="005250ED" w:rsidRDefault="0046297E" w:rsidP="005250ED">
            <w:pPr>
              <w:spacing w:after="0" w:line="240" w:lineRule="auto"/>
            </w:pPr>
            <w:r>
              <w:rPr>
                <w:noProof/>
              </w:rPr>
              <w:pict>
                <v:shape id="_x0000_s1053" type="#_x0000_t32" style="position:absolute;margin-left:100.65pt;margin-top:3.25pt;width:65.25pt;height:0;z-index:251661312" o:connectortype="straight" strokecolor="red">
                  <v:stroke endarrow="block"/>
                </v:shape>
              </w:pict>
            </w:r>
            <w:r w:rsidRPr="005250ED">
              <w:t xml:space="preserve"> </w:t>
            </w:r>
          </w:p>
        </w:tc>
        <w:tc>
          <w:tcPr>
            <w:tcW w:w="284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  <w:tc>
          <w:tcPr>
            <w:tcW w:w="5275" w:type="dxa"/>
          </w:tcPr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</w:t>
            </w:r>
            <w:r w:rsidRPr="005250ED">
              <w:rPr>
                <w:rFonts w:ascii="Comic Sans MS" w:hAnsi="Comic Sans MS"/>
              </w:rPr>
              <w:t xml:space="preserve">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  <w:sz w:val="10"/>
                <w:szCs w:val="10"/>
              </w:rPr>
            </w:pPr>
            <w:r>
              <w:rPr>
                <w:noProof/>
              </w:rPr>
              <w:pict>
                <v:shape id="_x0000_s1054" type="#_x0000_t32" style="position:absolute;margin-left:96.15pt;margin-top:3.15pt;width:74.25pt;height:0;z-index:251662336" o:connectortype="straight" strokecolor="red">
                  <v:stroke endarrow="block"/>
                </v:shape>
              </w:pict>
            </w:r>
            <w:r w:rsidRPr="005250ED">
              <w:rPr>
                <w:rFonts w:ascii="Comic Sans MS" w:hAnsi="Comic Sans MS"/>
                <w:color w:val="BFBFBF"/>
              </w:rPr>
              <w:t xml:space="preserve">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rPr>
                <w:rFonts w:ascii="Comic Sans MS" w:hAnsi="Comic Sans MS"/>
                <w:color w:val="BFBFBF"/>
              </w:rPr>
              <w:t xml:space="preserve">          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sz w:val="10"/>
                <w:szCs w:val="10"/>
              </w:rPr>
            </w:pPr>
          </w:p>
          <w:tbl>
            <w:tblPr>
              <w:tblW w:w="0" w:type="auto"/>
              <w:tblInd w:w="3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720"/>
              <w:gridCol w:w="733"/>
              <w:gridCol w:w="742"/>
              <w:gridCol w:w="709"/>
              <w:gridCol w:w="708"/>
              <w:gridCol w:w="851"/>
            </w:tblGrid>
            <w:tr w:rsidR="0046297E" w:rsidRPr="005250ED" w:rsidTr="005250ED">
              <w:trPr>
                <w:trHeight w:val="83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55" type="#_x0000_t32" style="position:absolute;margin-left:28.9pt;margin-top:8pt;width:0;height:93.8pt;z-index:251664384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542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687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56" type="#_x0000_t32" style="position:absolute;left:0;text-align:left;margin-left:35.05pt;margin-top:8pt;width:0;height:93.8pt;z-index:251663360;mso-position-horizontal-relative:text;mso-position-vertical-relative:text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186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30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shd w:val="clear" w:color="auto" w:fill="DAEEF3"/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</w:tbl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                            </w:t>
            </w:r>
          </w:p>
          <w:p w:rsidR="0046297E" w:rsidRPr="005250ED" w:rsidRDefault="0046297E" w:rsidP="005250ED">
            <w:pPr>
              <w:spacing w:after="0" w:line="240" w:lineRule="auto"/>
            </w:pPr>
            <w:r>
              <w:rPr>
                <w:noProof/>
              </w:rPr>
              <w:pict>
                <v:shape id="_x0000_s1057" type="#_x0000_t32" style="position:absolute;margin-left:100.65pt;margin-top:3.25pt;width:65.25pt;height:0;z-index:251665408" o:connectortype="straight" strokecolor="red">
                  <v:stroke endarrow="block"/>
                </v:shape>
              </w:pict>
            </w:r>
            <w:r w:rsidRPr="005250ED">
              <w:t xml:space="preserve"> </w:t>
            </w:r>
          </w:p>
        </w:tc>
      </w:tr>
      <w:tr w:rsidR="0046297E" w:rsidRPr="005250ED" w:rsidTr="005250ED">
        <w:tc>
          <w:tcPr>
            <w:tcW w:w="5353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  <w:tc>
          <w:tcPr>
            <w:tcW w:w="284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  <w:tc>
          <w:tcPr>
            <w:tcW w:w="5275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</w:tr>
      <w:tr w:rsidR="0046297E" w:rsidRPr="005250ED" w:rsidTr="005250ED">
        <w:tc>
          <w:tcPr>
            <w:tcW w:w="5353" w:type="dxa"/>
          </w:tcPr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</w:t>
            </w:r>
            <w:r w:rsidRPr="005250ED">
              <w:rPr>
                <w:rFonts w:ascii="Comic Sans MS" w:hAnsi="Comic Sans MS"/>
              </w:rPr>
              <w:t xml:space="preserve">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  <w:sz w:val="10"/>
                <w:szCs w:val="10"/>
              </w:rPr>
            </w:pPr>
            <w:r>
              <w:rPr>
                <w:noProof/>
              </w:rPr>
              <w:pict>
                <v:shape id="_x0000_s1058" type="#_x0000_t32" style="position:absolute;margin-left:96.15pt;margin-top:3.15pt;width:74.25pt;height:0;z-index:251666432" o:connectortype="straight" strokecolor="red">
                  <v:stroke endarrow="block"/>
                </v:shape>
              </w:pict>
            </w:r>
            <w:r w:rsidRPr="005250ED">
              <w:rPr>
                <w:rFonts w:ascii="Comic Sans MS" w:hAnsi="Comic Sans MS"/>
                <w:color w:val="BFBFBF"/>
              </w:rPr>
              <w:t xml:space="preserve">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rPr>
                <w:rFonts w:ascii="Comic Sans MS" w:hAnsi="Comic Sans MS"/>
                <w:color w:val="BFBFBF"/>
              </w:rPr>
              <w:t xml:space="preserve">          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sz w:val="10"/>
                <w:szCs w:val="10"/>
              </w:rPr>
            </w:pPr>
          </w:p>
          <w:tbl>
            <w:tblPr>
              <w:tblW w:w="0" w:type="auto"/>
              <w:tblInd w:w="3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720"/>
              <w:gridCol w:w="733"/>
              <w:gridCol w:w="742"/>
              <w:gridCol w:w="709"/>
              <w:gridCol w:w="708"/>
              <w:gridCol w:w="851"/>
            </w:tblGrid>
            <w:tr w:rsidR="0046297E" w:rsidRPr="005250ED" w:rsidTr="005250ED">
              <w:trPr>
                <w:trHeight w:val="83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59" type="#_x0000_t32" style="position:absolute;margin-left:28.9pt;margin-top:8pt;width:0;height:93.8pt;z-index:251668480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872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349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60" type="#_x0000_t32" style="position:absolute;left:0;text-align:left;margin-left:35.05pt;margin-top:8pt;width:0;height:93.8pt;z-index:251667456;mso-position-horizontal-relative:text;mso-position-vertical-relative:text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560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45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shd w:val="clear" w:color="auto" w:fill="DAEEF3"/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</w:tbl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                            </w:t>
            </w:r>
          </w:p>
          <w:p w:rsidR="0046297E" w:rsidRPr="005250ED" w:rsidRDefault="0046297E" w:rsidP="005250ED">
            <w:pPr>
              <w:spacing w:after="0" w:line="240" w:lineRule="auto"/>
            </w:pPr>
            <w:r>
              <w:rPr>
                <w:noProof/>
              </w:rPr>
              <w:pict>
                <v:shape id="_x0000_s1061" type="#_x0000_t32" style="position:absolute;margin-left:100.65pt;margin-top:3.25pt;width:65.25pt;height:0;z-index:251669504" o:connectortype="straight" strokecolor="red">
                  <v:stroke endarrow="block"/>
                </v:shape>
              </w:pict>
            </w:r>
            <w:r w:rsidRPr="005250ED">
              <w:t xml:space="preserve"> </w:t>
            </w:r>
          </w:p>
        </w:tc>
        <w:tc>
          <w:tcPr>
            <w:tcW w:w="284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  <w:tc>
          <w:tcPr>
            <w:tcW w:w="5275" w:type="dxa"/>
          </w:tcPr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</w:t>
            </w:r>
            <w:r w:rsidRPr="005250ED">
              <w:rPr>
                <w:rFonts w:ascii="Comic Sans MS" w:hAnsi="Comic Sans MS"/>
              </w:rPr>
              <w:t xml:space="preserve">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  <w:sz w:val="10"/>
                <w:szCs w:val="10"/>
              </w:rPr>
            </w:pPr>
            <w:r>
              <w:rPr>
                <w:noProof/>
              </w:rPr>
              <w:pict>
                <v:shape id="_x0000_s1062" type="#_x0000_t32" style="position:absolute;margin-left:96.15pt;margin-top:3.15pt;width:74.25pt;height:0;z-index:251670528" o:connectortype="straight" strokecolor="red">
                  <v:stroke endarrow="block"/>
                </v:shape>
              </w:pict>
            </w:r>
            <w:r w:rsidRPr="005250ED">
              <w:rPr>
                <w:rFonts w:ascii="Comic Sans MS" w:hAnsi="Comic Sans MS"/>
                <w:color w:val="BFBFBF"/>
              </w:rPr>
              <w:t xml:space="preserve">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rPr>
                <w:rFonts w:ascii="Comic Sans MS" w:hAnsi="Comic Sans MS"/>
                <w:color w:val="BFBFBF"/>
              </w:rPr>
              <w:t xml:space="preserve">          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sz w:val="10"/>
                <w:szCs w:val="10"/>
              </w:rPr>
            </w:pPr>
          </w:p>
          <w:tbl>
            <w:tblPr>
              <w:tblW w:w="0" w:type="auto"/>
              <w:tblInd w:w="3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720"/>
              <w:gridCol w:w="733"/>
              <w:gridCol w:w="742"/>
              <w:gridCol w:w="709"/>
              <w:gridCol w:w="708"/>
              <w:gridCol w:w="851"/>
            </w:tblGrid>
            <w:tr w:rsidR="0046297E" w:rsidRPr="005250ED" w:rsidTr="005250ED">
              <w:trPr>
                <w:trHeight w:val="83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63" type="#_x0000_t32" style="position:absolute;margin-left:28.9pt;margin-top:8pt;width:0;height:93.8pt;z-index:251672576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99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75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64" type="#_x0000_t32" style="position:absolute;left:0;text-align:left;margin-left:35.05pt;margin-top:8pt;width:0;height:93.8pt;z-index:251671552;mso-position-horizontal-relative:text;mso-position-vertical-relative:text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340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620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shd w:val="clear" w:color="auto" w:fill="DAEEF3"/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</w:tbl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                            </w:t>
            </w:r>
          </w:p>
          <w:p w:rsidR="0046297E" w:rsidRPr="005250ED" w:rsidRDefault="0046297E" w:rsidP="005250ED">
            <w:pPr>
              <w:spacing w:after="0" w:line="240" w:lineRule="auto"/>
            </w:pPr>
            <w:r>
              <w:rPr>
                <w:noProof/>
              </w:rPr>
              <w:pict>
                <v:shape id="_x0000_s1065" type="#_x0000_t32" style="position:absolute;margin-left:100.65pt;margin-top:3.25pt;width:65.25pt;height:0;z-index:251673600" o:connectortype="straight" strokecolor="red">
                  <v:stroke endarrow="block"/>
                </v:shape>
              </w:pict>
            </w:r>
            <w:r w:rsidRPr="005250ED">
              <w:t xml:space="preserve"> </w:t>
            </w:r>
          </w:p>
        </w:tc>
      </w:tr>
      <w:tr w:rsidR="0046297E" w:rsidRPr="005250ED" w:rsidTr="005250ED">
        <w:trPr>
          <w:trHeight w:val="166"/>
        </w:trPr>
        <w:tc>
          <w:tcPr>
            <w:tcW w:w="5353" w:type="dxa"/>
          </w:tcPr>
          <w:p w:rsidR="0046297E" w:rsidRPr="005250ED" w:rsidRDefault="0046297E" w:rsidP="005250ED">
            <w:pPr>
              <w:spacing w:after="0" w:line="240" w:lineRule="auto"/>
              <w:rPr>
                <w:sz w:val="10"/>
                <w:szCs w:val="10"/>
              </w:rPr>
            </w:pPr>
          </w:p>
          <w:p w:rsidR="0046297E" w:rsidRPr="005250ED" w:rsidRDefault="0046297E" w:rsidP="005250ED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4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  <w:tc>
          <w:tcPr>
            <w:tcW w:w="5275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</w:tr>
      <w:tr w:rsidR="0046297E" w:rsidRPr="005250ED" w:rsidTr="005250ED">
        <w:tc>
          <w:tcPr>
            <w:tcW w:w="5353" w:type="dxa"/>
          </w:tcPr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</w:t>
            </w:r>
            <w:r w:rsidRPr="005250ED">
              <w:rPr>
                <w:rFonts w:ascii="Comic Sans MS" w:hAnsi="Comic Sans MS"/>
              </w:rPr>
              <w:t xml:space="preserve">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  <w:sz w:val="10"/>
                <w:szCs w:val="10"/>
              </w:rPr>
            </w:pPr>
            <w:r>
              <w:rPr>
                <w:noProof/>
              </w:rPr>
              <w:pict>
                <v:shape id="_x0000_s1066" type="#_x0000_t32" style="position:absolute;margin-left:96.15pt;margin-top:3.15pt;width:74.25pt;height:0;z-index:251674624" o:connectortype="straight" strokecolor="red">
                  <v:stroke endarrow="block"/>
                </v:shape>
              </w:pict>
            </w:r>
            <w:r w:rsidRPr="005250ED">
              <w:rPr>
                <w:rFonts w:ascii="Comic Sans MS" w:hAnsi="Comic Sans MS"/>
                <w:color w:val="BFBFBF"/>
              </w:rPr>
              <w:t xml:space="preserve">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rPr>
                <w:rFonts w:ascii="Comic Sans MS" w:hAnsi="Comic Sans MS"/>
                <w:color w:val="BFBFBF"/>
              </w:rPr>
              <w:t xml:space="preserve">          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sz w:val="10"/>
                <w:szCs w:val="10"/>
              </w:rPr>
            </w:pPr>
          </w:p>
          <w:tbl>
            <w:tblPr>
              <w:tblW w:w="0" w:type="auto"/>
              <w:tblInd w:w="3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720"/>
              <w:gridCol w:w="733"/>
              <w:gridCol w:w="742"/>
              <w:gridCol w:w="709"/>
              <w:gridCol w:w="708"/>
              <w:gridCol w:w="851"/>
            </w:tblGrid>
            <w:tr w:rsidR="0046297E" w:rsidRPr="005250ED" w:rsidTr="005250ED">
              <w:trPr>
                <w:trHeight w:val="83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67" type="#_x0000_t32" style="position:absolute;margin-left:28.9pt;margin-top:8pt;width:0;height:93.8pt;z-index:251676672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846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75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68" type="#_x0000_t32" style="position:absolute;left:0;text-align:left;margin-left:35.05pt;margin-top:8pt;width:0;height:93.8pt;z-index:251675648;mso-position-horizontal-relative:text;mso-position-vertical-relative:text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500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shd w:val="clear" w:color="auto" w:fill="DAEEF3"/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</w:tbl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</w:t>
            </w:r>
          </w:p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                                       </w:t>
            </w:r>
            <w:r>
              <w:rPr>
                <w:noProof/>
              </w:rPr>
              <w:pict>
                <v:shape id="_x0000_s1069" type="#_x0000_t32" style="position:absolute;margin-left:100.65pt;margin-top:3.25pt;width:65.25pt;height:0;z-index:251677696;mso-position-horizontal-relative:text;mso-position-vertical-relative:text" o:connectortype="straight" strokecolor="red">
                  <v:stroke endarrow="block"/>
                </v:shape>
              </w:pict>
            </w:r>
            <w:r w:rsidRPr="005250ED">
              <w:t xml:space="preserve"> </w:t>
            </w:r>
          </w:p>
        </w:tc>
        <w:tc>
          <w:tcPr>
            <w:tcW w:w="284" w:type="dxa"/>
          </w:tcPr>
          <w:p w:rsidR="0046297E" w:rsidRPr="005250ED" w:rsidRDefault="0046297E" w:rsidP="005250ED">
            <w:pPr>
              <w:spacing w:after="0" w:line="240" w:lineRule="auto"/>
            </w:pPr>
          </w:p>
        </w:tc>
        <w:tc>
          <w:tcPr>
            <w:tcW w:w="5275" w:type="dxa"/>
          </w:tcPr>
          <w:p w:rsidR="0046297E" w:rsidRPr="005250ED" w:rsidRDefault="0046297E" w:rsidP="005250ED">
            <w:pPr>
              <w:spacing w:after="0" w:line="240" w:lineRule="auto"/>
            </w:pPr>
            <w:r w:rsidRPr="005250ED">
              <w:t xml:space="preserve">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</w:t>
            </w:r>
            <w:r w:rsidRPr="005250ED">
              <w:rPr>
                <w:rFonts w:ascii="Comic Sans MS" w:hAnsi="Comic Sans MS"/>
              </w:rPr>
              <w:t xml:space="preserve">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  <w:sz w:val="10"/>
                <w:szCs w:val="10"/>
              </w:rPr>
            </w:pPr>
            <w:r>
              <w:rPr>
                <w:noProof/>
              </w:rPr>
              <w:pict>
                <v:shape id="_x0000_s1070" type="#_x0000_t32" style="position:absolute;margin-left:96.15pt;margin-top:3.15pt;width:74.25pt;height:0;z-index:251678720" o:connectortype="straight" strokecolor="red">
                  <v:stroke endarrow="block"/>
                </v:shape>
              </w:pict>
            </w:r>
            <w:r w:rsidRPr="005250ED">
              <w:rPr>
                <w:rFonts w:ascii="Comic Sans MS" w:hAnsi="Comic Sans MS"/>
                <w:color w:val="BFBFBF"/>
              </w:rPr>
              <w:t xml:space="preserve">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rPr>
                <w:rFonts w:ascii="Comic Sans MS" w:hAnsi="Comic Sans MS"/>
                <w:color w:val="BFBFBF"/>
              </w:rPr>
              <w:t xml:space="preserve">                              </w:t>
            </w:r>
          </w:p>
          <w:p w:rsidR="0046297E" w:rsidRPr="005250ED" w:rsidRDefault="0046297E" w:rsidP="005250ED">
            <w:pPr>
              <w:spacing w:after="0" w:line="240" w:lineRule="auto"/>
              <w:rPr>
                <w:sz w:val="10"/>
                <w:szCs w:val="10"/>
              </w:rPr>
            </w:pPr>
          </w:p>
          <w:tbl>
            <w:tblPr>
              <w:tblW w:w="0" w:type="auto"/>
              <w:tblInd w:w="3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720"/>
              <w:gridCol w:w="733"/>
              <w:gridCol w:w="742"/>
              <w:gridCol w:w="709"/>
              <w:gridCol w:w="708"/>
              <w:gridCol w:w="851"/>
            </w:tblGrid>
            <w:tr w:rsidR="0046297E" w:rsidRPr="005250ED" w:rsidTr="005250ED">
              <w:trPr>
                <w:trHeight w:val="83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71" type="#_x0000_t32" style="position:absolute;margin-left:28.9pt;margin-top:8pt;width:0;height:93.8pt;z-index:251680768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 +</w:t>
                  </w: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145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302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>
                    <w:rPr>
                      <w:noProof/>
                    </w:rPr>
                    <w:pict>
                      <v:shape id="_x0000_s1072" type="#_x0000_t32" style="position:absolute;left:0;text-align:left;margin-left:35.05pt;margin-top:8pt;width:0;height:93.8pt;z-index:251679744;mso-position-horizontal-relative:text;mso-position-vertical-relative:text" o:connectortype="straight" strokecolor="red">
                        <v:stroke endarrow="block"/>
                      </v:shape>
                    </w:pic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679</w:t>
                  </w: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5250ED">
                    <w:rPr>
                      <w:rFonts w:ascii="Comic Sans MS" w:hAnsi="Comic Sans MS"/>
                    </w:rPr>
                    <w:t>977</w:t>
                  </w: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  <w:tr w:rsidR="0046297E" w:rsidRPr="005250ED" w:rsidTr="005250ED"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 xml:space="preserve"> 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B0F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rPr>
                      <w:rFonts w:ascii="Comic Sans MS" w:hAnsi="Comic Sans MS"/>
                      <w:color w:val="BFBFBF"/>
                    </w:rPr>
                  </w:pPr>
                </w:p>
              </w:tc>
              <w:tc>
                <w:tcPr>
                  <w:tcW w:w="742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9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708" w:type="dxa"/>
                  <w:tcBorders>
                    <w:top w:val="double" w:sz="4" w:space="0" w:color="00B0F0"/>
                    <w:left w:val="double" w:sz="4" w:space="0" w:color="00B0F0"/>
                    <w:bottom w:val="double" w:sz="4" w:space="0" w:color="00B0F0"/>
                    <w:right w:val="double" w:sz="4" w:space="0" w:color="00B0F0"/>
                  </w:tcBorders>
                  <w:shd w:val="clear" w:color="auto" w:fill="DAEEF3"/>
                  <w:vAlign w:val="center"/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double" w:sz="4" w:space="0" w:color="00B0F0"/>
                    <w:bottom w:val="single" w:sz="4" w:space="0" w:color="000000"/>
                    <w:right w:val="single" w:sz="4" w:space="0" w:color="000000"/>
                  </w:tcBorders>
                </w:tcPr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  <w:r w:rsidRPr="005250ED">
                    <w:rPr>
                      <w:rFonts w:ascii="Comic Sans MS" w:hAnsi="Comic Sans MS"/>
                      <w:color w:val="BFBFBF"/>
                    </w:rPr>
                    <w:t>=</w:t>
                  </w:r>
                </w:p>
                <w:p w:rsidR="0046297E" w:rsidRPr="005250ED" w:rsidRDefault="0046297E" w:rsidP="005250ED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color w:val="BFBFBF"/>
                    </w:rPr>
                  </w:pPr>
                </w:p>
              </w:tc>
            </w:tr>
          </w:tbl>
          <w:p w:rsidR="0046297E" w:rsidRPr="005250ED" w:rsidRDefault="0046297E" w:rsidP="005250ED">
            <w:pPr>
              <w:spacing w:after="0" w:line="240" w:lineRule="auto"/>
              <w:rPr>
                <w:rFonts w:ascii="Comic Sans MS" w:hAnsi="Comic Sans MS"/>
                <w:color w:val="BFBFBF"/>
              </w:rPr>
            </w:pPr>
            <w:r w:rsidRPr="005250ED">
              <w:t xml:space="preserve">                                         </w:t>
            </w:r>
          </w:p>
          <w:p w:rsidR="0046297E" w:rsidRPr="005250ED" w:rsidRDefault="0046297E" w:rsidP="005250ED">
            <w:pPr>
              <w:spacing w:after="0" w:line="240" w:lineRule="auto"/>
            </w:pPr>
            <w:r>
              <w:rPr>
                <w:noProof/>
              </w:rPr>
              <w:pict>
                <v:shape id="_x0000_s1073" type="#_x0000_t32" style="position:absolute;margin-left:100.65pt;margin-top:3.25pt;width:65.25pt;height:0;z-index:251681792" o:connectortype="straight" strokecolor="red">
                  <v:stroke endarrow="block"/>
                </v:shape>
              </w:pict>
            </w:r>
            <w:r w:rsidRPr="005250ED">
              <w:t xml:space="preserve"> </w:t>
            </w:r>
          </w:p>
        </w:tc>
      </w:tr>
    </w:tbl>
    <w:p w:rsidR="0046297E" w:rsidRDefault="0046297E"/>
    <w:sectPr w:rsidR="0046297E" w:rsidSect="00185794">
      <w:pgSz w:w="11906" w:h="16838"/>
      <w:pgMar w:top="709" w:right="567" w:bottom="851" w:left="567" w:header="39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97E" w:rsidRDefault="0046297E" w:rsidP="0053388E">
      <w:pPr>
        <w:spacing w:after="0" w:line="240" w:lineRule="auto"/>
      </w:pPr>
      <w:r>
        <w:separator/>
      </w:r>
    </w:p>
  </w:endnote>
  <w:endnote w:type="continuationSeparator" w:id="0">
    <w:p w:rsidR="0046297E" w:rsidRDefault="0046297E" w:rsidP="00533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97E" w:rsidRDefault="0046297E" w:rsidP="0053388E">
      <w:pPr>
        <w:spacing w:after="0" w:line="240" w:lineRule="auto"/>
      </w:pPr>
      <w:r>
        <w:separator/>
      </w:r>
    </w:p>
  </w:footnote>
  <w:footnote w:type="continuationSeparator" w:id="0">
    <w:p w:rsidR="0046297E" w:rsidRDefault="0046297E" w:rsidP="005338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BE4"/>
    <w:rsid w:val="00185794"/>
    <w:rsid w:val="00253BE4"/>
    <w:rsid w:val="0046297E"/>
    <w:rsid w:val="005250ED"/>
    <w:rsid w:val="0053388E"/>
    <w:rsid w:val="00567422"/>
    <w:rsid w:val="00604F63"/>
    <w:rsid w:val="00982ACD"/>
    <w:rsid w:val="00AB6544"/>
    <w:rsid w:val="00BA4E0E"/>
    <w:rsid w:val="00CB73A0"/>
    <w:rsid w:val="00F36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9F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53BE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5338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3388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338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3388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347</Words>
  <Characters>1980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ahmet faruk</dc:creator>
  <cp:keywords>www.sorubak.com</cp:keywords>
  <dc:description/>
  <cp:lastModifiedBy>edanur</cp:lastModifiedBy>
  <cp:revision>4</cp:revision>
  <dcterms:created xsi:type="dcterms:W3CDTF">2014-11-28T21:48:00Z</dcterms:created>
  <dcterms:modified xsi:type="dcterms:W3CDTF">2014-11-29T19:47:00Z</dcterms:modified>
</cp:coreProperties>
</file>