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 xml:space="preserve"> 25 + 97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152 + 350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2490 + 1041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12974 + 321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64 + 32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278 + 640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1578 + 6540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34592 + 1352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99 + 7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350 + 672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7584 + 3008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30248 + 50025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17 + 67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954 + 840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 xml:space="preserve">4592 + 3247 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64009 + 10027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74 + 63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553 + 420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8520 + 3247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34890 + 64778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20 + 45 + 84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 xml:space="preserve">120 + 340 + 22 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2357 + 527 + 970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3257+ 52473 + 9780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rPr>
          <w:rFonts w:ascii="Comic Sans MS" w:hAnsi="Comic Sans MS"/>
        </w:rPr>
      </w:pPr>
    </w:p>
    <w:p w:rsidR="00E662FA" w:rsidRDefault="00E662FA" w:rsidP="00466084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45 + 87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654 + 120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2148 + 6248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32587 + 6002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28 + 85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852 + 149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2005 + 7832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65407 + 85210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16 + 37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349 + 873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5423 + 2009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9520 + 25999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 xml:space="preserve">69 + 97 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987 + 589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3574 + 6833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41220 + 30024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F60080">
      <w:pPr>
        <w:rPr>
          <w:rFonts w:ascii="Comic Sans MS" w:hAnsi="Comic Sans MS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37 + 85 + 69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627 + 920 + 753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9540 + 358 + 7430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5789 + 35002 + 489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Pr="00F60080" w:rsidRDefault="00E662FA" w:rsidP="00F60080">
      <w:pPr>
        <w:rPr>
          <w:rFonts w:ascii="Comic Sans MS" w:hAnsi="Comic Sans MS"/>
          <w:sz w:val="16"/>
          <w:szCs w:val="16"/>
        </w:rPr>
      </w:pPr>
    </w:p>
    <w:tbl>
      <w:tblPr>
        <w:tblW w:w="11023" w:type="dxa"/>
        <w:tblLook w:val="00A0"/>
      </w:tblPr>
      <w:tblGrid>
        <w:gridCol w:w="2518"/>
        <w:gridCol w:w="2552"/>
        <w:gridCol w:w="2835"/>
        <w:gridCol w:w="3118"/>
      </w:tblGrid>
      <w:tr w:rsidR="00E662FA" w:rsidRPr="00C77B32" w:rsidTr="00C77B32">
        <w:tc>
          <w:tcPr>
            <w:tcW w:w="25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66 + 88 + 99</w:t>
            </w:r>
          </w:p>
        </w:tc>
        <w:tc>
          <w:tcPr>
            <w:tcW w:w="2552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333 + 999 + 777</w:t>
            </w:r>
          </w:p>
        </w:tc>
        <w:tc>
          <w:tcPr>
            <w:tcW w:w="2835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3007 + 2893 + 500</w:t>
            </w:r>
          </w:p>
        </w:tc>
        <w:tc>
          <w:tcPr>
            <w:tcW w:w="3118" w:type="dxa"/>
          </w:tcPr>
          <w:p w:rsidR="00E662FA" w:rsidRPr="00C77B32" w:rsidRDefault="00E662FA" w:rsidP="00C77B32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 w:rsidRPr="00C77B32">
              <w:rPr>
                <w:rFonts w:ascii="Comic Sans MS" w:hAnsi="Comic Sans MS"/>
                <w:b/>
              </w:rPr>
              <w:t>48930 + 54200 + 685</w:t>
            </w:r>
          </w:p>
        </w:tc>
      </w:tr>
      <w:tr w:rsidR="00E662FA" w:rsidRPr="00C77B32" w:rsidTr="00C77B32">
        <w:tc>
          <w:tcPr>
            <w:tcW w:w="25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0"/>
              <w:gridCol w:w="349"/>
              <w:gridCol w:w="365"/>
              <w:gridCol w:w="370"/>
              <w:gridCol w:w="370"/>
              <w:gridCol w:w="349"/>
            </w:tblGrid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118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8"/>
              <w:gridCol w:w="358"/>
              <w:gridCol w:w="358"/>
              <w:gridCol w:w="357"/>
              <w:gridCol w:w="357"/>
              <w:gridCol w:w="357"/>
              <w:gridCol w:w="357"/>
              <w:gridCol w:w="357"/>
            </w:tblGrid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C77B32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E662FA" w:rsidRPr="00C77B32" w:rsidTr="00C77B32"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662FA" w:rsidRPr="00C77B32" w:rsidRDefault="00E662FA" w:rsidP="00C77B3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E662FA" w:rsidRPr="00C77B32" w:rsidRDefault="00E662FA" w:rsidP="00C77B3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62FA" w:rsidRDefault="00E662FA" w:rsidP="00466084">
      <w:pPr>
        <w:jc w:val="center"/>
        <w:rPr>
          <w:rFonts w:ascii="Comic Sans MS" w:hAnsi="Comic Sans MS"/>
          <w:highlight w:val="cyan"/>
        </w:rPr>
      </w:pPr>
    </w:p>
    <w:p w:rsidR="00E662FA" w:rsidRPr="00431115" w:rsidRDefault="00E662FA" w:rsidP="00466084">
      <w:pPr>
        <w:jc w:val="center"/>
        <w:rPr>
          <w:rFonts w:ascii="Comic Sans MS" w:hAnsi="Comic Sans MS"/>
        </w:rPr>
      </w:pPr>
    </w:p>
    <w:sectPr w:rsidR="00E662FA" w:rsidRPr="00431115" w:rsidSect="00466084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15"/>
    <w:rsid w:val="000801C9"/>
    <w:rsid w:val="00431115"/>
    <w:rsid w:val="00466084"/>
    <w:rsid w:val="0092326F"/>
    <w:rsid w:val="00BA2E96"/>
    <w:rsid w:val="00C42BE4"/>
    <w:rsid w:val="00C648BE"/>
    <w:rsid w:val="00C77B32"/>
    <w:rsid w:val="00DE78AC"/>
    <w:rsid w:val="00E64A67"/>
    <w:rsid w:val="00E662FA"/>
    <w:rsid w:val="00F6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6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111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405</Words>
  <Characters>2314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4</cp:revision>
  <cp:lastPrinted>2014-11-28T21:40:00Z</cp:lastPrinted>
  <dcterms:created xsi:type="dcterms:W3CDTF">2014-11-28T21:06:00Z</dcterms:created>
  <dcterms:modified xsi:type="dcterms:W3CDTF">2014-11-29T19:46:00Z</dcterms:modified>
</cp:coreProperties>
</file>