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928"/>
        <w:gridCol w:w="567"/>
        <w:gridCol w:w="5111"/>
      </w:tblGrid>
      <w:tr w:rsidR="00E546A6" w:rsidRPr="005E5593" w:rsidTr="005E5593">
        <w:tc>
          <w:tcPr>
            <w:tcW w:w="4928" w:type="dxa"/>
          </w:tcPr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  <w:r w:rsidRPr="005E5593">
              <w:rPr>
                <w:rFonts w:ascii="Comic Sans MS" w:hAnsi="Comic Sans MS"/>
              </w:rPr>
              <w:t xml:space="preserve">    </w:t>
            </w:r>
          </w:p>
          <w:tbl>
            <w:tblPr>
              <w:tblW w:w="0" w:type="auto"/>
              <w:tblLook w:val="00A0"/>
            </w:tblPr>
            <w:tblGrid>
              <w:gridCol w:w="914"/>
              <w:gridCol w:w="916"/>
              <w:gridCol w:w="916"/>
              <w:gridCol w:w="916"/>
              <w:gridCol w:w="916"/>
            </w:tblGrid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  <w:highlight w:val="cyan"/>
                    </w:rPr>
                    <w:t>9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16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144</w:t>
                  </w:r>
                </w:p>
              </w:tc>
            </w:tr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6" type="#_x0000_t32" style="position:absolute;left:0;text-align:left;margin-left:32.1pt;margin-top:10.2pt;width:157.5pt;height:15pt;flip:x;z-index:251642880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5E5593">
                    <w:rPr>
                      <w:rFonts w:ascii="Comic Sans MS" w:hAnsi="Comic Sans MS"/>
                    </w:rPr>
                    <w:t>144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140</w:t>
                  </w:r>
                </w:p>
              </w:tc>
            </w:tr>
            <w:tr w:rsidR="00E546A6" w:rsidRPr="005E5593" w:rsidTr="005E5593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27" type="#_x0000_t32" style="position:absolute;left:0;text-align:left;margin-left:32.1pt;margin-top:13.3pt;width:157.5pt;height:15pt;flip:x;z-index:251643904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5E5593">
                    <w:rPr>
                      <w:rFonts w:ascii="Comic Sans MS" w:hAnsi="Comic Sans MS"/>
                    </w:rPr>
                    <w:t>140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20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28" type="#_x0000_t32" style="position:absolute;left:0;text-align:left;margin-left:-105.2pt;margin-top:-47.45pt;width:157.5pt;height:15pt;flip:x;z-index:251641856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5E5593">
                    <w:rPr>
                      <w:rFonts w:ascii="Comic Sans MS" w:hAnsi="Comic Sans MS"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160</w:t>
                  </w:r>
                </w:p>
              </w:tc>
            </w:tr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29" type="#_x0000_t32" style="position:absolute;left:0;text-align:left;margin-left:32.1pt;margin-top:14.1pt;width:157.5pt;height:15pt;flip:x;z-index:251644928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5E5593">
                    <w:rPr>
                      <w:rFonts w:ascii="Comic Sans MS" w:hAnsi="Comic Sans MS"/>
                    </w:rPr>
                    <w:t>160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800</w:t>
                  </w:r>
                </w:p>
              </w:tc>
            </w:tr>
            <w:tr w:rsidR="00E546A6" w:rsidRPr="005E5593" w:rsidTr="005E5593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800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500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5E5593">
                    <w:rPr>
                      <w:rFonts w:ascii="Comic Sans MS" w:hAnsi="Comic Sans MS"/>
                      <w:highlight w:val="cyan"/>
                    </w:rPr>
                    <w:t>300</w:t>
                  </w:r>
                </w:p>
              </w:tc>
            </w:tr>
          </w:tbl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  <w:r w:rsidRPr="005E5593">
              <w:rPr>
                <w:rFonts w:ascii="Comic Sans MS" w:hAnsi="Comic Sans MS"/>
              </w:rPr>
              <w:t xml:space="preserve">     </w:t>
            </w:r>
          </w:p>
        </w:tc>
        <w:tc>
          <w:tcPr>
            <w:tcW w:w="567" w:type="dxa"/>
          </w:tcPr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5111" w:type="dxa"/>
          </w:tcPr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  <w:r w:rsidRPr="005E5593">
              <w:rPr>
                <w:rFonts w:ascii="Comic Sans MS" w:hAnsi="Comic Sans MS"/>
              </w:rPr>
              <w:t xml:space="preserve">    </w:t>
            </w:r>
          </w:p>
          <w:tbl>
            <w:tblPr>
              <w:tblW w:w="0" w:type="auto"/>
              <w:tblLook w:val="00A0"/>
            </w:tblPr>
            <w:tblGrid>
              <w:gridCol w:w="914"/>
              <w:gridCol w:w="916"/>
              <w:gridCol w:w="916"/>
              <w:gridCol w:w="916"/>
              <w:gridCol w:w="916"/>
            </w:tblGrid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0" type="#_x0000_t32" style="position:absolute;left:0;text-align:left;margin-left:32.1pt;margin-top:14.85pt;width:157.5pt;height:21.75pt;flip:x;z-index:251645952" o:connectortype="straight">
                        <v:stroke endarrow="block"/>
                      </v:shape>
                    </w:pict>
                  </w:r>
                  <w:r w:rsidRPr="005E5593">
                    <w:rPr>
                      <w:rFonts w:ascii="Comic Sans MS" w:hAnsi="Comic Sans MS"/>
                      <w:highlight w:val="cyan"/>
                    </w:rPr>
                    <w:t>8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25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1" type="#_x0000_t32" style="position:absolute;left:0;text-align:left;margin-left:35.85pt;margin-top:10.2pt;width:153.75pt;height:25.25pt;flip:x;z-index:251646976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5E5593">
                    <w:rPr>
                      <w:rFonts w:ascii="Comic Sans MS" w:hAnsi="Comic Sans MS"/>
                      <w:noProof/>
                    </w:rPr>
                    <w:t xml:space="preserve">  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 xml:space="preserve">   25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2" type="#_x0000_t32" style="position:absolute;left:0;text-align:left;margin-left:32.1pt;margin-top:13.3pt;width:157.5pt;height:24pt;flip:x;z-index:25164800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125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3" type="#_x0000_t32" style="position:absolute;left:0;text-align:left;margin-left:35.85pt;margin-top:14.1pt;width:157.5pt;height:24pt;flip:x;z-index:25164902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 xml:space="preserve">  500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225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5E5593">
                    <w:rPr>
                      <w:rFonts w:ascii="Comic Sans MS" w:hAnsi="Comic Sans MS"/>
                      <w:highlight w:val="cyan"/>
                    </w:rPr>
                    <w:t>375</w:t>
                  </w:r>
                </w:p>
              </w:tc>
            </w:tr>
          </w:tbl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  <w:r w:rsidRPr="005E5593">
              <w:rPr>
                <w:rFonts w:ascii="Comic Sans MS" w:hAnsi="Comic Sans MS"/>
              </w:rPr>
              <w:t xml:space="preserve">     </w:t>
            </w:r>
          </w:p>
        </w:tc>
      </w:tr>
      <w:tr w:rsidR="00E546A6" w:rsidRPr="005E5593" w:rsidTr="005E5593">
        <w:tc>
          <w:tcPr>
            <w:tcW w:w="4928" w:type="dxa"/>
          </w:tcPr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  <w:r w:rsidRPr="005E5593">
              <w:rPr>
                <w:rFonts w:ascii="Comic Sans MS" w:hAnsi="Comic Sans MS"/>
              </w:rPr>
              <w:t xml:space="preserve">    </w:t>
            </w:r>
          </w:p>
          <w:tbl>
            <w:tblPr>
              <w:tblW w:w="0" w:type="auto"/>
              <w:tblLook w:val="00A0"/>
            </w:tblPr>
            <w:tblGrid>
              <w:gridCol w:w="914"/>
              <w:gridCol w:w="916"/>
              <w:gridCol w:w="916"/>
              <w:gridCol w:w="916"/>
              <w:gridCol w:w="916"/>
            </w:tblGrid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4" type="#_x0000_t32" style="position:absolute;left:0;text-align:left;margin-left:32.1pt;margin-top:14.85pt;width:157.5pt;height:21.75pt;flip:x;z-index:251650048" o:connectortype="straight">
                        <v:stroke endarrow="block"/>
                      </v:shape>
                    </w:pict>
                  </w:r>
                  <w:r w:rsidRPr="005E5593">
                    <w:rPr>
                      <w:rFonts w:ascii="Comic Sans MS" w:hAnsi="Comic Sans MS"/>
                      <w:highlight w:val="cyan"/>
                    </w:rPr>
                    <w:t>43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5" type="#_x0000_t32" style="position:absolute;left:0;text-align:left;margin-left:35.85pt;margin-top:10.2pt;width:153.75pt;height:25.25pt;flip:x;z-index:251651072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5E5593">
                    <w:rPr>
                      <w:rFonts w:ascii="Comic Sans MS" w:hAnsi="Comic Sans MS"/>
                      <w:noProof/>
                    </w:rPr>
                    <w:t xml:space="preserve">  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 xml:space="preserve">    2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6" type="#_x0000_t32" style="position:absolute;left:0;text-align:left;margin-left:32.1pt;margin-top:13.3pt;width:157.5pt;height:24pt;flip:x;z-index:25165209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7" type="#_x0000_t32" style="position:absolute;left:0;text-align:left;margin-left:35.85pt;margin-top:14.1pt;width:157.5pt;height:24pt;flip:x;z-index:25165312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 xml:space="preserve">  60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5E5593">
                    <w:rPr>
                      <w:rFonts w:ascii="Comic Sans MS" w:hAnsi="Comic Sans MS"/>
                      <w:highlight w:val="cyan"/>
                    </w:rPr>
                    <w:t>750</w:t>
                  </w:r>
                </w:p>
              </w:tc>
            </w:tr>
          </w:tbl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  <w:r w:rsidRPr="005E5593">
              <w:rPr>
                <w:rFonts w:ascii="Comic Sans MS" w:hAnsi="Comic Sans MS"/>
              </w:rPr>
              <w:t xml:space="preserve">     </w:t>
            </w:r>
          </w:p>
        </w:tc>
        <w:tc>
          <w:tcPr>
            <w:tcW w:w="567" w:type="dxa"/>
          </w:tcPr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5111" w:type="dxa"/>
          </w:tcPr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  <w:r w:rsidRPr="005E5593">
              <w:rPr>
                <w:rFonts w:ascii="Comic Sans MS" w:hAnsi="Comic Sans MS"/>
              </w:rPr>
              <w:t xml:space="preserve">    </w:t>
            </w:r>
          </w:p>
          <w:tbl>
            <w:tblPr>
              <w:tblW w:w="0" w:type="auto"/>
              <w:tblLook w:val="00A0"/>
            </w:tblPr>
            <w:tblGrid>
              <w:gridCol w:w="914"/>
              <w:gridCol w:w="916"/>
              <w:gridCol w:w="916"/>
              <w:gridCol w:w="916"/>
              <w:gridCol w:w="916"/>
            </w:tblGrid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8" type="#_x0000_t32" style="position:absolute;left:0;text-align:left;margin-left:32.1pt;margin-top:14.85pt;width:157.5pt;height:21.75pt;flip:x;z-index:251654144" o:connectortype="straight">
                        <v:stroke endarrow="block"/>
                      </v:shape>
                    </w:pict>
                  </w:r>
                  <w:r w:rsidRPr="005E5593">
                    <w:rPr>
                      <w:rFonts w:ascii="Comic Sans MS" w:hAnsi="Comic Sans MS"/>
                      <w:highlight w:val="cyan"/>
                    </w:rPr>
                    <w:t>18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10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9" type="#_x0000_t32" style="position:absolute;left:0;text-align:left;margin-left:35.85pt;margin-top:10.2pt;width:153.75pt;height:25.25pt;flip:x;z-index:251655168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5E5593">
                    <w:rPr>
                      <w:rFonts w:ascii="Comic Sans MS" w:hAnsi="Comic Sans MS"/>
                      <w:noProof/>
                    </w:rPr>
                    <w:t xml:space="preserve">  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 xml:space="preserve">   6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40" type="#_x0000_t32" style="position:absolute;left:0;text-align:left;margin-left:32.1pt;margin-top:13.3pt;width:157.5pt;height:24pt;flip:x;z-index:25165619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52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41" type="#_x0000_t32" style="position:absolute;left:0;text-align:left;margin-left:35.85pt;margin-top:14.1pt;width:157.5pt;height:24pt;flip:x;z-index:25165721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 xml:space="preserve">  5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500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5E5593">
                    <w:rPr>
                      <w:rFonts w:ascii="Comic Sans MS" w:hAnsi="Comic Sans MS"/>
                      <w:highlight w:val="cyan"/>
                    </w:rPr>
                    <w:t>0</w:t>
                  </w:r>
                </w:p>
              </w:tc>
            </w:tr>
          </w:tbl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  <w:r w:rsidRPr="005E5593">
              <w:rPr>
                <w:rFonts w:ascii="Comic Sans MS" w:hAnsi="Comic Sans MS"/>
              </w:rPr>
              <w:t xml:space="preserve">     </w:t>
            </w:r>
          </w:p>
        </w:tc>
      </w:tr>
      <w:tr w:rsidR="00E546A6" w:rsidRPr="005E5593" w:rsidTr="005E5593">
        <w:tc>
          <w:tcPr>
            <w:tcW w:w="4928" w:type="dxa"/>
          </w:tcPr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  <w:r w:rsidRPr="005E5593">
              <w:rPr>
                <w:rFonts w:ascii="Comic Sans MS" w:hAnsi="Comic Sans MS"/>
              </w:rPr>
              <w:t xml:space="preserve">    </w:t>
            </w:r>
          </w:p>
          <w:tbl>
            <w:tblPr>
              <w:tblW w:w="0" w:type="auto"/>
              <w:tblLook w:val="00A0"/>
            </w:tblPr>
            <w:tblGrid>
              <w:gridCol w:w="914"/>
              <w:gridCol w:w="916"/>
              <w:gridCol w:w="916"/>
              <w:gridCol w:w="916"/>
              <w:gridCol w:w="916"/>
            </w:tblGrid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42" type="#_x0000_t32" style="position:absolute;left:0;text-align:left;margin-left:32.1pt;margin-top:14.85pt;width:157.5pt;height:21.75pt;flip:x;z-index:251658240" o:connectortype="straight">
                        <v:stroke endarrow="block"/>
                      </v:shape>
                    </w:pict>
                  </w:r>
                  <w:r w:rsidRPr="005E5593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46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43" type="#_x0000_t32" style="position:absolute;left:0;text-align:left;margin-left:35.85pt;margin-top:10.2pt;width:153.75pt;height:25.25pt;flip:x;z-index:251659264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5E5593">
                    <w:rPr>
                      <w:rFonts w:ascii="Comic Sans MS" w:hAnsi="Comic Sans MS"/>
                      <w:noProof/>
                    </w:rPr>
                    <w:t xml:space="preserve">  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 xml:space="preserve">   84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44" type="#_x0000_t32" style="position:absolute;left:0;text-align:left;margin-left:32.1pt;margin-top:13.3pt;width:157.5pt;height:24pt;flip:x;z-index:25166028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25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45" type="#_x0000_t32" style="position:absolute;left:0;text-align:left;margin-left:35.85pt;margin-top:14.1pt;width:157.5pt;height:24pt;flip:x;z-index:25166131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 xml:space="preserve">   68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5E5593">
                    <w:rPr>
                      <w:rFonts w:ascii="Comic Sans MS" w:hAnsi="Comic Sans MS"/>
                      <w:highlight w:val="cyan"/>
                    </w:rPr>
                    <w:t>171</w:t>
                  </w:r>
                </w:p>
              </w:tc>
            </w:tr>
          </w:tbl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  <w:r w:rsidRPr="005E5593">
              <w:rPr>
                <w:rFonts w:ascii="Comic Sans MS" w:hAnsi="Comic Sans MS"/>
              </w:rPr>
              <w:t xml:space="preserve">     </w:t>
            </w:r>
          </w:p>
        </w:tc>
        <w:tc>
          <w:tcPr>
            <w:tcW w:w="567" w:type="dxa"/>
          </w:tcPr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5111" w:type="dxa"/>
          </w:tcPr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  <w:r w:rsidRPr="005E5593">
              <w:rPr>
                <w:rFonts w:ascii="Comic Sans MS" w:hAnsi="Comic Sans MS"/>
              </w:rPr>
              <w:t xml:space="preserve">    </w:t>
            </w:r>
          </w:p>
          <w:tbl>
            <w:tblPr>
              <w:tblW w:w="0" w:type="auto"/>
              <w:tblLook w:val="00A0"/>
            </w:tblPr>
            <w:tblGrid>
              <w:gridCol w:w="914"/>
              <w:gridCol w:w="916"/>
              <w:gridCol w:w="916"/>
              <w:gridCol w:w="916"/>
              <w:gridCol w:w="916"/>
            </w:tblGrid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46" type="#_x0000_t32" style="position:absolute;left:0;text-align:left;margin-left:32.1pt;margin-top:14.85pt;width:157.5pt;height:21.75pt;flip:x;z-index:251662336" o:connectortype="straight">
                        <v:stroke endarrow="block"/>
                      </v:shape>
                    </w:pict>
                  </w:r>
                  <w:r w:rsidRPr="005E5593">
                    <w:rPr>
                      <w:rFonts w:ascii="Comic Sans MS" w:hAnsi="Comic Sans MS"/>
                    </w:rPr>
                    <w:t>65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12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47" type="#_x0000_t32" style="position:absolute;left:0;text-align:left;margin-left:35.85pt;margin-top:10.2pt;width:153.75pt;height:25.25pt;flip:x;z-index:251663360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5E5593">
                    <w:rPr>
                      <w:rFonts w:ascii="Comic Sans MS" w:hAnsi="Comic Sans MS"/>
                      <w:noProof/>
                    </w:rPr>
                    <w:t xml:space="preserve">  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 xml:space="preserve">   80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48" type="#_x0000_t32" style="position:absolute;left:0;text-align:left;margin-left:32.1pt;margin-top:13.3pt;width:157.5pt;height:24pt;flip:x;z-index:25166438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300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49" type="#_x0000_t32" style="position:absolute;left:0;text-align:left;margin-left:35.85pt;margin-top:14.1pt;width:157.5pt;height:24pt;flip:x;z-index:25166540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 xml:space="preserve">    3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2000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5E5593">
                    <w:rPr>
                      <w:rFonts w:ascii="Comic Sans MS" w:hAnsi="Comic Sans MS"/>
                      <w:highlight w:val="cyan"/>
                    </w:rPr>
                    <w:t>1000</w:t>
                  </w:r>
                </w:p>
              </w:tc>
            </w:tr>
          </w:tbl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  <w:r w:rsidRPr="005E5593">
              <w:rPr>
                <w:rFonts w:ascii="Comic Sans MS" w:hAnsi="Comic Sans MS"/>
              </w:rPr>
              <w:t xml:space="preserve">     </w:t>
            </w:r>
          </w:p>
        </w:tc>
      </w:tr>
      <w:tr w:rsidR="00E546A6" w:rsidRPr="005E5593" w:rsidTr="005E5593">
        <w:tc>
          <w:tcPr>
            <w:tcW w:w="4928" w:type="dxa"/>
          </w:tcPr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  <w:r w:rsidRPr="005E5593">
              <w:rPr>
                <w:rFonts w:ascii="Comic Sans MS" w:hAnsi="Comic Sans MS"/>
              </w:rPr>
              <w:t xml:space="preserve">    </w:t>
            </w:r>
          </w:p>
          <w:tbl>
            <w:tblPr>
              <w:tblW w:w="0" w:type="auto"/>
              <w:tblLook w:val="00A0"/>
            </w:tblPr>
            <w:tblGrid>
              <w:gridCol w:w="914"/>
              <w:gridCol w:w="916"/>
              <w:gridCol w:w="916"/>
              <w:gridCol w:w="916"/>
              <w:gridCol w:w="916"/>
            </w:tblGrid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50" type="#_x0000_t32" style="position:absolute;left:0;text-align:left;margin-left:32.1pt;margin-top:14.85pt;width:157.5pt;height:21.75pt;flip:x;z-index:251666432" o:connectortype="straight">
                        <v:stroke endarrow="block"/>
                      </v:shape>
                    </w:pict>
                  </w:r>
                  <w:r w:rsidRPr="005E5593">
                    <w:rPr>
                      <w:rFonts w:ascii="Comic Sans MS" w:hAnsi="Comic Sans MS"/>
                    </w:rPr>
                    <w:t>468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128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51" type="#_x0000_t32" style="position:absolute;left:0;text-align:left;margin-left:35.85pt;margin-top:10.2pt;width:153.75pt;height:25.25pt;flip:x;z-index:251667456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5E5593">
                    <w:rPr>
                      <w:rFonts w:ascii="Comic Sans MS" w:hAnsi="Comic Sans MS"/>
                      <w:noProof/>
                    </w:rPr>
                    <w:t xml:space="preserve">  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 xml:space="preserve">   60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52" type="#_x0000_t32" style="position:absolute;left:0;text-align:left;margin-left:32.1pt;margin-top:13.3pt;width:157.5pt;height:24pt;flip:x;z-index:25166848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12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53" type="#_x0000_t32" style="position:absolute;left:0;text-align:left;margin-left:35.85pt;margin-top:14.1pt;width:157.5pt;height:24pt;flip:x;z-index:25166950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 xml:space="preserve">  800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5E5593">
                    <w:rPr>
                      <w:rFonts w:ascii="Comic Sans MS" w:hAnsi="Comic Sans MS"/>
                      <w:highlight w:val="cyan"/>
                    </w:rPr>
                    <w:t>8000</w:t>
                  </w:r>
                </w:p>
              </w:tc>
            </w:tr>
          </w:tbl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  <w:r w:rsidRPr="005E5593">
              <w:rPr>
                <w:rFonts w:ascii="Comic Sans MS" w:hAnsi="Comic Sans MS"/>
              </w:rPr>
              <w:t xml:space="preserve">     </w:t>
            </w:r>
          </w:p>
        </w:tc>
        <w:tc>
          <w:tcPr>
            <w:tcW w:w="567" w:type="dxa"/>
          </w:tcPr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5111" w:type="dxa"/>
          </w:tcPr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  <w:r w:rsidRPr="005E5593">
              <w:rPr>
                <w:rFonts w:ascii="Comic Sans MS" w:hAnsi="Comic Sans MS"/>
              </w:rPr>
              <w:t xml:space="preserve">    </w:t>
            </w:r>
          </w:p>
          <w:tbl>
            <w:tblPr>
              <w:tblW w:w="0" w:type="auto"/>
              <w:tblLook w:val="00A0"/>
            </w:tblPr>
            <w:tblGrid>
              <w:gridCol w:w="914"/>
              <w:gridCol w:w="916"/>
              <w:gridCol w:w="916"/>
              <w:gridCol w:w="916"/>
              <w:gridCol w:w="916"/>
            </w:tblGrid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54" type="#_x0000_t32" style="position:absolute;left:0;text-align:left;margin-left:32.1pt;margin-top:14.85pt;width:157.5pt;height:21.75pt;flip:x;z-index:251670528" o:connectortype="straight">
                        <v:stroke endarrow="block"/>
                      </v:shape>
                    </w:pict>
                  </w:r>
                  <w:r w:rsidRPr="005E5593">
                    <w:rPr>
                      <w:rFonts w:ascii="Comic Sans MS" w:hAnsi="Comic Sans MS"/>
                    </w:rPr>
                    <w:t>784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16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55" type="#_x0000_t32" style="position:absolute;left:0;text-align:left;margin-left:35.85pt;margin-top:10.2pt;width:153.75pt;height:25.25pt;flip:x;z-index:251671552;mso-position-horizontal-relative:text;mso-position-vertical-relative:text" o:connectortype="straight">
                        <v:stroke endarrow="block"/>
                      </v:shape>
                    </w:pict>
                  </w:r>
                  <w:r w:rsidRPr="005E5593">
                    <w:rPr>
                      <w:rFonts w:ascii="Comic Sans MS" w:hAnsi="Comic Sans MS"/>
                      <w:noProof/>
                    </w:rPr>
                    <w:t xml:space="preserve">  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 xml:space="preserve">   348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56" type="#_x0000_t32" style="position:absolute;left:0;text-align:left;margin-left:32.1pt;margin-top:13.3pt;width:157.5pt;height:24pt;flip:x;z-index:25167257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28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57" type="#_x0000_t32" style="position:absolute;left:0;text-align:left;margin-left:35.85pt;margin-top:14.1pt;width:157.5pt;height:24pt;flip:x;z-index:25167360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 xml:space="preserve">   2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E546A6" w:rsidRPr="005E5593" w:rsidTr="005E5593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</w:rPr>
                  </w:pPr>
                  <w:r w:rsidRPr="005E5593">
                    <w:rPr>
                      <w:rFonts w:ascii="Comic Sans MS" w:hAnsi="Comic Sans MS"/>
                    </w:rPr>
                    <w:t>40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E5593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E546A6" w:rsidRPr="005E5593" w:rsidRDefault="00E546A6" w:rsidP="005E5593">
                  <w:pPr>
                    <w:spacing w:after="0" w:line="48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5E5593">
                    <w:rPr>
                      <w:rFonts w:ascii="Comic Sans MS" w:hAnsi="Comic Sans MS"/>
                      <w:highlight w:val="cyan"/>
                    </w:rPr>
                    <w:t>920</w:t>
                  </w:r>
                </w:p>
              </w:tc>
            </w:tr>
          </w:tbl>
          <w:p w:rsidR="00E546A6" w:rsidRPr="005E5593" w:rsidRDefault="00E546A6" w:rsidP="005E5593">
            <w:pPr>
              <w:spacing w:after="0" w:line="240" w:lineRule="auto"/>
              <w:rPr>
                <w:rFonts w:ascii="Comic Sans MS" w:hAnsi="Comic Sans MS"/>
              </w:rPr>
            </w:pPr>
            <w:r w:rsidRPr="005E5593">
              <w:rPr>
                <w:rFonts w:ascii="Comic Sans MS" w:hAnsi="Comic Sans MS"/>
              </w:rPr>
              <w:t xml:space="preserve">     </w:t>
            </w:r>
          </w:p>
        </w:tc>
      </w:tr>
    </w:tbl>
    <w:p w:rsidR="00E546A6" w:rsidRPr="00085477" w:rsidRDefault="00E546A6" w:rsidP="00085477">
      <w:pPr>
        <w:jc w:val="right"/>
        <w:rPr>
          <w:rFonts w:ascii="Comic Sans MS" w:hAnsi="Comic Sans MS"/>
        </w:rPr>
      </w:pPr>
      <w:hyperlink r:id="rId6" w:history="1">
        <w:r>
          <w:rPr>
            <w:rStyle w:val="Hyperlink"/>
            <w:rFonts w:ascii="Comic Sans MS" w:hAnsi="Comic Sans MS"/>
          </w:rPr>
          <w:t>www.sorubak.com</w:t>
        </w:r>
      </w:hyperlink>
    </w:p>
    <w:sectPr w:rsidR="00E546A6" w:rsidRPr="00085477" w:rsidSect="00085477">
      <w:headerReference w:type="default" r:id="rId7"/>
      <w:pgSz w:w="11906" w:h="16838"/>
      <w:pgMar w:top="720" w:right="720" w:bottom="426" w:left="720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6A6" w:rsidRDefault="00E546A6" w:rsidP="00085477">
      <w:pPr>
        <w:spacing w:after="0" w:line="240" w:lineRule="auto"/>
      </w:pPr>
      <w:r>
        <w:separator/>
      </w:r>
    </w:p>
  </w:endnote>
  <w:endnote w:type="continuationSeparator" w:id="0">
    <w:p w:rsidR="00E546A6" w:rsidRDefault="00E546A6" w:rsidP="0008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6A6" w:rsidRDefault="00E546A6" w:rsidP="00085477">
      <w:pPr>
        <w:spacing w:after="0" w:line="240" w:lineRule="auto"/>
      </w:pPr>
      <w:r>
        <w:separator/>
      </w:r>
    </w:p>
  </w:footnote>
  <w:footnote w:type="continuationSeparator" w:id="0">
    <w:p w:rsidR="00E546A6" w:rsidRDefault="00E546A6" w:rsidP="00085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6A6" w:rsidRPr="00085477" w:rsidRDefault="00E546A6" w:rsidP="00085477">
    <w:pPr>
      <w:pStyle w:val="Header"/>
      <w:jc w:val="center"/>
      <w:rPr>
        <w:rFonts w:ascii="Comic Sans MS" w:hAnsi="Comic Sans MS"/>
      </w:rPr>
    </w:pPr>
    <w:r>
      <w:rPr>
        <w:rFonts w:ascii="Comic Sans MS" w:hAnsi="Comic Sans MS"/>
      </w:rPr>
      <w:t>Aşağıdaki tabloda verilen işlem sonuçlarını örnekteki gibi bulunuz.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4CBA"/>
    <w:rsid w:val="000058E4"/>
    <w:rsid w:val="00085477"/>
    <w:rsid w:val="003B746D"/>
    <w:rsid w:val="00585949"/>
    <w:rsid w:val="005E5593"/>
    <w:rsid w:val="0079233B"/>
    <w:rsid w:val="007E4CBA"/>
    <w:rsid w:val="00C60FB9"/>
    <w:rsid w:val="00D20D49"/>
    <w:rsid w:val="00E54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8E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E4CB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85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8547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85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85477"/>
    <w:rPr>
      <w:rFonts w:cs="Times New Roman"/>
    </w:rPr>
  </w:style>
  <w:style w:type="character" w:styleId="Hyperlink">
    <w:name w:val="Hyperlink"/>
    <w:basedOn w:val="DefaultParagraphFont"/>
    <w:uiPriority w:val="99"/>
    <w:rsid w:val="0079233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1</Pages>
  <Words>104</Words>
  <Characters>596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sorubak.com</dc:subject>
  <cp:keywords>sorubak.com</cp:keywords>
  <dc:description>sorubak.com</dc:description>
  <dcterms:created xsi:type="dcterms:W3CDTF">2014-12-18T17:02:00Z</dcterms:created>
  <dcterms:modified xsi:type="dcterms:W3CDTF">2014-12-20T21:12:00Z</dcterms:modified>
  <cp:category>sorubak.com</cp:category>
</cp:coreProperties>
</file>