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CF0" w:rsidRDefault="009A6CF0">
      <w:r>
        <w:rPr>
          <w:noProof/>
          <w:lang w:eastAsia="tr-TR"/>
        </w:rPr>
        <w:pict>
          <v:line id="Düz Bağlayıcı 6" o:spid="_x0000_s1026" style="position:absolute;flip:y;z-index:251631104;visibility:visible" from="-7.35pt,43.65pt" to="552.9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" strokecolor="#c0504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margin-left:350.4pt;margin-top:-20.1pt;width:200.25pt;height:60.75pt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" filled="f" stroked="f">
            <v:textbox>
              <w:txbxContent>
                <w:p w:rsidR="009A6CF0" w:rsidRPr="00524B8C" w:rsidRDefault="009A6CF0" w:rsidP="00524B8C">
                  <w:pPr>
                    <w:jc w:val="center"/>
                    <w:rPr>
                      <w:rFonts w:ascii="Monotype Corsiva" w:hAnsi="Monotype Corsiva"/>
                      <w:b/>
                      <w:i/>
                      <w:caps/>
                      <w:noProof/>
                      <w:color w:val="00B050"/>
                      <w:sz w:val="32"/>
                      <w:szCs w:val="32"/>
                    </w:rPr>
                  </w:pPr>
                  <w:r w:rsidRPr="00524B8C">
                    <w:rPr>
                      <w:rFonts w:ascii="Monotype Corsiva" w:hAnsi="Monotype Corsiva"/>
                      <w:b/>
                      <w:i/>
                      <w:caps/>
                      <w:noProof/>
                      <w:color w:val="00B050"/>
                      <w:sz w:val="32"/>
                      <w:szCs w:val="32"/>
                    </w:rPr>
                    <w:t xml:space="preserve">MATEMATiK </w:t>
                  </w:r>
                </w:p>
                <w:p w:rsidR="009A6CF0" w:rsidRPr="00524B8C" w:rsidRDefault="009A6CF0" w:rsidP="00524B8C">
                  <w:pPr>
                    <w:jc w:val="center"/>
                    <w:rPr>
                      <w:rFonts w:ascii="Monotype Corsiva" w:hAnsi="Monotype Corsiva"/>
                      <w:b/>
                      <w:i/>
                      <w:caps/>
                      <w:noProof/>
                      <w:color w:val="00B050"/>
                      <w:sz w:val="32"/>
                      <w:szCs w:val="32"/>
                    </w:rPr>
                  </w:pPr>
                  <w:r w:rsidRPr="00524B8C">
                    <w:rPr>
                      <w:rFonts w:ascii="Monotype Corsiva" w:hAnsi="Monotype Corsiva"/>
                      <w:b/>
                      <w:i/>
                      <w:caps/>
                      <w:noProof/>
                      <w:color w:val="00B050"/>
                      <w:sz w:val="32"/>
                      <w:szCs w:val="32"/>
                    </w:rPr>
                    <w:t>TOPLAMA İŞLEMİ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8" type="#_x0000_t75" style="position:absolute;margin-left:1.35pt;margin-top:-14.75pt;width:55.25pt;height:54.75pt;z-index:251629056;visibility:visible">
            <v:imagedata r:id="rId5" o:title=""/>
          </v:shape>
        </w:pict>
      </w:r>
      <w:r>
        <w:rPr>
          <w:noProof/>
          <w:lang w:eastAsia="tr-TR"/>
        </w:rPr>
        <w:pict>
          <v:shape id="Resim 3" o:spid="_x0000_s1029" type="#_x0000_t75" style="position:absolute;margin-left:57.9pt;margin-top:-7.35pt;width:296.25pt;height:47.25pt;z-index:-251688448;visibility:visible">
            <v:imagedata r:id="rId6" o:title="" cropbottom="61752f" cropleft="9520f" cropright="22608f"/>
            <w10:wrap type="topAndBottom"/>
          </v:shape>
        </w:pict>
      </w:r>
    </w:p>
    <w:p w:rsidR="009A6CF0" w:rsidRDefault="009A6CF0" w:rsidP="00524B8C">
      <w:pPr>
        <w:pStyle w:val="ListParagraph"/>
        <w:numPr>
          <w:ilvl w:val="0"/>
          <w:numId w:val="1"/>
        </w:numPr>
        <w:rPr>
          <w:rFonts w:ascii="ALFABET98" w:hAnsi="ALFABET98"/>
          <w:i/>
          <w:color w:val="00B050"/>
          <w:sz w:val="28"/>
          <w:szCs w:val="28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2" o:spid="_x0000_s1030" type="#_x0000_t176" style="position:absolute;left:0;text-align:left;margin-left:219.9pt;margin-top:30.65pt;width:78.75pt;height:74.25pt;z-index:25163417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" fillcolor="window" strokecolor="red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6277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+ 2891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C418B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33" o:spid="_x0000_s1031" type="#_x0000_t176" style="position:absolute;left:0;text-align:left;margin-left:328.65pt;margin-top:30.65pt;width:78.75pt;height:74.25pt;z-index:25163520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" fillcolor="window" strokecolor="red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8384</w:t>
                  </w:r>
                  <w:r w:rsidRPr="00323C07">
                    <w:rPr>
                      <w:sz w:val="32"/>
                      <w:szCs w:val="32"/>
                    </w:rPr>
                    <w:t xml:space="preserve"> </w:t>
                  </w:r>
                </w:p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+ 1172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C418B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31" o:spid="_x0000_s1032" type="#_x0000_t176" style="position:absolute;left:0;text-align:left;margin-left:112.65pt;margin-top:30.65pt;width:78.75pt;height:74.25pt;z-index:2516331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" fillcolor="window" strokecolor="red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3849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+ 2305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C418B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34" o:spid="_x0000_s1033" type="#_x0000_t176" style="position:absolute;left:0;text-align:left;margin-left:434.4pt;margin-top:30.65pt;width:78.75pt;height:74.25pt;z-index:25163622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" fillcolor="window" strokecolor="red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3305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+ 2766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C418B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30" o:spid="_x0000_s1034" type="#_x0000_t176" style="position:absolute;left:0;text-align:left;margin-left:6.15pt;margin-top:30.65pt;width:78.75pt;height:74.25pt;z-index:2516321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" fillcolor="window" strokecolor="red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5273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+ 1286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C418B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524B8C">
        <w:rPr>
          <w:rFonts w:ascii="ALFABET98" w:hAnsi="ALFABET98"/>
          <w:i/>
          <w:color w:val="00B050"/>
          <w:sz w:val="28"/>
          <w:szCs w:val="28"/>
        </w:rPr>
        <w:t>Aşağıdaki toplama işlemlerini yapınız.</w:t>
      </w:r>
    </w:p>
    <w:p w:rsidR="009A6CF0" w:rsidRPr="00C418B5" w:rsidRDefault="009A6CF0" w:rsidP="00C418B5">
      <w:pPr>
        <w:rPr>
          <w:rFonts w:ascii="ALFABET98" w:hAnsi="ALFABET98"/>
          <w:b/>
          <w:color w:val="00B050"/>
          <w:sz w:val="24"/>
          <w:szCs w:val="24"/>
        </w:rPr>
      </w:pPr>
      <w:r>
        <w:rPr>
          <w:rFonts w:ascii="ALFABET98" w:hAnsi="ALFABET98"/>
          <w:b/>
          <w:noProof/>
          <w:color w:val="00B050"/>
          <w:sz w:val="24"/>
          <w:szCs w:val="24"/>
          <w:lang w:eastAsia="tr-TR"/>
        </w:rPr>
        <w:t xml:space="preserve">   </w:t>
      </w:r>
      <w:r>
        <w:rPr>
          <w:rFonts w:ascii="ALFABET98" w:hAnsi="ALFABET98"/>
          <w:b/>
          <w:color w:val="00B050"/>
          <w:sz w:val="24"/>
          <w:szCs w:val="24"/>
        </w:rPr>
        <w:t xml:space="preserve">      </w:t>
      </w:r>
    </w:p>
    <w:p w:rsidR="009A6CF0" w:rsidRPr="00524B8C" w:rsidRDefault="009A6CF0" w:rsidP="00C418B5">
      <w:pPr>
        <w:pStyle w:val="ListParagraph"/>
        <w:rPr>
          <w:rFonts w:ascii="ALFABET98" w:hAnsi="ALFABET98"/>
          <w:b/>
          <w:color w:val="00B050"/>
          <w:sz w:val="24"/>
          <w:szCs w:val="24"/>
        </w:rPr>
      </w:pPr>
      <w:r>
        <w:rPr>
          <w:noProof/>
          <w:lang w:eastAsia="tr-TR"/>
        </w:rPr>
        <w:pict>
          <v:line id="Düz Bağlayıcı 45" o:spid="_x0000_s1035" style="position:absolute;left:0;text-align:left;z-index:251646464;visibility:visible" from="445.65pt,12.2pt" to="499.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44" o:spid="_x0000_s1036" style="position:absolute;left:0;text-align:left;z-index:251645440;visibility:visible" from="339.9pt,12.95pt" to="393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43" o:spid="_x0000_s1037" style="position:absolute;left:0;text-align:left;z-index:251644416;visibility:visible" from="230.4pt,12.95pt" to="284.2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42" o:spid="_x0000_s1038" style="position:absolute;left:0;text-align:left;z-index:251643392;visibility:visible" from="126.15pt,12.95pt" to="180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"/>
        </w:pict>
      </w:r>
      <w:r>
        <w:rPr>
          <w:noProof/>
          <w:lang w:eastAsia="tr-TR"/>
        </w:rPr>
        <w:pict>
          <v:line id="Düz Bağlayıcı 40" o:spid="_x0000_s1039" style="position:absolute;left:0;text-align:left;z-index:251642368;visibility:visible" from="18.15pt,12.95pt" to="1in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"/>
        </w:pict>
      </w:r>
    </w:p>
    <w:p w:rsidR="009A6CF0" w:rsidRPr="00C418B5" w:rsidRDefault="009A6CF0" w:rsidP="00C418B5">
      <w:pPr>
        <w:rPr>
          <w:rFonts w:ascii="ALFABET98" w:hAnsi="ALFABET98"/>
          <w:i/>
          <w:color w:val="00B050"/>
          <w:sz w:val="28"/>
          <w:szCs w:val="28"/>
        </w:rPr>
      </w:pPr>
      <w:r>
        <w:rPr>
          <w:noProof/>
          <w:lang w:eastAsia="tr-TR"/>
        </w:rPr>
        <w:pict>
          <v:shape id="Akış Çizelgesi: Öteki İşlem 36" o:spid="_x0000_s1040" type="#_x0000_t176" style="position:absolute;margin-left:219.9pt;margin-top:30.65pt;width:78.75pt;height:74.25pt;z-index:25163929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" fillcolor="window" strokecolor="yellow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6849</w:t>
                  </w:r>
                  <w:r w:rsidRPr="00323C07">
                    <w:rPr>
                      <w:sz w:val="32"/>
                      <w:szCs w:val="32"/>
                    </w:rPr>
                    <w:t xml:space="preserve"> </w:t>
                  </w:r>
                </w:p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  792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C418B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37" o:spid="_x0000_s1041" type="#_x0000_t176" style="position:absolute;margin-left:328.65pt;margin-top:30.65pt;width:78.75pt;height:74.25pt;z-index:25164032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" fillcolor="window" strokecolor="yellow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4279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+ 2888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C418B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35" o:spid="_x0000_s1042" type="#_x0000_t176" style="position:absolute;margin-left:112.65pt;margin-top:30.65pt;width:78.75pt;height:74.25pt;z-index:25163827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" fillcolor="window" strokecolor="yellow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8124</w:t>
                  </w:r>
                  <w:r w:rsidRPr="00323C07">
                    <w:rPr>
                      <w:sz w:val="32"/>
                      <w:szCs w:val="32"/>
                    </w:rPr>
                    <w:t xml:space="preserve"> </w:t>
                  </w:r>
                </w:p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+ 1176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C418B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38" o:spid="_x0000_s1043" type="#_x0000_t176" style="position:absolute;margin-left:434.4pt;margin-top:30.65pt;width:78.75pt;height:74.25pt;z-index:25164134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" fillcolor="window" strokecolor="yellow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2305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+ 1880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C418B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39" o:spid="_x0000_s1044" type="#_x0000_t176" style="position:absolute;margin-left:6.15pt;margin-top:30.65pt;width:78.75pt;height:74.25pt;z-index:25163724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" fillcolor="window" strokecolor="yellow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1833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C418B5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  642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C418B5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9A6CF0" w:rsidRPr="00C418B5" w:rsidRDefault="009A6CF0" w:rsidP="00C418B5">
      <w:pPr>
        <w:rPr>
          <w:rFonts w:ascii="ALFABET98" w:hAnsi="ALFABET98"/>
          <w:b/>
          <w:color w:val="00B050"/>
          <w:sz w:val="24"/>
          <w:szCs w:val="24"/>
        </w:rPr>
      </w:pPr>
      <w:r>
        <w:rPr>
          <w:rFonts w:ascii="ALFABET98" w:hAnsi="ALFABET98"/>
          <w:b/>
          <w:noProof/>
          <w:color w:val="00B050"/>
          <w:sz w:val="24"/>
          <w:szCs w:val="24"/>
          <w:lang w:eastAsia="tr-TR"/>
        </w:rPr>
        <w:t xml:space="preserve">   </w:t>
      </w:r>
      <w:r>
        <w:rPr>
          <w:rFonts w:ascii="ALFABET98" w:hAnsi="ALFABET98"/>
          <w:b/>
          <w:color w:val="00B050"/>
          <w:sz w:val="24"/>
          <w:szCs w:val="24"/>
        </w:rPr>
        <w:t xml:space="preserve">      </w:t>
      </w:r>
    </w:p>
    <w:p w:rsidR="009A6CF0" w:rsidRPr="00524B8C" w:rsidRDefault="009A6CF0" w:rsidP="00C418B5">
      <w:pPr>
        <w:pStyle w:val="ListParagraph"/>
        <w:rPr>
          <w:rFonts w:ascii="ALFABET98" w:hAnsi="ALFABET98"/>
          <w:b/>
          <w:color w:val="00B050"/>
          <w:sz w:val="24"/>
          <w:szCs w:val="24"/>
        </w:rPr>
      </w:pPr>
      <w:r>
        <w:rPr>
          <w:noProof/>
          <w:lang w:eastAsia="tr-TR"/>
        </w:rPr>
        <w:pict>
          <v:line id="Düz Bağlayıcı 46" o:spid="_x0000_s1045" style="position:absolute;left:0;text-align:left;z-index:251647488;visibility:visible" from="18.9pt,17.55pt" to="72.7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50" o:spid="_x0000_s1046" style="position:absolute;left:0;text-align:left;z-index:251651584;visibility:visible" from="445.65pt,17.55pt" to="499.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49" o:spid="_x0000_s1047" style="position:absolute;left:0;text-align:left;z-index:251650560;visibility:visible" from="339.9pt,16.8pt" to="393.7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48" o:spid="_x0000_s1048" style="position:absolute;left:0;text-align:left;z-index:251649536;visibility:visible" from="230.4pt,16.8pt" to="284.2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47" o:spid="_x0000_s1049" style="position:absolute;left:0;text-align:left;z-index:251648512;visibility:visible" from="123.9pt,17.55pt" to="177.7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"/>
        </w:pict>
      </w:r>
    </w:p>
    <w:p w:rsidR="009A6CF0" w:rsidRDefault="009A6CF0" w:rsidP="00524B8C">
      <w:pPr>
        <w:rPr>
          <w:rFonts w:ascii="ALFABET98" w:hAnsi="ALFABET98"/>
          <w:b/>
          <w:color w:val="00B050"/>
          <w:sz w:val="24"/>
          <w:szCs w:val="24"/>
        </w:rPr>
      </w:pPr>
    </w:p>
    <w:p w:rsidR="009A6CF0" w:rsidRDefault="009A6CF0" w:rsidP="00ED7500">
      <w:pPr>
        <w:pStyle w:val="ListParagraph"/>
        <w:rPr>
          <w:rFonts w:ascii="ALFABET98" w:hAnsi="ALFABET98"/>
          <w:i/>
          <w:color w:val="00B050"/>
          <w:sz w:val="28"/>
          <w:szCs w:val="28"/>
        </w:rPr>
      </w:pPr>
    </w:p>
    <w:p w:rsidR="009A6CF0" w:rsidRDefault="009A6CF0" w:rsidP="00ED7500">
      <w:pPr>
        <w:pStyle w:val="ListParagraph"/>
        <w:numPr>
          <w:ilvl w:val="0"/>
          <w:numId w:val="1"/>
        </w:numPr>
        <w:rPr>
          <w:rFonts w:ascii="ALFABET98" w:hAnsi="ALFABET98"/>
          <w:i/>
          <w:color w:val="00B050"/>
          <w:sz w:val="28"/>
          <w:szCs w:val="28"/>
        </w:rPr>
      </w:pPr>
      <w:r>
        <w:rPr>
          <w:noProof/>
          <w:lang w:eastAsia="tr-TR"/>
        </w:rPr>
        <w:pict>
          <v:shape id="Akış Çizelgesi: Öteki İşlem 51" o:spid="_x0000_s1050" type="#_x0000_t176" style="position:absolute;left:0;text-align:left;margin-left:219.9pt;margin-top:30.65pt;width:78.75pt;height:74.25pt;z-index:25165465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" fillcolor="window" strokecolor="red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6277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- 2891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ED7500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52" o:spid="_x0000_s1051" type="#_x0000_t176" style="position:absolute;left:0;text-align:left;margin-left:328.65pt;margin-top:30.65pt;width:78.75pt;height:74.25pt;z-index:25165568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" fillcolor="window" strokecolor="red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8384</w:t>
                  </w:r>
                  <w:r w:rsidRPr="00323C07">
                    <w:rPr>
                      <w:sz w:val="32"/>
                      <w:szCs w:val="32"/>
                    </w:rPr>
                    <w:t xml:space="preserve"> </w:t>
                  </w:r>
                </w:p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- 1172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ED7500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53" o:spid="_x0000_s1052" type="#_x0000_t176" style="position:absolute;left:0;text-align:left;margin-left:112.65pt;margin-top:30.65pt;width:78.75pt;height:74.25pt;z-index:25165363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" fillcolor="window" strokecolor="red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3849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- 2305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ED7500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54" o:spid="_x0000_s1053" type="#_x0000_t176" style="position:absolute;left:0;text-align:left;margin-left:434.4pt;margin-top:30.65pt;width:78.75pt;height:74.25pt;z-index:25165670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" fillcolor="window" strokecolor="red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3305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- 2766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ED7500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55" o:spid="_x0000_s1054" type="#_x0000_t176" style="position:absolute;left:0;text-align:left;margin-left:6.15pt;margin-top:30.65pt;width:78.75pt;height:74.25pt;z-index:25165260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" fillcolor="window" strokecolor="red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5273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- 1286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ED7500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ALFABET98" w:hAnsi="ALFABET98"/>
          <w:i/>
          <w:color w:val="00B050"/>
          <w:sz w:val="28"/>
          <w:szCs w:val="28"/>
        </w:rPr>
        <w:t>Aşağıdaki çıkarma</w:t>
      </w:r>
      <w:r w:rsidRPr="00524B8C">
        <w:rPr>
          <w:rFonts w:ascii="ALFABET98" w:hAnsi="ALFABET98"/>
          <w:i/>
          <w:color w:val="00B050"/>
          <w:sz w:val="28"/>
          <w:szCs w:val="28"/>
        </w:rPr>
        <w:t xml:space="preserve"> işlemlerini yapınız.</w:t>
      </w:r>
    </w:p>
    <w:p w:rsidR="009A6CF0" w:rsidRPr="00C418B5" w:rsidRDefault="009A6CF0" w:rsidP="00ED7500">
      <w:pPr>
        <w:rPr>
          <w:rFonts w:ascii="ALFABET98" w:hAnsi="ALFABET98"/>
          <w:b/>
          <w:color w:val="00B050"/>
          <w:sz w:val="24"/>
          <w:szCs w:val="24"/>
        </w:rPr>
      </w:pPr>
      <w:r>
        <w:rPr>
          <w:rFonts w:ascii="ALFABET98" w:hAnsi="ALFABET98"/>
          <w:b/>
          <w:noProof/>
          <w:color w:val="00B050"/>
          <w:sz w:val="24"/>
          <w:szCs w:val="24"/>
          <w:lang w:eastAsia="tr-TR"/>
        </w:rPr>
        <w:t xml:space="preserve">   </w:t>
      </w:r>
      <w:r>
        <w:rPr>
          <w:rFonts w:ascii="ALFABET98" w:hAnsi="ALFABET98"/>
          <w:b/>
          <w:color w:val="00B050"/>
          <w:sz w:val="24"/>
          <w:szCs w:val="24"/>
        </w:rPr>
        <w:t xml:space="preserve">      </w:t>
      </w:r>
    </w:p>
    <w:p w:rsidR="009A6CF0" w:rsidRPr="00524B8C" w:rsidRDefault="009A6CF0" w:rsidP="00ED7500">
      <w:pPr>
        <w:pStyle w:val="ListParagraph"/>
        <w:rPr>
          <w:rFonts w:ascii="ALFABET98" w:hAnsi="ALFABET98"/>
          <w:b/>
          <w:color w:val="00B050"/>
          <w:sz w:val="24"/>
          <w:szCs w:val="24"/>
        </w:rPr>
      </w:pPr>
      <w:r>
        <w:rPr>
          <w:noProof/>
          <w:lang w:eastAsia="tr-TR"/>
        </w:rPr>
        <w:pict>
          <v:line id="Düz Bağlayıcı 56" o:spid="_x0000_s1055" style="position:absolute;left:0;text-align:left;z-index:251666944;visibility:visible" from="445.65pt,12.2pt" to="499.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57" o:spid="_x0000_s1056" style="position:absolute;left:0;text-align:left;z-index:251665920;visibility:visible" from="339.9pt,12.95pt" to="393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58" o:spid="_x0000_s1057" style="position:absolute;left:0;text-align:left;z-index:251664896;visibility:visible" from="230.4pt,12.95pt" to="284.2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59" o:spid="_x0000_s1058" style="position:absolute;left:0;text-align:left;z-index:251663872;visibility:visible" from="126.15pt,12.95pt" to="180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"/>
        </w:pict>
      </w:r>
      <w:r>
        <w:rPr>
          <w:noProof/>
          <w:lang w:eastAsia="tr-TR"/>
        </w:rPr>
        <w:pict>
          <v:line id="Düz Bağlayıcı 60" o:spid="_x0000_s1059" style="position:absolute;left:0;text-align:left;z-index:251662848;visibility:visible" from="18.15pt,12.95pt" to="1in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"/>
        </w:pict>
      </w:r>
    </w:p>
    <w:p w:rsidR="009A6CF0" w:rsidRPr="00C418B5" w:rsidRDefault="009A6CF0" w:rsidP="00ED7500">
      <w:pPr>
        <w:rPr>
          <w:rFonts w:ascii="ALFABET98" w:hAnsi="ALFABET98"/>
          <w:i/>
          <w:color w:val="00B050"/>
          <w:sz w:val="28"/>
          <w:szCs w:val="28"/>
        </w:rPr>
      </w:pPr>
      <w:r>
        <w:rPr>
          <w:noProof/>
          <w:lang w:eastAsia="tr-TR"/>
        </w:rPr>
        <w:pict>
          <v:shape id="Akış Çizelgesi: Öteki İşlem 61" o:spid="_x0000_s1060" type="#_x0000_t176" style="position:absolute;margin-left:219.9pt;margin-top:30.65pt;width:78.75pt;height:74.25pt;z-index:25165977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" fillcolor="window" strokecolor="yellow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6849</w:t>
                  </w:r>
                  <w:r w:rsidRPr="00323C07">
                    <w:rPr>
                      <w:sz w:val="32"/>
                      <w:szCs w:val="32"/>
                    </w:rPr>
                    <w:t xml:space="preserve"> </w:t>
                  </w:r>
                </w:p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  792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ED7500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62" o:spid="_x0000_s1061" type="#_x0000_t176" style="position:absolute;margin-left:328.65pt;margin-top:30.65pt;width:78.75pt;height:74.25pt;z-index:25166080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" fillcolor="window" strokecolor="yellow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4279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- 2888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ED7500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63" o:spid="_x0000_s1062" type="#_x0000_t176" style="position:absolute;margin-left:112.65pt;margin-top:30.65pt;width:78.75pt;height:74.25pt;z-index:2516587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" fillcolor="window" strokecolor="yellow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8124</w:t>
                  </w:r>
                  <w:r w:rsidRPr="00323C07">
                    <w:rPr>
                      <w:sz w:val="32"/>
                      <w:szCs w:val="32"/>
                    </w:rPr>
                    <w:t xml:space="preserve"> </w:t>
                  </w:r>
                </w:p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- 1176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ED7500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64" o:spid="_x0000_s1063" type="#_x0000_t176" style="position:absolute;margin-left:434.4pt;margin-top:30.65pt;width:78.75pt;height:74.25pt;z-index:25166182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" fillcolor="window" strokecolor="yellow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2305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- 1880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ED7500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65" o:spid="_x0000_s1064" type="#_x0000_t176" style="position:absolute;margin-left:6.15pt;margin-top:30.65pt;width:78.75pt;height:74.25pt;z-index:2516577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" fillcolor="window" strokecolor="yellow" strokeweight="2.25pt">
            <v:shadow on="t" color="black" opacity="26214f" origin=".5,-.5" offset="-.74836mm,.74836mm"/>
            <v:textbox>
              <w:txbxContent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1833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9A6CF0" w:rsidRPr="00323C07" w:rsidRDefault="009A6CF0" w:rsidP="00ED750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  642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9A6CF0" w:rsidRDefault="009A6CF0" w:rsidP="00ED7500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9A6CF0" w:rsidRPr="00C418B5" w:rsidRDefault="009A6CF0" w:rsidP="00ED7500">
      <w:pPr>
        <w:rPr>
          <w:rFonts w:ascii="ALFABET98" w:hAnsi="ALFABET98"/>
          <w:b/>
          <w:color w:val="00B050"/>
          <w:sz w:val="24"/>
          <w:szCs w:val="24"/>
        </w:rPr>
      </w:pPr>
      <w:r>
        <w:rPr>
          <w:rFonts w:ascii="ALFABET98" w:hAnsi="ALFABET98"/>
          <w:b/>
          <w:noProof/>
          <w:color w:val="00B050"/>
          <w:sz w:val="24"/>
          <w:szCs w:val="24"/>
          <w:lang w:eastAsia="tr-TR"/>
        </w:rPr>
        <w:t xml:space="preserve">   </w:t>
      </w:r>
      <w:r>
        <w:rPr>
          <w:rFonts w:ascii="ALFABET98" w:hAnsi="ALFABET98"/>
          <w:b/>
          <w:color w:val="00B050"/>
          <w:sz w:val="24"/>
          <w:szCs w:val="24"/>
        </w:rPr>
        <w:t xml:space="preserve">      </w:t>
      </w:r>
    </w:p>
    <w:p w:rsidR="009A6CF0" w:rsidRPr="00524B8C" w:rsidRDefault="009A6CF0" w:rsidP="00ED7500">
      <w:pPr>
        <w:pStyle w:val="ListParagraph"/>
        <w:rPr>
          <w:rFonts w:ascii="ALFABET98" w:hAnsi="ALFABET98"/>
          <w:b/>
          <w:color w:val="00B050"/>
          <w:sz w:val="24"/>
          <w:szCs w:val="24"/>
        </w:rPr>
      </w:pPr>
      <w:r>
        <w:rPr>
          <w:noProof/>
          <w:lang w:eastAsia="tr-TR"/>
        </w:rPr>
        <w:pict>
          <v:line id="Düz Bağlayıcı 66" o:spid="_x0000_s1065" style="position:absolute;left:0;text-align:left;z-index:251667968;visibility:visible" from="18.9pt,17.55pt" to="72.7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67" o:spid="_x0000_s1066" style="position:absolute;left:0;text-align:left;z-index:251672064;visibility:visible" from="445.65pt,17.55pt" to="499.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68" o:spid="_x0000_s1067" style="position:absolute;left:0;text-align:left;z-index:251671040;visibility:visible" from="339.9pt,16.8pt" to="393.7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69" o:spid="_x0000_s1068" style="position:absolute;left:0;text-align:left;z-index:251670016;visibility:visible" from="230.4pt,16.8pt" to="284.2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70" o:spid="_x0000_s1069" style="position:absolute;left:0;text-align:left;z-index:251668992;visibility:visible" from="123.9pt,17.55pt" to="177.7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"/>
        </w:pict>
      </w:r>
    </w:p>
    <w:p w:rsidR="009A6CF0" w:rsidRDefault="009A6CF0" w:rsidP="00524B8C">
      <w:pPr>
        <w:rPr>
          <w:rFonts w:ascii="ALFABET98" w:hAnsi="ALFABET98"/>
          <w:b/>
          <w:color w:val="00B050"/>
          <w:sz w:val="24"/>
          <w:szCs w:val="24"/>
        </w:rPr>
      </w:pPr>
    </w:p>
    <w:p w:rsidR="009A6CF0" w:rsidRPr="00A23B65" w:rsidRDefault="009A6CF0" w:rsidP="00A23B65">
      <w:pPr>
        <w:pStyle w:val="ListParagraph"/>
        <w:numPr>
          <w:ilvl w:val="0"/>
          <w:numId w:val="2"/>
        </w:numPr>
        <w:rPr>
          <w:rFonts w:ascii="ALFABET98" w:hAnsi="ALFABET98"/>
          <w:color w:val="00B050"/>
          <w:sz w:val="28"/>
          <w:szCs w:val="28"/>
        </w:rPr>
      </w:pPr>
      <w:r>
        <w:rPr>
          <w:noProof/>
          <w:lang w:eastAsia="tr-TR"/>
        </w:rPr>
        <w:pict>
          <v:shape id="Metin Kutusu 71" o:spid="_x0000_s1070" type="#_x0000_t202" style="position:absolute;left:0;text-align:left;margin-left:303.4pt;margin-top:23.5pt;width:2in;height:2in;z-index:2516741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" filled="f" stroked="f">
            <v:textbox style="mso-fit-shape-to-text:t">
              <w:txbxContent>
                <w:p w:rsidR="009A6CF0" w:rsidRPr="00A23B65" w:rsidRDefault="009A6CF0" w:rsidP="00A23B65">
                  <w:pPr>
                    <w:rPr>
                      <w:rFonts w:ascii="ALFABET98" w:hAnsi="ALFABET98"/>
                      <w:b/>
                      <w:color w:val="00B050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40"/>
                      <w:szCs w:val="40"/>
                    </w:rPr>
                    <w:t>54 + 56 + 58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71" type="#_x0000_t202" style="position:absolute;left:0;text-align:left;margin-left:35.5pt;margin-top:22pt;width:2in;height:2in;z-index:2516730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" filled="f" stroked="f">
            <v:textbox style="mso-fit-shape-to-text:t">
              <w:txbxContent>
                <w:p w:rsidR="009A6CF0" w:rsidRPr="00A23B65" w:rsidRDefault="009A6CF0" w:rsidP="00A23B65">
                  <w:pPr>
                    <w:rPr>
                      <w:rFonts w:ascii="ALFABET98" w:hAnsi="ALFABET98"/>
                      <w:b/>
                      <w:color w:val="00B050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40"/>
                      <w:szCs w:val="40"/>
                    </w:rPr>
                    <w:t>62 + 63 + 64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color w:val="00B050"/>
          <w:sz w:val="24"/>
          <w:szCs w:val="24"/>
        </w:rPr>
        <w:t xml:space="preserve"> </w:t>
      </w:r>
      <w:r w:rsidRPr="00ED7500">
        <w:rPr>
          <w:rFonts w:ascii="ALFABET98" w:hAnsi="ALFABET98"/>
          <w:color w:val="00B050"/>
          <w:sz w:val="28"/>
          <w:szCs w:val="28"/>
        </w:rPr>
        <w:t>Aşağıdaki ardışık sayıların toplamını bulunuz.</w:t>
      </w:r>
    </w:p>
    <w:tbl>
      <w:tblPr>
        <w:tblpPr w:leftFromText="141" w:rightFromText="141" w:vertAnchor="text" w:horzAnchor="margin" w:tblpY="291"/>
        <w:tblW w:w="450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9A6CF0" w:rsidRPr="00CA2E75" w:rsidTr="00A23B65">
        <w:trPr>
          <w:trHeight w:val="129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5751" w:tblpY="301"/>
        <w:tblW w:w="450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9A6CF0" w:rsidRPr="00CA2E75" w:rsidTr="00A23B65">
        <w:trPr>
          <w:trHeight w:val="129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p w:rsidR="009A6CF0" w:rsidRPr="00A23B65" w:rsidRDefault="009A6CF0" w:rsidP="00A23B65">
      <w:pPr>
        <w:pStyle w:val="ListParagraph"/>
        <w:ind w:left="644"/>
        <w:rPr>
          <w:rFonts w:ascii="ALFABET98" w:hAnsi="ALFABET98"/>
          <w:color w:val="00B050"/>
          <w:sz w:val="28"/>
          <w:szCs w:val="28"/>
        </w:rPr>
      </w:pPr>
    </w:p>
    <w:p w:rsidR="009A6CF0" w:rsidRDefault="009A6CF0" w:rsidP="00ED7500">
      <w:pPr>
        <w:pStyle w:val="ListParagraph"/>
        <w:ind w:left="644"/>
        <w:rPr>
          <w:rFonts w:ascii="ALFABET98" w:hAnsi="ALFABET98"/>
          <w:color w:val="00B050"/>
          <w:sz w:val="28"/>
          <w:szCs w:val="28"/>
        </w:rPr>
      </w:pPr>
      <w:r>
        <w:rPr>
          <w:rFonts w:ascii="ALFABET98" w:hAnsi="ALFABET98"/>
          <w:color w:val="00B050"/>
          <w:sz w:val="28"/>
          <w:szCs w:val="28"/>
        </w:rPr>
        <w:tab/>
      </w:r>
      <w:r>
        <w:rPr>
          <w:rFonts w:ascii="ALFABET98" w:hAnsi="ALFABET98"/>
          <w:color w:val="00B050"/>
          <w:sz w:val="28"/>
          <w:szCs w:val="28"/>
        </w:rPr>
        <w:tab/>
      </w:r>
    </w:p>
    <w:p w:rsidR="009A6CF0" w:rsidRPr="00506CDD" w:rsidRDefault="009A6CF0" w:rsidP="00506CDD">
      <w:pPr>
        <w:tabs>
          <w:tab w:val="left" w:pos="8715"/>
        </w:tabs>
        <w:rPr>
          <w:rFonts w:ascii="ALFABET98" w:hAnsi="ALFABET98"/>
          <w:color w:val="00B050"/>
          <w:sz w:val="28"/>
          <w:szCs w:val="28"/>
        </w:rPr>
      </w:pPr>
    </w:p>
    <w:tbl>
      <w:tblPr>
        <w:tblpPr w:leftFromText="141" w:rightFromText="141" w:vertAnchor="text" w:horzAnchor="page" w:tblpX="5766" w:tblpY="632"/>
        <w:tblW w:w="450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9A6CF0" w:rsidRPr="00CA2E75" w:rsidTr="00A23B65">
        <w:trPr>
          <w:trHeight w:val="129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p w:rsidR="009A6CF0" w:rsidRPr="00A23B65" w:rsidRDefault="009A6CF0" w:rsidP="00A23B65">
      <w:pPr>
        <w:rPr>
          <w:rFonts w:ascii="ALFABET98" w:hAnsi="ALFABET98"/>
          <w:color w:val="00B050"/>
          <w:sz w:val="28"/>
          <w:szCs w:val="28"/>
        </w:rPr>
      </w:pPr>
      <w:r>
        <w:rPr>
          <w:noProof/>
          <w:lang w:eastAsia="tr-TR"/>
        </w:rPr>
        <w:pict>
          <v:shape id="Metin Kutusu 73" o:spid="_x0000_s1072" type="#_x0000_t202" style="position:absolute;margin-left:263.5pt;margin-top:3.15pt;width:2in;height:2in;z-index:25167616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" filled="f" stroked="f">
            <v:textbox style="mso-fit-shape-to-text:t">
              <w:txbxContent>
                <w:p w:rsidR="009A6CF0" w:rsidRPr="00506CDD" w:rsidRDefault="009A6CF0" w:rsidP="00506CDD">
                  <w:pPr>
                    <w:rPr>
                      <w:rFonts w:ascii="ALFABET98" w:hAnsi="ALFABET98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36"/>
                      <w:szCs w:val="36"/>
                    </w:rPr>
                    <w:t>13 + 14 + 15 + 16 + 17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2" o:spid="_x0000_s1073" type="#_x0000_t202" style="position:absolute;margin-left:11.5pt;margin-top:.15pt;width:2in;height:2in;z-index:2516751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" filled="f" stroked="f">
            <v:textbox style="mso-fit-shape-to-text:t">
              <w:txbxContent>
                <w:p w:rsidR="009A6CF0" w:rsidRPr="00A23B65" w:rsidRDefault="009A6CF0" w:rsidP="00506CDD">
                  <w:pPr>
                    <w:rPr>
                      <w:rFonts w:ascii="ALFABET98" w:hAnsi="ALFABET98"/>
                      <w:b/>
                      <w:color w:val="00B050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40"/>
                      <w:szCs w:val="40"/>
                    </w:rPr>
                    <w:t>41 + 42 + 43 + 44</w:t>
                  </w:r>
                </w:p>
              </w:txbxContent>
            </v:textbox>
          </v:shape>
        </w:pict>
      </w:r>
    </w:p>
    <w:tbl>
      <w:tblPr>
        <w:tblW w:w="450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9A6CF0" w:rsidRPr="00CA2E75" w:rsidTr="00A23B65">
        <w:trPr>
          <w:trHeight w:val="129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A23B65">
        <w:trPr>
          <w:trHeight w:val="255"/>
        </w:trPr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9A6CF0" w:rsidRPr="00A23B65" w:rsidRDefault="009A6CF0" w:rsidP="00A23B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p w:rsidR="009A6CF0" w:rsidRDefault="009A6CF0" w:rsidP="00A23B65">
      <w:pPr>
        <w:rPr>
          <w:rFonts w:ascii="ALFABET98" w:hAnsi="ALFABET98"/>
          <w:color w:val="00B050"/>
          <w:sz w:val="28"/>
          <w:szCs w:val="28"/>
        </w:rPr>
      </w:pPr>
    </w:p>
    <w:p w:rsidR="009A6CF0" w:rsidRDefault="009A6CF0" w:rsidP="0027747D">
      <w:pPr>
        <w:pStyle w:val="ListParagraph"/>
        <w:numPr>
          <w:ilvl w:val="0"/>
          <w:numId w:val="2"/>
        </w:numPr>
        <w:rPr>
          <w:rFonts w:ascii="ALFABET98" w:hAnsi="ALFABET98"/>
          <w:color w:val="00B050"/>
          <w:sz w:val="28"/>
          <w:szCs w:val="28"/>
        </w:rPr>
      </w:pPr>
      <w:r>
        <w:rPr>
          <w:noProof/>
          <w:lang w:eastAsia="tr-TR"/>
        </w:rPr>
        <w:pict>
          <v:rect id="Dikdörtgen 7" o:spid="_x0000_s1074" style="position:absolute;left:0;text-align:left;margin-left:-1.35pt;margin-top:51.15pt;width:228pt;height:96.4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" strokecolor="#8064a2" strokeweight="2pt">
            <v:textbox>
              <w:txbxContent>
                <w:p w:rsidR="009A6CF0" w:rsidRPr="00475AA5" w:rsidRDefault="009A6CF0" w:rsidP="00475AA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75AA5">
                    <w:rPr>
                      <w:rFonts w:ascii="ALFABET98" w:hAnsi="ALFABET98"/>
                      <w:sz w:val="24"/>
                      <w:szCs w:val="24"/>
                    </w:rPr>
                    <w:t>Nezih’in 205 TL’si vardır. Fırat’ın parası ise Nezih’in parasından 35 TL fazla olduğuna göre, ikisinin paraları toplamı kaç TL’dir?</w:t>
                  </w:r>
                </w:p>
              </w:txbxContent>
            </v:textbox>
          </v:rect>
        </w:pict>
      </w:r>
      <w:r>
        <w:rPr>
          <w:rFonts w:ascii="ALFABET98" w:hAnsi="ALFABET98"/>
          <w:color w:val="00B050"/>
          <w:sz w:val="28"/>
          <w:szCs w:val="28"/>
        </w:rPr>
        <w:t xml:space="preserve"> Aşağıdaki toplama işlemi ile ilgili problemleri çözünüz. Sonuca ait olan heceyi tabloya yazarak gizli ödülü kazanınız.</w:t>
      </w:r>
    </w:p>
    <w:tbl>
      <w:tblPr>
        <w:tblW w:w="5295" w:type="dxa"/>
        <w:tblInd w:w="492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9A6CF0" w:rsidRPr="00CA2E75" w:rsidTr="0027747D">
        <w:trPr>
          <w:trHeight w:val="193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Metin Kutusu 18" o:spid="_x0000_s1075" type="#_x0000_t202" style="position:absolute;margin-left:-81.75pt;margin-top:.45pt;width:2in;height:39.75pt;z-index:25168332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" filled="f" stroked="f">
                  <v:fill o:detectmouseclick="t"/>
                  <v:textbox>
                    <w:txbxContent>
                      <w:p w:rsidR="009A6CF0" w:rsidRPr="00266F04" w:rsidRDefault="009A6CF0" w:rsidP="00266F04">
                        <w:pPr>
                          <w:rPr>
                            <w:rFonts w:ascii="ALFABET98" w:hAnsi="ALFABET98"/>
                            <w:b/>
                            <w:noProof/>
                            <w:color w:val="00B050"/>
                            <w:sz w:val="56"/>
                            <w:szCs w:val="56"/>
                          </w:rPr>
                        </w:pPr>
                        <w:r w:rsidRPr="00266F04">
                          <w:rPr>
                            <w:rFonts w:ascii="ALFABET98" w:hAnsi="ALFABET98"/>
                            <w:b/>
                            <w:noProof/>
                            <w:color w:val="00B050"/>
                            <w:sz w:val="56"/>
                            <w:szCs w:val="56"/>
                          </w:rPr>
                          <w:t>RİM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p w:rsidR="009A6CF0" w:rsidRPr="0027747D" w:rsidRDefault="009A6CF0" w:rsidP="0027747D">
      <w:pPr>
        <w:rPr>
          <w:rFonts w:ascii="ALFABET98" w:hAnsi="ALFABET98"/>
          <w:color w:val="00B050"/>
          <w:sz w:val="28"/>
          <w:szCs w:val="28"/>
        </w:rPr>
      </w:pPr>
      <w:r>
        <w:rPr>
          <w:noProof/>
          <w:lang w:eastAsia="tr-TR"/>
        </w:rPr>
        <w:pict>
          <v:rect id="Dikdörtgen 8" o:spid="_x0000_s1076" style="position:absolute;margin-left:-1.35pt;margin-top:5.65pt;width:228pt;height:141.75pt;z-index:251678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" fillcolor="window" strokecolor="#8064a2" strokeweight="2pt">
            <v:textbox>
              <w:txbxContent>
                <w:p w:rsidR="009A6CF0" w:rsidRPr="00475AA5" w:rsidRDefault="009A6CF0" w:rsidP="00475AA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Melike, Merve ve Ayça boylarını ölçüyorlar. Melike’nin boyu </w:t>
                  </w:r>
                  <w:smartTag w:uri="urn:schemas-microsoft-com:office:smarttags" w:element="metricconverter">
                    <w:smartTagPr>
                      <w:attr w:name="ProductID" w:val="122 cm"/>
                    </w:smartTag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122 cm</w:t>
                    </w:r>
                  </w:smartTag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, Merve’nin boyu Melike’nin boyundan </w:t>
                  </w:r>
                  <w:smartTag w:uri="urn:schemas-microsoft-com:office:smarttags" w:element="metricconverter">
                    <w:smartTagPr>
                      <w:attr w:name="ProductID" w:val="11 cm"/>
                    </w:smartTag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11 cm</w:t>
                    </w:r>
                  </w:smartTag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daha uzun, Ayça’nın boyu ise Merve’nin boyundan </w:t>
                  </w:r>
                  <w:smartTag w:uri="urn:schemas-microsoft-com:office:smarttags" w:element="metricconverter">
                    <w:smartTagPr>
                      <w:attr w:name="ProductID" w:val="5 cm"/>
                    </w:smartTag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 cm</w:t>
                    </w:r>
                  </w:smartTag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daha uzundur. Üçünün boyları toplamı kaç cm’dir?</w:t>
                  </w:r>
                </w:p>
                <w:p w:rsidR="009A6CF0" w:rsidRDefault="009A6CF0" w:rsidP="00475AA5">
                  <w:pPr>
                    <w:jc w:val="center"/>
                  </w:pPr>
                </w:p>
              </w:txbxContent>
            </v:textbox>
          </v:rect>
        </w:pict>
      </w:r>
    </w:p>
    <w:tbl>
      <w:tblPr>
        <w:tblW w:w="5295" w:type="dxa"/>
        <w:tblInd w:w="492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9A6CF0" w:rsidRPr="00CA2E75" w:rsidTr="0027747D">
        <w:trPr>
          <w:trHeight w:val="193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Metin Kutusu 19" o:spid="_x0000_s1077" type="#_x0000_t202" style="position:absolute;margin-left:-54.75pt;margin-top:7.35pt;width:2in;height:39.75pt;z-index:25168435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" filled="f" stroked="f">
                  <v:fill o:detectmouseclick="t"/>
                  <v:textbox>
                    <w:txbxContent>
                      <w:p w:rsidR="009A6CF0" w:rsidRPr="00266F04" w:rsidRDefault="009A6CF0" w:rsidP="00266F04">
                        <w:pPr>
                          <w:rPr>
                            <w:rFonts w:ascii="ALFABET98" w:hAnsi="ALFABET98"/>
                            <w:b/>
                            <w:noProof/>
                            <w:color w:val="00B050"/>
                            <w:sz w:val="56"/>
                            <w:szCs w:val="5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noProof/>
                            <w:color w:val="00B050"/>
                            <w:sz w:val="56"/>
                            <w:szCs w:val="56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p w:rsidR="009A6CF0" w:rsidRPr="0027747D" w:rsidRDefault="009A6CF0" w:rsidP="0027747D">
      <w:pPr>
        <w:rPr>
          <w:rFonts w:ascii="ALFABET98" w:hAnsi="ALFABET98"/>
          <w:sz w:val="28"/>
          <w:szCs w:val="28"/>
        </w:rPr>
      </w:pPr>
    </w:p>
    <w:tbl>
      <w:tblPr>
        <w:tblW w:w="5295" w:type="dxa"/>
        <w:tblInd w:w="492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9A6CF0" w:rsidRPr="00CA2E75" w:rsidTr="0027747D">
        <w:trPr>
          <w:trHeight w:val="193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rect id="Dikdörtgen 9" o:spid="_x0000_s1078" style="position:absolute;margin-left:-247.5pt;margin-top:2.1pt;width:228pt;height:90.7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" fillcolor="window" strokecolor="#8064a2" strokeweight="2pt">
                  <v:textbox>
                    <w:txbxContent>
                      <w:p w:rsidR="009A6CF0" w:rsidRPr="00475AA5" w:rsidRDefault="009A6CF0" w:rsidP="00475AA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jc w:val="both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Ömerlerin köyünde 122 ihtiyar, 218 çocuk ve 188 genç vardır. Buna göre Ömerlerin köy nüfusu kaç kişidir?</w:t>
                        </w:r>
                      </w:p>
                      <w:p w:rsidR="009A6CF0" w:rsidRDefault="009A6CF0" w:rsidP="00475AA5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Metin Kutusu 20" o:spid="_x0000_s1079" type="#_x0000_t202" style="position:absolute;margin-left:-74.25pt;margin-top:3.9pt;width:2in;height:39.75pt;z-index:25168537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" filled="f" stroked="f">
                  <v:fill o:detectmouseclick="t"/>
                  <v:textbox>
                    <w:txbxContent>
                      <w:p w:rsidR="009A6CF0" w:rsidRPr="00266F04" w:rsidRDefault="009A6CF0" w:rsidP="00266F04">
                        <w:pPr>
                          <w:rPr>
                            <w:rFonts w:ascii="ALFABET98" w:hAnsi="ALFABET98"/>
                            <w:b/>
                            <w:noProof/>
                            <w:color w:val="00B050"/>
                            <w:sz w:val="56"/>
                            <w:szCs w:val="5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noProof/>
                            <w:color w:val="00B050"/>
                            <w:sz w:val="56"/>
                            <w:szCs w:val="56"/>
                          </w:rPr>
                          <w:t>DE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p w:rsidR="009A6CF0" w:rsidRPr="0027747D" w:rsidRDefault="009A6CF0" w:rsidP="0027747D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rect id="Dikdörtgen 10" o:spid="_x0000_s1080" style="position:absolute;margin-left:-1.35pt;margin-top:21.9pt;width:228pt;height:110.25pt;z-index:251680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" fillcolor="window" strokecolor="#8064a2" strokeweight="2pt">
            <v:textbox>
              <w:txbxContent>
                <w:p w:rsidR="009A6CF0" w:rsidRPr="00475AA5" w:rsidRDefault="009A6CF0" w:rsidP="00475AA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Bir çiftlikte 456 koyun, 175 kuzu bulunmaktadır. Kuzuların sayısından 42 fazla da inek bulunmaktadır. Çiftlikte kaç hayvan vardır?</w:t>
                  </w:r>
                </w:p>
                <w:p w:rsidR="009A6CF0" w:rsidRDefault="009A6CF0" w:rsidP="00475AA5">
                  <w:pPr>
                    <w:jc w:val="center"/>
                  </w:pPr>
                </w:p>
              </w:txbxContent>
            </v:textbox>
          </v:rect>
        </w:pict>
      </w:r>
    </w:p>
    <w:tbl>
      <w:tblPr>
        <w:tblW w:w="5295" w:type="dxa"/>
        <w:tblInd w:w="492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9A6CF0" w:rsidRPr="00CA2E75" w:rsidTr="0027747D">
        <w:trPr>
          <w:trHeight w:val="193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Metin Kutusu 21" o:spid="_x0000_s1081" type="#_x0000_t202" style="position:absolute;margin-left:-78.75pt;margin-top:11pt;width:2in;height:39.75pt;z-index:2516864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" filled="f" stroked="f">
                  <v:fill o:detectmouseclick="t"/>
                  <v:textbox>
                    <w:txbxContent>
                      <w:p w:rsidR="009A6CF0" w:rsidRPr="00266F04" w:rsidRDefault="009A6CF0" w:rsidP="00266F04">
                        <w:pPr>
                          <w:rPr>
                            <w:rFonts w:ascii="ALFABET98" w:hAnsi="ALFABET98"/>
                            <w:b/>
                            <w:noProof/>
                            <w:color w:val="00B050"/>
                            <w:sz w:val="56"/>
                            <w:szCs w:val="5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noProof/>
                            <w:color w:val="00B050"/>
                            <w:sz w:val="56"/>
                            <w:szCs w:val="56"/>
                          </w:rPr>
                          <w:t>TEB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A23B65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A23B65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p w:rsidR="009A6CF0" w:rsidRPr="0027747D" w:rsidRDefault="009A6CF0" w:rsidP="0027747D">
      <w:pPr>
        <w:tabs>
          <w:tab w:val="left" w:pos="4785"/>
        </w:tabs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rect id="Dikdörtgen 11" o:spid="_x0000_s1082" style="position:absolute;margin-left:-1.35pt;margin-top:26.55pt;width:228pt;height:110.55pt;z-index:251681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" fillcolor="window" strokecolor="#8064a2" strokeweight="2pt">
            <v:textbox>
              <w:txbxContent>
                <w:p w:rsidR="009A6CF0" w:rsidRPr="00475AA5" w:rsidRDefault="009A6CF0" w:rsidP="00475AA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Okul kütüphanemizde 384 hikaye kitabı, 91 ansiklopedi, 275 roman bulunmaktadır. Kütüphanemizde bulunan toplam kitap ve ansiklopedi sayısı kaçtır?</w:t>
                  </w:r>
                </w:p>
                <w:p w:rsidR="009A6CF0" w:rsidRDefault="009A6CF0" w:rsidP="00475A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sz w:val="28"/>
          <w:szCs w:val="28"/>
        </w:rPr>
        <w:tab/>
      </w:r>
    </w:p>
    <w:tbl>
      <w:tblPr>
        <w:tblW w:w="5295" w:type="dxa"/>
        <w:tblInd w:w="492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9A6CF0" w:rsidRPr="00CA2E75" w:rsidTr="0027747D">
        <w:trPr>
          <w:trHeight w:val="193"/>
        </w:trPr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Metin Kutusu 22" o:spid="_x0000_s1083" type="#_x0000_t202" style="position:absolute;margin-left:-71.9pt;margin-top:15.75pt;width:2in;height:39.75pt;z-index:25168742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" filled="f" stroked="f">
                  <v:fill o:detectmouseclick="t"/>
                  <v:textbox style="mso-next-textbox:#Metin Kutusu 22">
                    <w:txbxContent>
                      <w:p w:rsidR="009A6CF0" w:rsidRPr="00266F04" w:rsidRDefault="009A6CF0" w:rsidP="00266F04">
                        <w:pPr>
                          <w:rPr>
                            <w:rFonts w:ascii="ALFABET98" w:hAnsi="ALFABET98"/>
                            <w:b/>
                            <w:noProof/>
                            <w:color w:val="00B050"/>
                            <w:sz w:val="56"/>
                            <w:szCs w:val="5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noProof/>
                            <w:color w:val="00B050"/>
                            <w:sz w:val="56"/>
                            <w:szCs w:val="56"/>
                          </w:rPr>
                          <w:t>RİK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  <w:tr w:rsidR="009A6CF0" w:rsidRPr="00CA2E75" w:rsidTr="0027747D">
        <w:trPr>
          <w:trHeight w:val="382"/>
        </w:trPr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3" w:type="dxa"/>
            <w:noWrap/>
            <w:vAlign w:val="bottom"/>
          </w:tcPr>
          <w:p w:rsidR="009A6CF0" w:rsidRPr="0027747D" w:rsidRDefault="009A6CF0" w:rsidP="002774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27747D">
              <w:rPr>
                <w:rFonts w:ascii="Arial" w:hAnsi="Arial" w:cs="Arial"/>
                <w:sz w:val="24"/>
                <w:szCs w:val="24"/>
                <w:lang w:eastAsia="tr-TR"/>
              </w:rPr>
              <w:t> </w:t>
            </w:r>
          </w:p>
        </w:tc>
      </w:tr>
    </w:tbl>
    <w:p w:rsidR="009A6CF0" w:rsidRPr="0027747D" w:rsidRDefault="009A6CF0" w:rsidP="0027747D">
      <w:pPr>
        <w:tabs>
          <w:tab w:val="left" w:pos="4785"/>
        </w:tabs>
        <w:rPr>
          <w:rFonts w:ascii="ALFABET98" w:hAnsi="ALFABET98"/>
          <w:sz w:val="28"/>
          <w:szCs w:val="28"/>
        </w:rPr>
      </w:pPr>
      <w:bookmarkStart w:id="0" w:name="_GoBack"/>
      <w:bookmarkEnd w:id="0"/>
      <w:r>
        <w:rPr>
          <w:rFonts w:ascii="ALFABET98" w:hAnsi="ALFABET98"/>
          <w:sz w:val="28"/>
          <w:szCs w:val="28"/>
        </w:rPr>
        <w:t xml:space="preserve">                                               </w:t>
      </w:r>
      <w:hyperlink r:id="rId7" w:history="1">
        <w:r w:rsidRPr="00643BCC">
          <w:rPr>
            <w:rStyle w:val="Hyperlink"/>
            <w:rFonts w:ascii="ALFABET98" w:hAnsi="ALFABET98"/>
            <w:sz w:val="28"/>
            <w:szCs w:val="28"/>
          </w:rPr>
          <w:t>www.sorubak.com</w:t>
        </w:r>
      </w:hyperlink>
      <w:r>
        <w:rPr>
          <w:rFonts w:ascii="ALFABET98" w:hAnsi="ALFABET98"/>
          <w:sz w:val="28"/>
          <w:szCs w:val="28"/>
        </w:rPr>
        <w:t xml:space="preserve"> </w:t>
      </w:r>
    </w:p>
    <w:tbl>
      <w:tblPr>
        <w:tblpPr w:leftFromText="141" w:rightFromText="141" w:vertAnchor="text" w:horzAnchor="margin" w:tblpXSpec="center" w:tblpY="532"/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0A0"/>
      </w:tblPr>
      <w:tblGrid>
        <w:gridCol w:w="1699"/>
        <w:gridCol w:w="1292"/>
        <w:gridCol w:w="1374"/>
        <w:gridCol w:w="1324"/>
        <w:gridCol w:w="1484"/>
        <w:gridCol w:w="1406"/>
      </w:tblGrid>
      <w:tr w:rsidR="009A6CF0" w:rsidRPr="00CA2E75" w:rsidTr="00CA2E75">
        <w:tc>
          <w:tcPr>
            <w:tcW w:w="1699" w:type="dxa"/>
            <w:tcBorders>
              <w:bottom w:val="single" w:sz="18" w:space="0" w:color="C0504D"/>
            </w:tcBorders>
          </w:tcPr>
          <w:p w:rsidR="009A6CF0" w:rsidRPr="00CA2E75" w:rsidRDefault="009A6CF0" w:rsidP="00CA2E75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 w:rsidRPr="00CA2E75">
              <w:rPr>
                <w:rFonts w:ascii="ALFABET98" w:hAnsi="ALFABET98"/>
                <w:b/>
                <w:bCs/>
                <w:sz w:val="28"/>
                <w:szCs w:val="28"/>
              </w:rPr>
              <w:t>Sonuç</w:t>
            </w:r>
          </w:p>
        </w:tc>
        <w:tc>
          <w:tcPr>
            <w:tcW w:w="1292" w:type="dxa"/>
            <w:tcBorders>
              <w:bottom w:val="single" w:sz="18" w:space="0" w:color="C0504D"/>
            </w:tcBorders>
          </w:tcPr>
          <w:p w:rsidR="009A6CF0" w:rsidRPr="00CA2E75" w:rsidRDefault="009A6CF0" w:rsidP="00CA2E75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 w:rsidRPr="00CA2E75">
              <w:rPr>
                <w:rFonts w:ascii="ALFABET98" w:hAnsi="ALFABET98"/>
                <w:b/>
                <w:bCs/>
                <w:sz w:val="28"/>
                <w:szCs w:val="28"/>
              </w:rPr>
              <w:t>848</w:t>
            </w:r>
          </w:p>
        </w:tc>
        <w:tc>
          <w:tcPr>
            <w:tcW w:w="1374" w:type="dxa"/>
            <w:tcBorders>
              <w:bottom w:val="single" w:sz="18" w:space="0" w:color="C0504D"/>
            </w:tcBorders>
          </w:tcPr>
          <w:p w:rsidR="009A6CF0" w:rsidRPr="00CA2E75" w:rsidRDefault="009A6CF0" w:rsidP="00CA2E75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 w:rsidRPr="00CA2E75">
              <w:rPr>
                <w:rFonts w:ascii="ALFABET98" w:hAnsi="ALFABET98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1324" w:type="dxa"/>
            <w:tcBorders>
              <w:bottom w:val="single" w:sz="18" w:space="0" w:color="C0504D"/>
            </w:tcBorders>
          </w:tcPr>
          <w:p w:rsidR="009A6CF0" w:rsidRPr="00CA2E75" w:rsidRDefault="009A6CF0" w:rsidP="00CA2E75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 w:rsidRPr="00CA2E75">
              <w:rPr>
                <w:rFonts w:ascii="ALFABET98" w:hAnsi="ALFABET98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1484" w:type="dxa"/>
            <w:tcBorders>
              <w:bottom w:val="single" w:sz="18" w:space="0" w:color="C0504D"/>
            </w:tcBorders>
          </w:tcPr>
          <w:p w:rsidR="009A6CF0" w:rsidRPr="00CA2E75" w:rsidRDefault="009A6CF0" w:rsidP="00CA2E75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 w:rsidRPr="00CA2E75">
              <w:rPr>
                <w:rFonts w:ascii="ALFABET98" w:hAnsi="ALFABET98"/>
                <w:b/>
                <w:bCs/>
                <w:sz w:val="28"/>
                <w:szCs w:val="28"/>
              </w:rPr>
              <w:t>528</w:t>
            </w:r>
          </w:p>
        </w:tc>
        <w:tc>
          <w:tcPr>
            <w:tcW w:w="1406" w:type="dxa"/>
            <w:tcBorders>
              <w:bottom w:val="single" w:sz="18" w:space="0" w:color="C0504D"/>
            </w:tcBorders>
          </w:tcPr>
          <w:p w:rsidR="009A6CF0" w:rsidRPr="00CA2E75" w:rsidRDefault="009A6CF0" w:rsidP="00CA2E75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 w:rsidRPr="00CA2E75">
              <w:rPr>
                <w:rFonts w:ascii="ALFABET98" w:hAnsi="ALFABET98"/>
                <w:b/>
                <w:bCs/>
                <w:sz w:val="28"/>
                <w:szCs w:val="28"/>
              </w:rPr>
              <w:t>445</w:t>
            </w:r>
          </w:p>
        </w:tc>
      </w:tr>
      <w:tr w:rsidR="009A6CF0" w:rsidRPr="00CA2E75" w:rsidTr="00CA2E75">
        <w:tc>
          <w:tcPr>
            <w:tcW w:w="1699" w:type="dxa"/>
            <w:shd w:val="clear" w:color="auto" w:fill="EFD3D2"/>
          </w:tcPr>
          <w:p w:rsidR="009A6CF0" w:rsidRPr="00CA2E75" w:rsidRDefault="009A6CF0" w:rsidP="00CA2E75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 w:rsidRPr="00CA2E75">
              <w:rPr>
                <w:rFonts w:ascii="ALFABET98" w:hAnsi="ALFABET98"/>
                <w:b/>
                <w:bCs/>
                <w:sz w:val="28"/>
                <w:szCs w:val="28"/>
              </w:rPr>
              <w:t>Gizli Ödül</w:t>
            </w:r>
          </w:p>
        </w:tc>
        <w:tc>
          <w:tcPr>
            <w:tcW w:w="1292" w:type="dxa"/>
            <w:shd w:val="clear" w:color="auto" w:fill="EFD3D2"/>
          </w:tcPr>
          <w:p w:rsidR="009A6CF0" w:rsidRPr="00CA2E75" w:rsidRDefault="009A6CF0" w:rsidP="00CA2E75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EFD3D2"/>
          </w:tcPr>
          <w:p w:rsidR="009A6CF0" w:rsidRPr="00CA2E75" w:rsidRDefault="009A6CF0" w:rsidP="00CA2E75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EFD3D2"/>
          </w:tcPr>
          <w:p w:rsidR="009A6CF0" w:rsidRPr="00CA2E75" w:rsidRDefault="009A6CF0" w:rsidP="00CA2E75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EFD3D2"/>
          </w:tcPr>
          <w:p w:rsidR="009A6CF0" w:rsidRPr="00CA2E75" w:rsidRDefault="009A6CF0" w:rsidP="00CA2E75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EFD3D2"/>
          </w:tcPr>
          <w:p w:rsidR="009A6CF0" w:rsidRPr="00CA2E75" w:rsidRDefault="009A6CF0" w:rsidP="00CA2E75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9A6CF0" w:rsidRPr="0027747D" w:rsidRDefault="009A6CF0" w:rsidP="0027747D">
      <w:pPr>
        <w:tabs>
          <w:tab w:val="left" w:pos="1320"/>
        </w:tabs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shape id="Resim 17" o:spid="_x0000_s1084" type="#_x0000_t75" alt="http://www.wpclipart.com/holiday/gifts/gift_yellow.png" style="position:absolute;margin-left:-1.6pt;margin-top:20.7pt;width:52.7pt;height:44.25pt;z-index:-251634176;visibility:visible;mso-position-horizontal-relative:text;mso-position-vertical-relative:text" wrapcoords="-309 0 -309 21234 21600 21234 21600 0 -309 0">
            <v:imagedata r:id="rId8" o:title=""/>
            <w10:wrap type="through"/>
          </v:shape>
        </w:pict>
      </w:r>
    </w:p>
    <w:p w:rsidR="009A6CF0" w:rsidRPr="0027747D" w:rsidRDefault="009A6CF0" w:rsidP="0027747D">
      <w:pPr>
        <w:tabs>
          <w:tab w:val="left" w:pos="1320"/>
        </w:tabs>
        <w:rPr>
          <w:rFonts w:ascii="ALFABET98" w:hAnsi="ALFABET98"/>
          <w:sz w:val="28"/>
          <w:szCs w:val="28"/>
        </w:rPr>
      </w:pPr>
    </w:p>
    <w:sectPr w:rsidR="009A6CF0" w:rsidRPr="0027747D" w:rsidSect="00524B8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72D23"/>
    <w:multiLevelType w:val="hybridMultilevel"/>
    <w:tmpl w:val="BF385248"/>
    <w:lvl w:ilvl="0" w:tplc="2DEE4826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FF0000"/>
        <w:sz w:val="4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0321FCB"/>
    <w:multiLevelType w:val="hybridMultilevel"/>
    <w:tmpl w:val="F57635DE"/>
    <w:lvl w:ilvl="0" w:tplc="DC9E1BC8">
      <w:start w:val="1"/>
      <w:numFmt w:val="decimal"/>
      <w:lvlText w:val="%1."/>
      <w:lvlJc w:val="left"/>
      <w:pPr>
        <w:ind w:left="360" w:hanging="360"/>
      </w:pPr>
      <w:rPr>
        <w:rFonts w:ascii="ALFABET98" w:hAnsi="ALFABET98" w:cs="Times New Roman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BEE1D30"/>
    <w:multiLevelType w:val="hybridMultilevel"/>
    <w:tmpl w:val="9EB2BBA4"/>
    <w:lvl w:ilvl="0" w:tplc="2DEE482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4B8C"/>
    <w:rsid w:val="00265176"/>
    <w:rsid w:val="00266F04"/>
    <w:rsid w:val="0027747D"/>
    <w:rsid w:val="00323C07"/>
    <w:rsid w:val="0033609C"/>
    <w:rsid w:val="004000BF"/>
    <w:rsid w:val="00475AA5"/>
    <w:rsid w:val="00501FE5"/>
    <w:rsid w:val="00506CDD"/>
    <w:rsid w:val="00524B8C"/>
    <w:rsid w:val="00643BCC"/>
    <w:rsid w:val="009A6CF0"/>
    <w:rsid w:val="00A23B65"/>
    <w:rsid w:val="00C418B5"/>
    <w:rsid w:val="00CA2E75"/>
    <w:rsid w:val="00ED7500"/>
    <w:rsid w:val="00F30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4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24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4B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24B8C"/>
    <w:pPr>
      <w:ind w:left="720"/>
      <w:contextualSpacing/>
    </w:pPr>
  </w:style>
  <w:style w:type="table" w:styleId="TableGrid">
    <w:name w:val="Table Grid"/>
    <w:basedOn w:val="TableNormal"/>
    <w:uiPriority w:val="99"/>
    <w:rsid w:val="002774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2">
    <w:name w:val="Medium Shading 1 Accent 2"/>
    <w:basedOn w:val="TableNormal"/>
    <w:uiPriority w:val="99"/>
    <w:rsid w:val="0027747D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Grid2-Accent1">
    <w:name w:val="Medium Grid 2 Accent 1"/>
    <w:basedOn w:val="TableNormal"/>
    <w:uiPriority w:val="99"/>
    <w:rsid w:val="0027747D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2F8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LightGrid-Accent2">
    <w:name w:val="Light Grid Accent 2"/>
    <w:basedOn w:val="TableNormal"/>
    <w:uiPriority w:val="99"/>
    <w:rsid w:val="0027747D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character" w:styleId="Hyperlink">
    <w:name w:val="Hyperlink"/>
    <w:basedOn w:val="DefaultParagraphFont"/>
    <w:uiPriority w:val="99"/>
    <w:rsid w:val="00501FE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265</Words>
  <Characters>1512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Ömür</dc:creator>
  <cp:keywords>www.sorubak.com</cp:keywords>
  <dc:description>www.sorubak.com</dc:description>
  <cp:lastModifiedBy>edanur</cp:lastModifiedBy>
  <cp:revision>3</cp:revision>
  <cp:lastPrinted>2014-12-11T19:10:00Z</cp:lastPrinted>
  <dcterms:created xsi:type="dcterms:W3CDTF">2014-12-11T18:09:00Z</dcterms:created>
  <dcterms:modified xsi:type="dcterms:W3CDTF">2014-12-14T12:30:00Z</dcterms:modified>
</cp:coreProperties>
</file>