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BB" w:rsidRDefault="001C53BB" w:rsidP="00A25061">
      <w:pPr>
        <w:spacing w:after="0"/>
      </w:pPr>
      <w:r>
        <w:t>1-  Zeynep, 4.sınıfa giden bir öğrencidir. Aldığı hikayeyi 1.gün 10 sayfa, 2.gün 15 sayfa, 3.gün 5sayfa, 4 gün 25 sayfa okuyarak dört günde bitirmiştir. Yukarıdaki verileri kullanarak;</w:t>
      </w:r>
    </w:p>
    <w:p w:rsidR="001C53BB" w:rsidRDefault="001C53BB" w:rsidP="00A454AB">
      <w:pPr>
        <w:pStyle w:val="ListParagraph"/>
        <w:numPr>
          <w:ilvl w:val="0"/>
          <w:numId w:val="3"/>
        </w:numPr>
      </w:pPr>
      <w:r>
        <w:t>Sıklık tablosu oluşturunuz.</w:t>
      </w:r>
    </w:p>
    <w:p w:rsidR="001C53BB" w:rsidRDefault="001C53BB" w:rsidP="00A454AB">
      <w:pPr>
        <w:pStyle w:val="ListParagraph"/>
        <w:numPr>
          <w:ilvl w:val="0"/>
          <w:numId w:val="3"/>
        </w:numPr>
      </w:pPr>
      <w:r>
        <w:t>Sütun grafiğini oluşturunuz.</w:t>
      </w:r>
    </w:p>
    <w:p w:rsidR="001C53BB" w:rsidRDefault="001C53BB" w:rsidP="00A454AB">
      <w:pPr>
        <w:pStyle w:val="ListParagraph"/>
      </w:pPr>
      <w:r>
        <w:rPr>
          <w:noProof/>
        </w:rPr>
        <w:pict>
          <v:group id="_x0000_s1026" style="position:absolute;left:0;text-align:left;margin-left:249.1pt;margin-top:12.15pt;width:210.8pt;height:154.25pt;z-index:251658240" coordorigin="6527,1456" coordsize="4216,308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527;top:1645;width:4216;height:2896" o:regroupid="1" strokecolor="white">
              <v:textbox style="mso-next-textbox:#_x0000_s1027">
                <w:txbxContent>
                  <w:tbl>
                    <w:tblPr>
                      <w:tblW w:w="0" w:type="auto"/>
                      <w:tblBorders>
                        <w:top w:val="dotted" w:sz="4" w:space="0" w:color="auto"/>
                        <w:left w:val="dotted" w:sz="4" w:space="0" w:color="auto"/>
                        <w:bottom w:val="dotted" w:sz="4" w:space="0" w:color="auto"/>
                        <w:right w:val="dotted" w:sz="4" w:space="0" w:color="auto"/>
                        <w:insideH w:val="dotted" w:sz="4" w:space="0" w:color="auto"/>
                        <w:insideV w:val="dotted" w:sz="4" w:space="0" w:color="auto"/>
                      </w:tblBorders>
                      <w:tblLook w:val="00A0"/>
                    </w:tblPr>
                    <w:tblGrid>
                      <w:gridCol w:w="271"/>
                      <w:gridCol w:w="271"/>
                      <w:gridCol w:w="272"/>
                      <w:gridCol w:w="272"/>
                      <w:gridCol w:w="273"/>
                      <w:gridCol w:w="272"/>
                      <w:gridCol w:w="272"/>
                      <w:gridCol w:w="272"/>
                      <w:gridCol w:w="272"/>
                      <w:gridCol w:w="273"/>
                      <w:gridCol w:w="273"/>
                      <w:gridCol w:w="273"/>
                      <w:gridCol w:w="273"/>
                    </w:tblGrid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</w:tbl>
                  <w:p w:rsidR="001C53BB" w:rsidRDefault="001C53BB"/>
                </w:txbxContent>
              </v:textbox>
            </v:shape>
            <v:group id="_x0000_s1028" style="position:absolute;left:6556;top:1456;width:4017;height:2994" coordorigin="4142,1283" coordsize="3506,3526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2415;top:3035;width:3506;height:1;rotation:270" o:connectortype="straight">
                <v:stroke endarrow="block"/>
              </v:shape>
              <v:shape id="_x0000_s1030" type="#_x0000_t32" style="position:absolute;left:4142;top:4808;width:3506;height:1" o:connectortype="straight">
                <v:stroke endarrow="block"/>
              </v:shape>
            </v:group>
          </v:group>
        </w:pict>
      </w:r>
    </w:p>
    <w:tbl>
      <w:tblPr>
        <w:tblpPr w:leftFromText="141" w:rightFromText="141" w:vertAnchor="page" w:horzAnchor="margin" w:tblpY="31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511"/>
      </w:tblGrid>
      <w:tr w:rsidR="001C53BB" w:rsidRPr="00E62260" w:rsidTr="00E62260">
        <w:trPr>
          <w:trHeight w:val="516"/>
        </w:trPr>
        <w:tc>
          <w:tcPr>
            <w:tcW w:w="2235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  <w:tc>
          <w:tcPr>
            <w:tcW w:w="1511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  <w:tc>
          <w:tcPr>
            <w:tcW w:w="1511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  <w:tc>
          <w:tcPr>
            <w:tcW w:w="1511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  <w:tc>
          <w:tcPr>
            <w:tcW w:w="1511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  <w:tc>
          <w:tcPr>
            <w:tcW w:w="1511" w:type="dxa"/>
          </w:tcPr>
          <w:p w:rsidR="001C53BB" w:rsidRPr="00E62260" w:rsidRDefault="001C53BB" w:rsidP="00E62260">
            <w:pPr>
              <w:spacing w:after="0" w:line="240" w:lineRule="auto"/>
            </w:pPr>
          </w:p>
        </w:tc>
      </w:tr>
    </w:tbl>
    <w:p w:rsidR="001C53BB" w:rsidRDefault="001C53BB" w:rsidP="00A454AB"/>
    <w:p w:rsidR="001C53BB" w:rsidRDefault="001C53BB" w:rsidP="00A454AB"/>
    <w:p w:rsidR="001C53BB" w:rsidRDefault="001C53BB" w:rsidP="00A454AB"/>
    <w:p w:rsidR="001C53BB" w:rsidRDefault="001C53BB" w:rsidP="00A454AB"/>
    <w:p w:rsidR="001C53BB" w:rsidRDefault="001C53BB" w:rsidP="00A454AB"/>
    <w:p w:rsidR="001C53BB" w:rsidRDefault="001C53BB" w:rsidP="00A454AB"/>
    <w:p w:rsidR="001C53BB" w:rsidRDefault="001C53BB" w:rsidP="00A25061">
      <w:pPr>
        <w:spacing w:line="240" w:lineRule="auto"/>
      </w:pPr>
    </w:p>
    <w:p w:rsidR="001C53BB" w:rsidRDefault="001C53BB" w:rsidP="00A25061">
      <w:pPr>
        <w:spacing w:line="240" w:lineRule="auto"/>
      </w:pPr>
      <w:r>
        <w:t>Aşağıdaki soruları grafiğe göre cevaplandırınız.</w:t>
      </w:r>
    </w:p>
    <w:p w:rsidR="001C53BB" w:rsidRDefault="001C53BB" w:rsidP="00A25061">
      <w:pPr>
        <w:spacing w:line="240" w:lineRule="auto"/>
      </w:pPr>
      <w:r>
        <w:t>1-Grafiğe göre kitap kaç sayfadır?</w:t>
      </w:r>
    </w:p>
    <w:p w:rsidR="001C53BB" w:rsidRDefault="001C53BB" w:rsidP="009011DF">
      <w:pPr>
        <w:tabs>
          <w:tab w:val="left" w:pos="6900"/>
        </w:tabs>
        <w:spacing w:line="240" w:lineRule="auto"/>
      </w:pPr>
      <w:r>
        <w:t>2-Öğrencinin en az kitap okuduğu gün hangisidir?</w:t>
      </w:r>
      <w:r>
        <w:tab/>
        <w:t xml:space="preserve"> </w:t>
      </w:r>
    </w:p>
    <w:p w:rsidR="001C53BB" w:rsidRDefault="001C53BB" w:rsidP="00A25061">
      <w:pPr>
        <w:spacing w:line="240" w:lineRule="auto"/>
      </w:pPr>
      <w:r>
        <w:t>3- En fazla okuduğu gün ile en az okuma okuduğu gün arasındaki fark kaçtır?</w:t>
      </w:r>
    </w:p>
    <w:p w:rsidR="001C53BB" w:rsidRDefault="001C53BB" w:rsidP="00A25061">
      <w:pPr>
        <w:spacing w:line="240" w:lineRule="auto"/>
      </w:pPr>
    </w:p>
    <w:tbl>
      <w:tblPr>
        <w:tblpPr w:leftFromText="141" w:rightFromText="141" w:vertAnchor="page" w:horzAnchor="margin" w:tblpY="114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511"/>
      </w:tblGrid>
      <w:tr w:rsidR="001C53BB" w:rsidRPr="00E62260" w:rsidTr="00E62260">
        <w:trPr>
          <w:trHeight w:val="516"/>
        </w:trPr>
        <w:tc>
          <w:tcPr>
            <w:tcW w:w="2235" w:type="dxa"/>
            <w:vAlign w:val="center"/>
          </w:tcPr>
          <w:p w:rsidR="001C53BB" w:rsidRPr="00E62260" w:rsidRDefault="001C53BB" w:rsidP="00E62260">
            <w:pPr>
              <w:spacing w:after="0" w:line="240" w:lineRule="auto"/>
            </w:pPr>
            <w:r w:rsidRPr="00E62260">
              <w:t>Sosyal Faaliyet</w:t>
            </w:r>
          </w:p>
        </w:tc>
        <w:tc>
          <w:tcPr>
            <w:tcW w:w="1511" w:type="dxa"/>
            <w:vAlign w:val="center"/>
          </w:tcPr>
          <w:p w:rsidR="001C53BB" w:rsidRPr="00E62260" w:rsidRDefault="001C53BB" w:rsidP="00E62260">
            <w:pPr>
              <w:spacing w:after="0" w:line="240" w:lineRule="auto"/>
            </w:pPr>
            <w:r w:rsidRPr="00E62260">
              <w:t>Öğrenci Sayısı</w:t>
            </w: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  <w:vAlign w:val="center"/>
          </w:tcPr>
          <w:p w:rsidR="001C53BB" w:rsidRPr="00E62260" w:rsidRDefault="001C53BB" w:rsidP="00E62260">
            <w:pPr>
              <w:spacing w:after="0" w:line="240" w:lineRule="auto"/>
            </w:pPr>
            <w:r w:rsidRPr="00E62260">
              <w:t xml:space="preserve">Koro </w:t>
            </w:r>
          </w:p>
        </w:tc>
        <w:tc>
          <w:tcPr>
            <w:tcW w:w="1511" w:type="dxa"/>
            <w:vAlign w:val="center"/>
          </w:tcPr>
          <w:p w:rsidR="001C53BB" w:rsidRPr="00E62260" w:rsidRDefault="001C53BB" w:rsidP="00E62260">
            <w:pPr>
              <w:spacing w:after="0" w:line="240" w:lineRule="auto"/>
              <w:jc w:val="center"/>
            </w:pPr>
            <w:r w:rsidRPr="00E62260">
              <w:t>55</w:t>
            </w: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  <w:vAlign w:val="center"/>
          </w:tcPr>
          <w:p w:rsidR="001C53BB" w:rsidRPr="00E62260" w:rsidRDefault="001C53BB" w:rsidP="00E62260">
            <w:pPr>
              <w:spacing w:after="0" w:line="240" w:lineRule="auto"/>
            </w:pPr>
            <w:r w:rsidRPr="00E62260">
              <w:t>Halk Oyunları</w:t>
            </w:r>
          </w:p>
        </w:tc>
        <w:tc>
          <w:tcPr>
            <w:tcW w:w="1511" w:type="dxa"/>
            <w:vAlign w:val="center"/>
          </w:tcPr>
          <w:p w:rsidR="001C53BB" w:rsidRPr="00E62260" w:rsidRDefault="001C53BB" w:rsidP="00E62260">
            <w:pPr>
              <w:spacing w:after="0" w:line="240" w:lineRule="auto"/>
              <w:jc w:val="center"/>
            </w:pPr>
            <w:r w:rsidRPr="00E62260">
              <w:t>10</w:t>
            </w: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  <w:vAlign w:val="center"/>
          </w:tcPr>
          <w:p w:rsidR="001C53BB" w:rsidRPr="00E62260" w:rsidRDefault="001C53BB" w:rsidP="00E62260">
            <w:pPr>
              <w:spacing w:after="0" w:line="240" w:lineRule="auto"/>
            </w:pPr>
            <w:r w:rsidRPr="00E62260">
              <w:t xml:space="preserve">Oratoryo </w:t>
            </w:r>
          </w:p>
        </w:tc>
        <w:tc>
          <w:tcPr>
            <w:tcW w:w="1511" w:type="dxa"/>
            <w:vAlign w:val="center"/>
          </w:tcPr>
          <w:p w:rsidR="001C53BB" w:rsidRPr="00E62260" w:rsidRDefault="001C53BB" w:rsidP="00E62260">
            <w:pPr>
              <w:spacing w:after="0" w:line="240" w:lineRule="auto"/>
              <w:jc w:val="center"/>
            </w:pPr>
            <w:r w:rsidRPr="00E62260">
              <w:t>35</w:t>
            </w:r>
          </w:p>
        </w:tc>
      </w:tr>
      <w:tr w:rsidR="001C53BB" w:rsidRPr="00E62260" w:rsidTr="00E62260">
        <w:trPr>
          <w:trHeight w:val="516"/>
        </w:trPr>
        <w:tc>
          <w:tcPr>
            <w:tcW w:w="2235" w:type="dxa"/>
            <w:vAlign w:val="center"/>
          </w:tcPr>
          <w:p w:rsidR="001C53BB" w:rsidRPr="00E62260" w:rsidRDefault="001C53BB" w:rsidP="00E62260">
            <w:pPr>
              <w:spacing w:after="0" w:line="240" w:lineRule="auto"/>
            </w:pPr>
            <w:r w:rsidRPr="00E62260">
              <w:t>Dans Gösterisi</w:t>
            </w:r>
          </w:p>
        </w:tc>
        <w:tc>
          <w:tcPr>
            <w:tcW w:w="1511" w:type="dxa"/>
            <w:vAlign w:val="center"/>
          </w:tcPr>
          <w:p w:rsidR="001C53BB" w:rsidRPr="00E62260" w:rsidRDefault="001C53BB" w:rsidP="00E62260">
            <w:pPr>
              <w:spacing w:after="0" w:line="240" w:lineRule="auto"/>
              <w:jc w:val="center"/>
            </w:pPr>
            <w:r w:rsidRPr="00E62260">
              <w:t>15</w:t>
            </w:r>
          </w:p>
        </w:tc>
      </w:tr>
    </w:tbl>
    <w:p w:rsidR="001C53BB" w:rsidRPr="00D5215D" w:rsidRDefault="001C53BB" w:rsidP="00BB2BEE">
      <w:pPr>
        <w:pStyle w:val="NoSpacing"/>
        <w:rPr>
          <w:rFonts w:ascii="Times New Roman" w:hAnsi="Times New Roman"/>
          <w:sz w:val="24"/>
          <w:szCs w:val="24"/>
        </w:rPr>
      </w:pPr>
      <w:hyperlink r:id="rId7" w:history="1">
        <w:r w:rsidRPr="006E72A3">
          <w:rPr>
            <w:rStyle w:val="Hyperlink"/>
            <w:rFonts w:ascii="Times New Roman" w:hAnsi="Times New Roman"/>
            <w:sz w:val="24"/>
            <w:szCs w:val="24"/>
          </w:rPr>
          <w:t>http://www.sorubak.com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C53BB" w:rsidRDefault="001C53BB" w:rsidP="00A25061">
      <w:pPr>
        <w:spacing w:line="240" w:lineRule="auto"/>
      </w:pPr>
    </w:p>
    <w:p w:rsidR="001C53BB" w:rsidRDefault="001C53BB" w:rsidP="00A25061">
      <w:pPr>
        <w:spacing w:line="240" w:lineRule="auto"/>
      </w:pPr>
    </w:p>
    <w:p w:rsidR="001C53BB" w:rsidRDefault="001C53BB" w:rsidP="00A25061">
      <w:pPr>
        <w:spacing w:line="240" w:lineRule="auto"/>
      </w:pPr>
      <w:r>
        <w:t>2- 23 Nisan kutlamalarında görev alan öğrenci sayısı ve yapılacak faaliyetleri gösteren sıklık tablosu verilmiştir. Tablodan yararlanarak sütün grafiğini oluşturunuz.</w:t>
      </w:r>
    </w:p>
    <w:p w:rsidR="001C53BB" w:rsidRDefault="001C53BB" w:rsidP="00CF36CC">
      <w:pPr>
        <w:spacing w:line="240" w:lineRule="auto"/>
      </w:pPr>
      <w:r>
        <w:rPr>
          <w:noProof/>
        </w:rPr>
        <w:pict>
          <v:group id="_x0000_s1031" style="position:absolute;margin-left:267.35pt;margin-top:21.05pt;width:210.8pt;height:154.25pt;z-index:251659264" coordorigin="6527,1456" coordsize="4216,3085">
            <v:shape id="_x0000_s1032" type="#_x0000_t202" style="position:absolute;left:6527;top:1645;width:4216;height:2896" strokecolor="white">
              <v:textbox style="mso-next-textbox:#_x0000_s1032">
                <w:txbxContent>
                  <w:tbl>
                    <w:tblPr>
                      <w:tblW w:w="0" w:type="auto"/>
                      <w:tblBorders>
                        <w:top w:val="dotted" w:sz="4" w:space="0" w:color="auto"/>
                        <w:left w:val="dotted" w:sz="4" w:space="0" w:color="auto"/>
                        <w:bottom w:val="dotted" w:sz="4" w:space="0" w:color="auto"/>
                        <w:right w:val="dotted" w:sz="4" w:space="0" w:color="auto"/>
                        <w:insideH w:val="dotted" w:sz="4" w:space="0" w:color="auto"/>
                        <w:insideV w:val="dotted" w:sz="4" w:space="0" w:color="auto"/>
                      </w:tblBorders>
                      <w:tblLook w:val="00A0"/>
                    </w:tblPr>
                    <w:tblGrid>
                      <w:gridCol w:w="271"/>
                      <w:gridCol w:w="271"/>
                      <w:gridCol w:w="272"/>
                      <w:gridCol w:w="272"/>
                      <w:gridCol w:w="273"/>
                      <w:gridCol w:w="272"/>
                      <w:gridCol w:w="272"/>
                      <w:gridCol w:w="272"/>
                      <w:gridCol w:w="272"/>
                      <w:gridCol w:w="273"/>
                      <w:gridCol w:w="273"/>
                      <w:gridCol w:w="273"/>
                      <w:gridCol w:w="273"/>
                    </w:tblGrid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  <w:tr w:rsidR="001C53BB" w:rsidRPr="00E62260" w:rsidTr="00E62260">
                      <w:trPr>
                        <w:trHeight w:val="262"/>
                      </w:trPr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1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2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1C53BB" w:rsidRPr="00E62260" w:rsidRDefault="001C53BB" w:rsidP="00E62260">
                          <w:pPr>
                            <w:spacing w:after="0" w:line="240" w:lineRule="auto"/>
                          </w:pPr>
                        </w:p>
                      </w:tc>
                    </w:tr>
                  </w:tbl>
                  <w:p w:rsidR="001C53BB" w:rsidRDefault="001C53BB" w:rsidP="00CF36CC"/>
                </w:txbxContent>
              </v:textbox>
            </v:shape>
            <v:group id="_x0000_s1033" style="position:absolute;left:6556;top:1456;width:4017;height:2994" coordorigin="4142,1283" coordsize="3506,3526">
              <v:shape id="_x0000_s1034" type="#_x0000_t32" style="position:absolute;left:2415;top:3035;width:3506;height:1;rotation:270" o:connectortype="straight">
                <v:stroke endarrow="block"/>
              </v:shape>
              <v:shape id="_x0000_s1035" type="#_x0000_t32" style="position:absolute;left:4142;top:4808;width:3506;height:1" o:connectortype="straight">
                <v:stroke endarrow="block"/>
              </v:shape>
            </v:group>
          </v:group>
        </w:pict>
      </w:r>
      <w:r>
        <w:t xml:space="preserve">TABLO:  23 NİSAN GÖSTERİSİ  </w:t>
      </w:r>
    </w:p>
    <w:p w:rsidR="001C53BB" w:rsidRDefault="001C53BB" w:rsidP="00A25061">
      <w:pPr>
        <w:spacing w:line="240" w:lineRule="auto"/>
      </w:pPr>
    </w:p>
    <w:p w:rsidR="001C53BB" w:rsidRDefault="001C53BB" w:rsidP="00A25061">
      <w:pPr>
        <w:spacing w:line="240" w:lineRule="auto"/>
      </w:pPr>
    </w:p>
    <w:p w:rsidR="001C53BB" w:rsidRDefault="001C53BB">
      <w:pPr>
        <w:spacing w:line="240" w:lineRule="auto"/>
      </w:pPr>
    </w:p>
    <w:sectPr w:rsidR="001C53BB" w:rsidSect="00BA2E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3BB" w:rsidRDefault="001C53BB" w:rsidP="0031085E">
      <w:pPr>
        <w:spacing w:after="0" w:line="240" w:lineRule="auto"/>
      </w:pPr>
      <w:r>
        <w:separator/>
      </w:r>
    </w:p>
  </w:endnote>
  <w:endnote w:type="continuationSeparator" w:id="0">
    <w:p w:rsidR="001C53BB" w:rsidRDefault="001C53BB" w:rsidP="0031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3BB" w:rsidRDefault="001C53BB" w:rsidP="0031085E">
      <w:pPr>
        <w:spacing w:after="0" w:line="240" w:lineRule="auto"/>
      </w:pPr>
      <w:r>
        <w:separator/>
      </w:r>
    </w:p>
  </w:footnote>
  <w:footnote w:type="continuationSeparator" w:id="0">
    <w:p w:rsidR="001C53BB" w:rsidRDefault="001C53BB" w:rsidP="00310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3BB" w:rsidRDefault="001C53BB">
    <w:pPr>
      <w:pStyle w:val="Header"/>
    </w:pPr>
    <w:r>
      <w:t xml:space="preserve">                                          SÜTUN GRAFİK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167B"/>
    <w:multiLevelType w:val="hybridMultilevel"/>
    <w:tmpl w:val="7D3E176A"/>
    <w:lvl w:ilvl="0" w:tplc="7744DE4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804D05"/>
    <w:multiLevelType w:val="hybridMultilevel"/>
    <w:tmpl w:val="8F926B68"/>
    <w:lvl w:ilvl="0" w:tplc="0428AD5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9C3D31"/>
    <w:multiLevelType w:val="hybridMultilevel"/>
    <w:tmpl w:val="7BA4B958"/>
    <w:lvl w:ilvl="0" w:tplc="78281F2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6AA"/>
    <w:rsid w:val="001C53BB"/>
    <w:rsid w:val="0031085E"/>
    <w:rsid w:val="004376AA"/>
    <w:rsid w:val="0052381D"/>
    <w:rsid w:val="005B314C"/>
    <w:rsid w:val="006E72A3"/>
    <w:rsid w:val="008905DF"/>
    <w:rsid w:val="009011DF"/>
    <w:rsid w:val="00A25061"/>
    <w:rsid w:val="00A454AB"/>
    <w:rsid w:val="00BA2ECD"/>
    <w:rsid w:val="00BB2BEE"/>
    <w:rsid w:val="00CF36CC"/>
    <w:rsid w:val="00D5215D"/>
    <w:rsid w:val="00E62260"/>
    <w:rsid w:val="00F57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EC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76A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3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76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905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310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085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10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085E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2BEE"/>
    <w:rPr>
      <w:rFonts w:cs="Times New Roman"/>
      <w:color w:val="0000FF"/>
      <w:u w:val="none"/>
      <w:effect w:val="none"/>
    </w:rPr>
  </w:style>
  <w:style w:type="paragraph" w:styleId="NoSpacing">
    <w:name w:val="No Spacing"/>
    <w:uiPriority w:val="99"/>
    <w:qFormat/>
    <w:rsid w:val="00BB2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124</Words>
  <Characters>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ilhan</dc:creator>
  <cp:keywords>http:/www.sorubak.com</cp:keywords>
  <dc:description/>
  <cp:lastModifiedBy>edanur</cp:lastModifiedBy>
  <cp:revision>3</cp:revision>
  <dcterms:created xsi:type="dcterms:W3CDTF">2014-11-03T22:11:00Z</dcterms:created>
  <dcterms:modified xsi:type="dcterms:W3CDTF">2014-11-04T17:20:00Z</dcterms:modified>
</cp:coreProperties>
</file>