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529" w:tblpY="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A30176" w:rsidRPr="006878C0" w:rsidTr="007C51BC">
        <w:trPr>
          <w:trHeight w:val="265"/>
        </w:trPr>
        <w:tc>
          <w:tcPr>
            <w:tcW w:w="1728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ADI SOYADI:</w:t>
            </w:r>
          </w:p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t xml:space="preserve">                     </w:t>
            </w:r>
          </w:p>
        </w:tc>
        <w:tc>
          <w:tcPr>
            <w:tcW w:w="2880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A30176" w:rsidRPr="006878C0" w:rsidTr="007C51BC">
        <w:trPr>
          <w:trHeight w:val="277"/>
        </w:trPr>
        <w:tc>
          <w:tcPr>
            <w:tcW w:w="1728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SINIF VE NO:</w:t>
            </w:r>
          </w:p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880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6338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A30176" w:rsidRPr="006878C0" w:rsidTr="00577E43">
        <w:trPr>
          <w:trHeight w:val="273"/>
        </w:trPr>
        <w:tc>
          <w:tcPr>
            <w:tcW w:w="1728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TARİH:</w:t>
            </w:r>
          </w:p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A30176" w:rsidRPr="006878C0" w:rsidTr="00577E43">
        <w:trPr>
          <w:trHeight w:val="286"/>
        </w:trPr>
        <w:tc>
          <w:tcPr>
            <w:tcW w:w="1728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ALDIĞI NOT:</w:t>
            </w:r>
          </w:p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  <w:sectPr w:rsidR="00A30176" w:rsidSect="00ED459C">
          <w:pgSz w:w="11906" w:h="16838"/>
          <w:pgMar w:top="567" w:right="282" w:bottom="284" w:left="567" w:header="510" w:footer="567" w:gutter="0"/>
          <w:cols w:space="708"/>
          <w:docGrid w:linePitch="360"/>
        </w:sect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  <w:sectPr w:rsidR="00A30176" w:rsidSect="00577E43">
          <w:type w:val="continuous"/>
          <w:pgSz w:w="11906" w:h="16838"/>
          <w:pgMar w:top="567" w:right="282" w:bottom="284" w:left="567" w:header="510" w:footer="567" w:gutter="0"/>
          <w:cols w:num="2" w:space="708"/>
          <w:docGrid w:linePitch="360"/>
        </w:sect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MUSTAFA NECATİ İLKOKULU 4.SINIFLAR SOSYAL BİLGİLER DERSİ 1.DÖNEM 1.SINAVI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  <w:sectPr w:rsidR="00A30176" w:rsidSect="00C3089D">
          <w:type w:val="continuous"/>
          <w:pgSz w:w="11906" w:h="16838"/>
          <w:pgMar w:top="567" w:right="282" w:bottom="284" w:left="567" w:header="510" w:footer="567" w:gutter="0"/>
          <w:cols w:num="2" w:space="708"/>
          <w:docGrid w:linePitch="360"/>
        </w:sectPr>
      </w:pPr>
    </w:p>
    <w:p w:rsidR="00A30176" w:rsidRPr="00865D61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 </w:t>
      </w:r>
      <w:r w:rsidRPr="00865D61">
        <w:rPr>
          <w:rFonts w:ascii="Times New Roman" w:hAnsi="Times New Roman"/>
          <w:b/>
          <w:sz w:val="24"/>
          <w:szCs w:val="24"/>
        </w:rPr>
        <w:t>Aşağıda test şeklinde olan soruları cevaplayınız? (</w:t>
      </w:r>
      <w:r>
        <w:rPr>
          <w:rFonts w:ascii="Times New Roman" w:hAnsi="Times New Roman"/>
          <w:b/>
          <w:sz w:val="24"/>
          <w:szCs w:val="24"/>
        </w:rPr>
        <w:t xml:space="preserve">Her soru 4 </w:t>
      </w:r>
      <w:r w:rsidRPr="00865D61">
        <w:rPr>
          <w:rFonts w:ascii="Times New Roman" w:hAnsi="Times New Roman"/>
          <w:b/>
          <w:sz w:val="24"/>
          <w:szCs w:val="24"/>
        </w:rPr>
        <w:t>puan)</w:t>
      </w:r>
    </w:p>
    <w:p w:rsidR="00A30176" w:rsidRPr="00865D61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1.” Alper’in sınıfında görme engelli bir arkadaşı vardı.Öğrenciler engelli arkadaşlarına 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acıyarak bakarlar ve durumuna üzülürlerdi. Fakat engelli arkadaşları halinden şikayetci olmadığı gibi çok neşeli ve hayat doluydu.”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Yukarıdaki paragrafta bahsedilen engelli öğrenci için aşağıdakilerden hangisi söylenebilir?</w:t>
      </w:r>
    </w:p>
    <w:p w:rsidR="00A30176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 w:rsidRPr="00CE5535">
        <w:rPr>
          <w:rFonts w:ascii="Times New Roman" w:hAnsi="Times New Roman"/>
          <w:noProof/>
          <w:sz w:val="24"/>
          <w:szCs w:val="24"/>
        </w:rPr>
        <w:t>A)</w:t>
      </w:r>
      <w:r>
        <w:rPr>
          <w:rFonts w:ascii="Times New Roman" w:hAnsi="Times New Roman"/>
          <w:noProof/>
          <w:sz w:val="24"/>
          <w:szCs w:val="24"/>
        </w:rPr>
        <w:t xml:space="preserve"> özgüveni eksik    B) hayata küsmüş                       C) sürekli karamsar   D) farklılığını kabullenmiş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2.Olayların insanların iç dünyasında uyandırdığı izlenime ne denir?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Hoşgörü            B) Duygu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Kronoloji           D) Fiziksel özellik</w:t>
      </w:r>
    </w:p>
    <w:p w:rsidR="00A30176" w:rsidRDefault="00A30176" w:rsidP="00577E43">
      <w:pPr>
        <w:spacing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3.Aşağıdaki öğrencilerden hangisi fiziksel özelliklerinden bahsetmektedir?</w:t>
      </w:r>
    </w:p>
    <w:p w:rsidR="00A30176" w:rsidRDefault="00A30176" w:rsidP="00577E43">
      <w:pPr>
        <w:spacing w:line="240" w:lineRule="auto"/>
        <w:ind w:left="426" w:right="-71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pict>
          <v:rect id="Dikdörtgen 8" o:spid="_x0000_s1026" style="position:absolute;left:0;text-align:left;margin-left:-11.3pt;margin-top:-.15pt;width:32.65pt;height:103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" filled="f" strokecolor="white" strokeweight="2pt">
            <v:path arrowok="t"/>
            <v:textbox>
              <w:txbxContent>
                <w:p w:rsidR="00A30176" w:rsidRDefault="00A30176" w:rsidP="00577E4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A)</w:t>
                  </w:r>
                </w:p>
                <w:p w:rsidR="00A30176" w:rsidRDefault="00A30176" w:rsidP="00577E4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B)</w:t>
                  </w:r>
                </w:p>
                <w:p w:rsidR="00A30176" w:rsidRDefault="00A30176" w:rsidP="00577E4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C)</w:t>
                  </w:r>
                </w:p>
                <w:p w:rsidR="00A30176" w:rsidRDefault="00A30176" w:rsidP="00577E4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D)</w:t>
                  </w:r>
                </w:p>
                <w:p w:rsidR="00A30176" w:rsidRDefault="00A30176" w:rsidP="00577E43">
                  <w:pPr>
                    <w:jc w:val="center"/>
                  </w:pPr>
                </w:p>
              </w:txbxContent>
            </v:textbox>
          </v:rect>
        </w:pict>
      </w:r>
      <w:r w:rsidRPr="006878C0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156.75pt;height:117.75pt;visibility:visible">
            <v:imagedata r:id="rId7" o:title=""/>
          </v:shape>
        </w:pic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4.” İnsanlar doğal çevreyi korumak için yeterince duyarlı davranmıyorlar.” Düşünceyi ifade eden kişi hangi duyguyu yaşıyor olabilir?</w:t>
      </w:r>
      <w:r w:rsidRPr="003B16E4">
        <w:rPr>
          <w:rFonts w:ascii="Times New Roman" w:hAnsi="Times New Roman"/>
          <w:sz w:val="24"/>
          <w:szCs w:val="24"/>
        </w:rPr>
        <w:t xml:space="preserve"> 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A) cesaret B) sevinç  C) heyacan D) endişe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5. I.Nüfus cüzdanı en önemli kimlik belgesidir.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II.Nüfus cüzdanını almak için bir yaşını doldurmak gerekir.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III.Nüfus cüzdanındaki TC kimlik numarası herkeste farklıdır.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IV.Öğrenci kimlik kartı nüfus cüzdanı yerine kullanılır.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Yukarıdaki verilen hangileri doğrudur?</w:t>
      </w:r>
    </w:p>
    <w:p w:rsidR="00A30176" w:rsidRPr="004A636F" w:rsidRDefault="00A30176" w:rsidP="00577E43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line="240" w:lineRule="auto"/>
        <w:ind w:left="0" w:right="-74" w:firstLine="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I-II    B) II-III   C)I-III    D)III-IV  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6. Herkese özel,çok önemli bir kimlik belgesi yerine geçen fiziksel özelliğimiz hangisidir?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A) yüzümüz                B) boyumuz                             C) kilomuz                  D) parmak izimiz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pict>
          <v:shape id="Resim 9" o:spid="_x0000_s1027" type="#_x0000_t75" style="position:absolute;margin-left:.25pt;margin-top:.05pt;width:113pt;height:71.15pt;z-index:-251662848;visibility:visible" wrapcoords="-143 0 -143 21373 21600 21373 21600 0 -143 0">
            <v:imagedata r:id="rId8" o:title=""/>
            <w10:wrap type="tight"/>
          </v:shape>
        </w:pict>
      </w:r>
      <w:r>
        <w:rPr>
          <w:rFonts w:ascii="Times New Roman" w:hAnsi="Times New Roman"/>
          <w:noProof/>
          <w:sz w:val="24"/>
          <w:szCs w:val="24"/>
        </w:rPr>
        <w:t>7.Aşağıdakilerden hangisi Sezer’in duygusal özelliğidir?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pStyle w:val="ListParagraph"/>
        <w:numPr>
          <w:ilvl w:val="0"/>
          <w:numId w:val="3"/>
        </w:numPr>
        <w:tabs>
          <w:tab w:val="left" w:pos="284"/>
        </w:tabs>
        <w:spacing w:line="240" w:lineRule="auto"/>
        <w:ind w:left="0" w:right="-71" w:firstLine="0"/>
        <w:rPr>
          <w:rFonts w:ascii="Times New Roman" w:hAnsi="Times New Roman"/>
          <w:noProof/>
          <w:sz w:val="24"/>
          <w:szCs w:val="24"/>
          <w:lang w:eastAsia="tr-TR"/>
        </w:rPr>
      </w:pPr>
      <w:r w:rsidRPr="00427D42">
        <w:rPr>
          <w:rFonts w:ascii="Times New Roman" w:hAnsi="Times New Roman"/>
          <w:noProof/>
          <w:sz w:val="24"/>
          <w:szCs w:val="24"/>
          <w:lang w:eastAsia="tr-TR"/>
        </w:rPr>
        <w:t xml:space="preserve">gözlüklü-zayıf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</w:t>
      </w:r>
      <w:r w:rsidRPr="00427D42">
        <w:rPr>
          <w:rFonts w:ascii="Times New Roman" w:hAnsi="Times New Roman"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>esmer-kısa saçlı                  C) neşeli-mutlu           D)  mutlu-esmer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8.”İleri görüşlü,vatansever, akılcı, siyasetci, komutan, inkilapçı” Atatürk’e ait bazı kişisel özellikler verilmiştir.Bunlara göre hangisi söylenebilir?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A) iyi bir sporcu         B) iyi bir bilim insanı               C) iyi bir yönetici       D) iyi bir sanatcı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9. Aşağıdaki davranışlardan hangisi hoşgörü ile ilgilidir?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A) Satrançta Ayhan’a yenilen Metin’in Ayhan’ı tebrik etmesi.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B) Yazılıda Serkan’dan düşük not alan Cemil’in Serkan’ı kıskanması.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C) Ferhat’ın destekledikleri takım farklı olduğu için Ümit ile tartışması.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D) Erol’un annesini ve babasını çok sevdiğini söylemesi.</w:t>
      </w: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A30176" w:rsidRDefault="00A30176" w:rsidP="00577E43">
      <w:pPr>
        <w:pStyle w:val="ListParagraph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5" o:spid="_x0000_s1028" style="position:absolute;margin-left:42.2pt;margin-top:11.75pt;width:129.7pt;height:54.4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" fillcolor="window" strokecolor="#f79646" strokeweight="2pt">
            <v:path arrowok="t"/>
            <v:textbox>
              <w:txbxContent>
                <w:p w:rsidR="00A30176" w:rsidRDefault="00A30176" w:rsidP="00577E43">
                  <w:pPr>
                    <w:jc w:val="center"/>
                  </w:pPr>
                  <w:r w:rsidRPr="009C5E91">
                    <w:rPr>
                      <w:noProof/>
                    </w:rPr>
                    <w:pict>
                      <v:shape id="Resim 13" o:spid="_x0000_i1027" type="#_x0000_t75" style="width:100.5pt;height:44.2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</w:p>
    <w:p w:rsidR="00A30176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DC3898">
        <w:rPr>
          <w:rFonts w:ascii="Times New Roman" w:hAnsi="Times New Roman"/>
          <w:sz w:val="24"/>
          <w:szCs w:val="24"/>
        </w:rPr>
        <w:t>.Yukarıda resmi görülen iki öğrencinin benzerliği ya da farklılığı hangi seçenekte doğru verilmiştir?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Benzerlik            Farklılık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saç rengi              cinsiyet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boy                       saç rengi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kilo                      göz rengi</w:t>
      </w:r>
    </w:p>
    <w:p w:rsidR="00A30176" w:rsidRPr="00CE5535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göz rengi             boy</w:t>
      </w:r>
    </w:p>
    <w:p w:rsidR="00A30176" w:rsidRDefault="00A30176" w:rsidP="00A45393">
      <w:pPr>
        <w:spacing w:line="240" w:lineRule="auto"/>
      </w:pPr>
    </w:p>
    <w:p w:rsidR="00A30176" w:rsidRDefault="00A30176" w:rsidP="00A45393">
      <w:pPr>
        <w:spacing w:line="240" w:lineRule="auto"/>
      </w:pPr>
    </w:p>
    <w:p w:rsidR="00A30176" w:rsidRDefault="00A30176" w:rsidP="00577E43">
      <w:pPr>
        <w:rPr>
          <w:rFonts w:ascii="Times New Roman" w:hAnsi="Times New Roman"/>
          <w:b/>
        </w:rPr>
        <w:sectPr w:rsidR="00A30176" w:rsidSect="00577E43">
          <w:type w:val="continuous"/>
          <w:pgSz w:w="11906" w:h="16838"/>
          <w:pgMar w:top="567" w:right="282" w:bottom="284" w:left="567" w:header="510" w:footer="567" w:gutter="0"/>
          <w:cols w:num="2" w:space="708"/>
          <w:docGrid w:linePitch="360"/>
        </w:sectPr>
      </w:pPr>
    </w:p>
    <w:p w:rsidR="00A30176" w:rsidRPr="00A45393" w:rsidRDefault="00A30176" w:rsidP="00577E4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B. </w:t>
      </w:r>
      <w:r w:rsidRPr="00A45393">
        <w:rPr>
          <w:rFonts w:ascii="Times New Roman" w:hAnsi="Times New Roman"/>
          <w:b/>
        </w:rPr>
        <w:t>ATATÜRK ilgili olayların kronolojik sıralamasında boş bırakılan olay ve tarihleri doldurunuz.</w:t>
      </w:r>
      <w:r>
        <w:rPr>
          <w:rFonts w:ascii="Times New Roman" w:hAnsi="Times New Roman"/>
          <w:b/>
        </w:rPr>
        <w:t xml:space="preserve"> </w:t>
      </w:r>
      <w:r w:rsidRPr="00A45393">
        <w:rPr>
          <w:rFonts w:ascii="Times New Roman" w:hAnsi="Times New Roman"/>
          <w:b/>
        </w:rPr>
        <w:t>(Her soru 3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0"/>
        <w:gridCol w:w="2322"/>
        <w:gridCol w:w="8110"/>
      </w:tblGrid>
      <w:tr w:rsidR="00A30176" w:rsidRPr="006878C0" w:rsidTr="006878C0">
        <w:tc>
          <w:tcPr>
            <w:tcW w:w="2802" w:type="dxa"/>
            <w:gridSpan w:val="2"/>
            <w:shd w:val="clear" w:color="auto" w:fill="FDE9D9"/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 xml:space="preserve"> Tarih</w:t>
            </w:r>
          </w:p>
        </w:tc>
        <w:tc>
          <w:tcPr>
            <w:tcW w:w="8110" w:type="dxa"/>
            <w:shd w:val="clear" w:color="auto" w:fill="FDE9D9"/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Olay</w:t>
            </w:r>
          </w:p>
        </w:tc>
      </w:tr>
      <w:tr w:rsidR="00A30176" w:rsidRPr="006878C0" w:rsidTr="006878C0">
        <w:trPr>
          <w:trHeight w:val="287"/>
        </w:trPr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Selanik’te doğdu.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Hyperlink"/>
                  <w:rFonts w:ascii="Georgia" w:hAnsi="Georgia"/>
                  <w:sz w:val="20"/>
                  <w:szCs w:val="20"/>
                  <w:shd w:val="clear" w:color="auto" w:fill="FFFFFF"/>
                </w:rPr>
                <w:t>www.sorubak.com</w:t>
              </w:r>
            </w:hyperlink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1905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Çanakkale Savaşı’na katıldı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19 Mayıs 1919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Türkiye Büyük Millet Meclisi açıldı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30 Ağustos 1922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Türkiye Cumhuriyeti kuruldu.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 xml:space="preserve">1928 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Atatürk soyadını aldı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1938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30176" w:rsidRPr="00A45393" w:rsidRDefault="00A30176" w:rsidP="00577E4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C. </w:t>
      </w:r>
      <w:r w:rsidRPr="00A45393">
        <w:rPr>
          <w:rFonts w:ascii="Times New Roman" w:hAnsi="Times New Roman"/>
          <w:b/>
          <w:sz w:val="24"/>
          <w:szCs w:val="24"/>
        </w:rPr>
        <w:t xml:space="preserve">Aşağıdaki tabloyu inceleyerek hangisinin duygusal, hangisinin fiziksel hangisinin zihinsel özellik olduğunu karşılarına </w:t>
      </w:r>
      <w:r>
        <w:rPr>
          <w:rFonts w:ascii="Times New Roman" w:hAnsi="Times New Roman"/>
          <w:b/>
          <w:sz w:val="24"/>
          <w:szCs w:val="24"/>
        </w:rPr>
        <w:t xml:space="preserve">“ x “ </w:t>
      </w:r>
      <w:r w:rsidRPr="00A45393">
        <w:rPr>
          <w:rFonts w:ascii="Times New Roman" w:hAnsi="Times New Roman"/>
          <w:b/>
          <w:sz w:val="24"/>
          <w:szCs w:val="24"/>
        </w:rPr>
        <w:t xml:space="preserve"> ile işaretleyerek belirleyiniz.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5393">
        <w:rPr>
          <w:rFonts w:ascii="Times New Roman" w:hAnsi="Times New Roman"/>
          <w:b/>
          <w:sz w:val="24"/>
          <w:szCs w:val="24"/>
        </w:rPr>
        <w:t>(Her soru1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08"/>
        <w:gridCol w:w="1136"/>
        <w:gridCol w:w="1560"/>
        <w:gridCol w:w="1417"/>
      </w:tblGrid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Özellikler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Duygusal</w:t>
            </w: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Fiziksel</w:t>
            </w: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Zihinsel</w:t>
            </w: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Yufka yüreklilik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Güzel Konuşma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Kıvırcık saç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Resim yapma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Uzun boy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Şişmanlık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Gitar çalma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Sevecenlik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Kitap okuma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Utangaçlık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0176" w:rsidRPr="00B969F1" w:rsidRDefault="00A30176" w:rsidP="00577E4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Ç. </w:t>
      </w:r>
      <w:r w:rsidRPr="00B969F1">
        <w:rPr>
          <w:rFonts w:ascii="Times New Roman" w:hAnsi="Times New Roman"/>
          <w:b/>
          <w:sz w:val="24"/>
          <w:szCs w:val="24"/>
        </w:rPr>
        <w:t xml:space="preserve">Aşağıdaki ifadelerden doğru olanlara “D”, yanlış olanlar “Y” yazınız. </w:t>
      </w:r>
      <w:r>
        <w:rPr>
          <w:rFonts w:ascii="Times New Roman" w:hAnsi="Times New Roman"/>
          <w:b/>
          <w:sz w:val="24"/>
          <w:szCs w:val="24"/>
        </w:rPr>
        <w:t>(Her soru 1 puan)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 xml:space="preserve">(     ) İkiz kardeşler </w:t>
      </w:r>
      <w:r>
        <w:rPr>
          <w:rFonts w:ascii="Times New Roman" w:hAnsi="Times New Roman"/>
          <w:sz w:val="24"/>
          <w:szCs w:val="24"/>
        </w:rPr>
        <w:t xml:space="preserve">benzer </w:t>
      </w:r>
      <w:r w:rsidRPr="00B969F1">
        <w:rPr>
          <w:rFonts w:ascii="Times New Roman" w:hAnsi="Times New Roman"/>
          <w:sz w:val="24"/>
          <w:szCs w:val="24"/>
        </w:rPr>
        <w:t>fiziksel özelliklere sahiptir.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Hiç kimsenin parmak izi, başkasının parmak izine benzemez.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Nüfus cüzdanında evimizin adresi de yer alır.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Duygularımız düşüncelerimizi, düşüncelerimiz davranışlarımızı belirler.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Yaşanan olaylara göre duygularımız farklılık gösterebilir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Kadınlara ait olan nüfus cüzdanları mavi renklidir.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 xml:space="preserve">(    ) Ailemizle ilgili sözlü tarih çalışmasını öğretmenimizle de yapabiliriz. </w:t>
      </w:r>
      <w:r w:rsidRPr="00B969F1">
        <w:rPr>
          <w:rFonts w:ascii="Times New Roman" w:hAnsi="Times New Roman"/>
          <w:sz w:val="24"/>
          <w:szCs w:val="24"/>
        </w:rPr>
        <w:tab/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 xml:space="preserve"> (    ) Göz rengi insanın sonradan kazandığı bir fiziksel özelliktir. 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Her yaşta ve dönemde duygu ve düşüncelerimiz değişebilir.</w:t>
      </w:r>
    </w:p>
    <w:p w:rsidR="00A30176" w:rsidRDefault="00A30176" w:rsidP="00577E43">
      <w:pPr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Kronoloji, olayların önem sırasına göre sıralanmasıdır</w:t>
      </w:r>
      <w:r>
        <w:rPr>
          <w:rFonts w:ascii="Times New Roman" w:hAnsi="Times New Roman"/>
          <w:sz w:val="24"/>
          <w:szCs w:val="24"/>
        </w:rPr>
        <w:t>.</w:t>
      </w:r>
    </w:p>
    <w:p w:rsidR="00A30176" w:rsidRPr="00ED459C" w:rsidRDefault="00A30176" w:rsidP="00577E43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oundrect id="Yuvarlatılmış Dikdörtgen 2" o:spid="_x0000_s1029" style="position:absolute;margin-left:-4.75pt;margin-top:15.9pt;width:81pt;height:27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">
            <v:textbox>
              <w:txbxContent>
                <w:p w:rsidR="00A30176" w:rsidRPr="002769EA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  <w:color w:val="FFFFFF"/>
                    </w:rPr>
                  </w:pPr>
                  <w:r>
                    <w:rPr>
                      <w:rFonts w:ascii="Comic Sans MS" w:hAnsi="Comic Sans MS"/>
                    </w:rPr>
                    <w:t>yöneticiliği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" o:spid="_x0000_s1030" style="position:absolute;margin-left:400.25pt;margin-top:16.75pt;width:63pt;height:27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saygı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8" o:spid="_x0000_s1031" style="position:absolute;margin-left:337.25pt;margin-top:15.9pt;width:63pt;height:27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mutluluk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" o:spid="_x0000_s1032" style="position:absolute;margin-left:274.25pt;margin-top:15.9pt;width:63pt;height:27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kr</w:t>
                  </w:r>
                  <w:r w:rsidRPr="002769EA">
                    <w:rPr>
                      <w:rFonts w:ascii="Comic Sans MS" w:hAnsi="Comic Sans MS"/>
                      <w:shd w:val="clear" w:color="auto" w:fill="FFFFFF"/>
                    </w:rPr>
                    <w:t>o</w:t>
                  </w:r>
                  <w:r>
                    <w:rPr>
                      <w:rFonts w:ascii="Comic Sans MS" w:hAnsi="Comic Sans MS"/>
                    </w:rPr>
                    <w:t>noloji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" o:spid="_x0000_s1033" style="position:absolute;margin-left:211.7pt;margin-top:15.9pt;width:63pt;height:27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kimlik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34" style="position:absolute;margin-left:139.25pt;margin-top:16.75pt;width:1in;height:27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davranış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35" style="position:absolute;margin-left:75.85pt;margin-top:15.9pt;width:63pt;height:27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fiziksel</w:t>
                  </w:r>
                </w:p>
              </w:txbxContent>
            </v:textbox>
          </v:roundrect>
        </w:pict>
      </w:r>
      <w:r w:rsidRPr="00ED459C">
        <w:rPr>
          <w:rFonts w:ascii="Comic Sans MS" w:hAnsi="Comic Sans MS"/>
          <w:b/>
          <w:sz w:val="28"/>
          <w:szCs w:val="28"/>
        </w:rPr>
        <w:t xml:space="preserve"> </w:t>
      </w:r>
      <w:r w:rsidRPr="00A45393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ED459C">
        <w:rPr>
          <w:rFonts w:ascii="Times New Roman" w:hAnsi="Times New Roman"/>
          <w:b/>
          <w:sz w:val="24"/>
          <w:szCs w:val="24"/>
        </w:rPr>
        <w:t xml:space="preserve">Aşağıdaki boşlukları uygun şekilde doldurunuz. </w:t>
      </w:r>
      <w:r w:rsidRPr="00A45393">
        <w:rPr>
          <w:rFonts w:ascii="Times New Roman" w:hAnsi="Times New Roman"/>
          <w:b/>
          <w:sz w:val="24"/>
          <w:szCs w:val="24"/>
        </w:rPr>
        <w:t>(Her soru 2 puan)</w:t>
      </w:r>
    </w:p>
    <w:p w:rsidR="00A30176" w:rsidRPr="00ED459C" w:rsidRDefault="00A30176" w:rsidP="00577E43">
      <w:pPr>
        <w:rPr>
          <w:rFonts w:ascii="Times New Roman" w:hAnsi="Times New Roman"/>
          <w:sz w:val="24"/>
          <w:szCs w:val="24"/>
        </w:rPr>
      </w:pPr>
    </w:p>
    <w:p w:rsidR="00A30176" w:rsidRPr="00ED459C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 w:rsidRPr="00ED459C">
        <w:rPr>
          <w:rFonts w:ascii="Times New Roman" w:hAnsi="Times New Roman"/>
          <w:sz w:val="24"/>
          <w:szCs w:val="24"/>
        </w:rPr>
        <w:t>- Yaşlı kişilere yardım etmek bir iyi bir…………………………….……’tır</w:t>
      </w:r>
    </w:p>
    <w:p w:rsidR="00A30176" w:rsidRPr="00ED459C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 w:rsidRPr="00ED459C">
        <w:rPr>
          <w:rFonts w:ascii="Times New Roman" w:hAnsi="Times New Roman"/>
          <w:sz w:val="24"/>
          <w:szCs w:val="24"/>
        </w:rPr>
        <w:t>- Atatürk’ün “Benim her emrim yapılır, çünkü benden yapılmayacak emir çıkmaz” sözü………………………ne örnek bir sözdür.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ED459C">
        <w:rPr>
          <w:rFonts w:ascii="Times New Roman" w:hAnsi="Times New Roman"/>
          <w:sz w:val="24"/>
          <w:szCs w:val="24"/>
        </w:rPr>
        <w:t>- En çok sevdiği elbisenin alınması Derya’da ……………………………..…… duygusu oluşturur.</w:t>
      </w:r>
    </w:p>
    <w:p w:rsidR="00A30176" w:rsidRPr="00ED459C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Rectangle 20" o:spid="_x0000_s1036" style="position:absolute;margin-left:388.2pt;margin-top:22.75pt;width:136.3pt;height:21.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" strokecolor="white">
            <v:textbox>
              <w:txbxContent>
                <w:p w:rsidR="00A30176" w:rsidRDefault="00A30176" w:rsidP="00577E43">
                  <w:r>
                    <w:t xml:space="preserve">                Başarılar dilerim.</w:t>
                  </w:r>
                </w:p>
              </w:txbxContent>
            </v:textbox>
          </v:rect>
        </w:pict>
      </w:r>
      <w:r w:rsidRPr="00ED459C">
        <w:rPr>
          <w:rFonts w:ascii="Times New Roman" w:hAnsi="Times New Roman"/>
          <w:sz w:val="24"/>
          <w:szCs w:val="24"/>
        </w:rPr>
        <w:t>- Yaşadığımız olayların belli bir tarihe göre sıralanmasına ………………………………………………… denir.</w:t>
      </w:r>
    </w:p>
    <w:p w:rsidR="00A30176" w:rsidRDefault="00A30176" w:rsidP="00A45393">
      <w:pPr>
        <w:spacing w:line="240" w:lineRule="auto"/>
      </w:pPr>
      <w:r w:rsidRPr="00ED459C">
        <w:rPr>
          <w:rFonts w:ascii="Times New Roman" w:hAnsi="Times New Roman"/>
          <w:sz w:val="24"/>
          <w:szCs w:val="24"/>
        </w:rPr>
        <w:t>- Her bireyin bir ……………………………………………. belgesi vardır.</w:t>
      </w:r>
    </w:p>
    <w:sectPr w:rsidR="00A30176" w:rsidSect="00577E43">
      <w:type w:val="continuous"/>
      <w:pgSz w:w="11906" w:h="16838"/>
      <w:pgMar w:top="567" w:right="282" w:bottom="284" w:left="567" w:header="51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76" w:rsidRDefault="00A30176" w:rsidP="00A116CF">
      <w:pPr>
        <w:spacing w:after="0" w:line="240" w:lineRule="auto"/>
      </w:pPr>
      <w:r>
        <w:separator/>
      </w:r>
    </w:p>
  </w:endnote>
  <w:endnote w:type="continuationSeparator" w:id="0">
    <w:p w:rsidR="00A30176" w:rsidRDefault="00A30176" w:rsidP="00A1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76" w:rsidRDefault="00A30176" w:rsidP="00A116CF">
      <w:pPr>
        <w:spacing w:after="0" w:line="240" w:lineRule="auto"/>
      </w:pPr>
      <w:r>
        <w:separator/>
      </w:r>
    </w:p>
  </w:footnote>
  <w:footnote w:type="continuationSeparator" w:id="0">
    <w:p w:rsidR="00A30176" w:rsidRDefault="00A30176" w:rsidP="00A1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20FBC"/>
    <w:multiLevelType w:val="hybridMultilevel"/>
    <w:tmpl w:val="041ABF44"/>
    <w:lvl w:ilvl="0" w:tplc="925413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835C31"/>
    <w:multiLevelType w:val="hybridMultilevel"/>
    <w:tmpl w:val="AB94BA4C"/>
    <w:lvl w:ilvl="0" w:tplc="8AF41316">
      <w:start w:val="1"/>
      <w:numFmt w:val="upperLetter"/>
      <w:lvlText w:val="%1-"/>
      <w:lvlJc w:val="left"/>
      <w:pPr>
        <w:ind w:left="42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04922FD"/>
    <w:multiLevelType w:val="hybridMultilevel"/>
    <w:tmpl w:val="6324B604"/>
    <w:lvl w:ilvl="0" w:tplc="0ABE8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6CF"/>
    <w:rsid w:val="00080DE7"/>
    <w:rsid w:val="00116620"/>
    <w:rsid w:val="001260AC"/>
    <w:rsid w:val="00264DFE"/>
    <w:rsid w:val="002769EA"/>
    <w:rsid w:val="003B16E4"/>
    <w:rsid w:val="00427D42"/>
    <w:rsid w:val="00445CCF"/>
    <w:rsid w:val="004657FF"/>
    <w:rsid w:val="004A636F"/>
    <w:rsid w:val="004E160B"/>
    <w:rsid w:val="004E47EF"/>
    <w:rsid w:val="00577E43"/>
    <w:rsid w:val="00607568"/>
    <w:rsid w:val="00615C72"/>
    <w:rsid w:val="006878C0"/>
    <w:rsid w:val="00731861"/>
    <w:rsid w:val="00734A81"/>
    <w:rsid w:val="007C51BC"/>
    <w:rsid w:val="00813AE1"/>
    <w:rsid w:val="00865D61"/>
    <w:rsid w:val="009B12F9"/>
    <w:rsid w:val="009C0570"/>
    <w:rsid w:val="009C5E91"/>
    <w:rsid w:val="00A116CF"/>
    <w:rsid w:val="00A30176"/>
    <w:rsid w:val="00A45393"/>
    <w:rsid w:val="00B213A3"/>
    <w:rsid w:val="00B379E0"/>
    <w:rsid w:val="00B969F1"/>
    <w:rsid w:val="00BB0A78"/>
    <w:rsid w:val="00C20886"/>
    <w:rsid w:val="00C3089D"/>
    <w:rsid w:val="00CE5535"/>
    <w:rsid w:val="00DC3898"/>
    <w:rsid w:val="00ED459C"/>
    <w:rsid w:val="00EF7A22"/>
    <w:rsid w:val="00FA0CF4"/>
    <w:rsid w:val="00FB3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6CF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11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116CF"/>
    <w:rPr>
      <w:rFonts w:eastAsia="Times New Roman" w:cs="Times New Roman"/>
      <w:lang w:eastAsia="tr-TR"/>
    </w:rPr>
  </w:style>
  <w:style w:type="paragraph" w:styleId="Footer">
    <w:name w:val="footer"/>
    <w:basedOn w:val="Normal"/>
    <w:link w:val="FooterChar"/>
    <w:uiPriority w:val="99"/>
    <w:rsid w:val="00A11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116CF"/>
    <w:rPr>
      <w:rFonts w:eastAsia="Times New Roman" w:cs="Times New Roman"/>
      <w:lang w:eastAsia="tr-TR"/>
    </w:rPr>
  </w:style>
  <w:style w:type="table" w:styleId="TableGrid">
    <w:name w:val="Table Grid"/>
    <w:basedOn w:val="TableNormal"/>
    <w:uiPriority w:val="99"/>
    <w:rsid w:val="00A116CF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B3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32AD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577E43"/>
    <w:pPr>
      <w:ind w:left="720"/>
      <w:contextualSpacing/>
    </w:pPr>
    <w:rPr>
      <w:rFonts w:eastAsia="Calibri"/>
      <w:lang w:eastAsia="en-US"/>
    </w:rPr>
  </w:style>
  <w:style w:type="character" w:styleId="Hyperlink">
    <w:name w:val="Hyperlink"/>
    <w:basedOn w:val="DefaultParagraphFont"/>
    <w:uiPriority w:val="99"/>
    <w:rsid w:val="00080DE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080DE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716</Words>
  <Characters>4082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nmkm</dc:creator>
  <cp:keywords>www.sorubak.com</cp:keywords>
  <dc:description>www.sorubak.com;</dc:description>
  <cp:lastModifiedBy>edanur</cp:lastModifiedBy>
  <cp:revision>3</cp:revision>
  <cp:lastPrinted>2014-11-11T12:47:00Z</cp:lastPrinted>
  <dcterms:created xsi:type="dcterms:W3CDTF">2014-11-12T19:00:00Z</dcterms:created>
  <dcterms:modified xsi:type="dcterms:W3CDTF">2014-11-17T17:45:00Z</dcterms:modified>
  <cp:category>www.sorubak.com</cp:category>
</cp:coreProperties>
</file>