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BF1" w:rsidRDefault="00D23BF1" w:rsidP="00FF09F7">
      <w:r>
        <w:rPr>
          <w:b/>
          <w:i/>
        </w:rPr>
        <w:t>ADI SOYADI</w:t>
      </w:r>
      <w:r>
        <w:t xml:space="preserve"> </w:t>
      </w:r>
      <w:r>
        <w:rPr>
          <w:b/>
          <w:i/>
        </w:rPr>
        <w:t xml:space="preserve">:                                                                                                  06.01.2014   </w:t>
      </w:r>
      <w:r>
        <w:t xml:space="preserve">                          </w:t>
      </w:r>
    </w:p>
    <w:p w:rsidR="00D23BF1" w:rsidRDefault="00D23BF1" w:rsidP="00FF09F7">
      <w:pPr>
        <w:rPr>
          <w:b/>
          <w:i/>
        </w:rPr>
      </w:pPr>
      <w:r>
        <w:rPr>
          <w:b/>
          <w:i/>
        </w:rPr>
        <w:t>SINIFI:          NO:</w:t>
      </w:r>
    </w:p>
    <w:p w:rsidR="00D23BF1" w:rsidRDefault="00D23BF1" w:rsidP="00C9549F">
      <w:pPr>
        <w:jc w:val="center"/>
        <w:rPr>
          <w:b/>
          <w:i/>
        </w:rPr>
      </w:pPr>
      <w:r>
        <w:rPr>
          <w:b/>
          <w:i/>
        </w:rPr>
        <w:t>ALTINŞEHİR İLKOKULU</w:t>
      </w:r>
    </w:p>
    <w:p w:rsidR="00D23BF1" w:rsidRPr="00595FF3" w:rsidRDefault="00D23BF1" w:rsidP="00FF09F7">
      <w:pPr>
        <w:rPr>
          <w:b/>
          <w:i/>
        </w:rPr>
      </w:pPr>
      <w:r>
        <w:rPr>
          <w:b/>
          <w:i/>
        </w:rPr>
        <w:t xml:space="preserve">        4. SINIFLAR   SOSYAL  BİLGİLER DERSİ 1. DÖNEM 3.YAZILISI(ORTAK)     </w:t>
      </w:r>
      <w:r>
        <w:rPr>
          <w:i/>
        </w:rPr>
        <w:t xml:space="preserve">                                                          </w:t>
      </w:r>
      <w:r>
        <w:rPr>
          <w:b/>
          <w:i/>
        </w:rPr>
        <w:t xml:space="preserve">   1)Aşağıdaki ifadelerden doğru olanlara (D) ,yanlış olanlara (Y) yazınız. ( 10 puan)</w:t>
      </w:r>
    </w:p>
    <w:p w:rsidR="00D23BF1" w:rsidRDefault="00D23BF1" w:rsidP="00FF09F7">
      <w:pPr>
        <w:rPr>
          <w:i/>
        </w:rPr>
      </w:pPr>
      <w:r>
        <w:rPr>
          <w:i/>
        </w:rPr>
        <w:t xml:space="preserve">  (      ) Ağaçlandırma, erozyonu önlemenin en etkili yoludur.</w:t>
      </w:r>
    </w:p>
    <w:p w:rsidR="00D23BF1" w:rsidRDefault="00D23BF1" w:rsidP="00FF09F7">
      <w:pPr>
        <w:rPr>
          <w:b/>
          <w:i/>
        </w:rPr>
      </w:pPr>
      <w:r>
        <w:rPr>
          <w:i/>
        </w:rPr>
        <w:t xml:space="preserve">  </w:t>
      </w:r>
      <w:r>
        <w:rPr>
          <w:i/>
          <w:color w:val="000000"/>
        </w:rPr>
        <w:t xml:space="preserve">(      ) Sadece anne, baba ve çocuklardan oluşan aileye çekirdek aile denir. </w:t>
      </w:r>
    </w:p>
    <w:p w:rsidR="00D23BF1" w:rsidRDefault="00D23BF1" w:rsidP="00FF09F7">
      <w:pPr>
        <w:shd w:val="clear" w:color="auto" w:fill="FFFFFF"/>
        <w:rPr>
          <w:i/>
          <w:color w:val="000000"/>
        </w:rPr>
      </w:pPr>
      <w:r>
        <w:rPr>
          <w:i/>
          <w:color w:val="000000"/>
        </w:rPr>
        <w:t xml:space="preserve">  (      ) </w:t>
      </w:r>
      <w:r>
        <w:rPr>
          <w:i/>
        </w:rPr>
        <w:t>Peri bacaları ve Pamukkale travertenleri beşeri unsurlara örnektir.</w:t>
      </w:r>
    </w:p>
    <w:p w:rsidR="00D23BF1" w:rsidRDefault="00D23BF1" w:rsidP="00FF09F7">
      <w:pPr>
        <w:shd w:val="clear" w:color="auto" w:fill="FFFFFF"/>
        <w:rPr>
          <w:i/>
          <w:color w:val="000000"/>
        </w:rPr>
      </w:pPr>
      <w:r>
        <w:rPr>
          <w:i/>
          <w:color w:val="000000"/>
        </w:rPr>
        <w:t xml:space="preserve">  (      ) Soy ağacında komşuya  da  yer verilir.</w:t>
      </w:r>
    </w:p>
    <w:p w:rsidR="00D23BF1" w:rsidRDefault="00D23BF1" w:rsidP="00FF09F7">
      <w:pPr>
        <w:shd w:val="clear" w:color="auto" w:fill="FFFFFF"/>
        <w:rPr>
          <w:i/>
        </w:rPr>
      </w:pPr>
      <w:r>
        <w:rPr>
          <w:i/>
          <w:color w:val="000000"/>
        </w:rPr>
        <w:t xml:space="preserve">  (      ) Herkes  aynı duygu ve düşüncelere sahiptir.</w:t>
      </w:r>
    </w:p>
    <w:p w:rsidR="00D23BF1" w:rsidRDefault="00D23BF1" w:rsidP="00FF09F7">
      <w:pPr>
        <w:rPr>
          <w:i/>
        </w:rPr>
      </w:pPr>
      <w:r>
        <w:rPr>
          <w:b/>
          <w:i/>
        </w:rPr>
        <w:t xml:space="preserve"> </w:t>
      </w:r>
      <w:r>
        <w:rPr>
          <w:i/>
        </w:rPr>
        <w:t xml:space="preserve"> (      ) Halk oyunlarımız  kültürel zenginliklerimizdendir.</w:t>
      </w:r>
    </w:p>
    <w:p w:rsidR="00D23BF1" w:rsidRDefault="00D23BF1" w:rsidP="00FF09F7">
      <w:pPr>
        <w:rPr>
          <w:i/>
        </w:rPr>
      </w:pPr>
      <w:r>
        <w:rPr>
          <w:i/>
        </w:rPr>
        <w:t xml:space="preserve">  (      ) Kurtuluş Savaşı 19 Mayıs 1919 da Samsun’dan başlamıştır. </w:t>
      </w:r>
    </w:p>
    <w:p w:rsidR="00D23BF1" w:rsidRDefault="00D23BF1" w:rsidP="00FF09F7">
      <w:pPr>
        <w:rPr>
          <w:i/>
        </w:rPr>
      </w:pPr>
      <w:r>
        <w:rPr>
          <w:i/>
        </w:rPr>
        <w:t xml:space="preserve">  (      ) Doğal kaynakları istediğimiz kadar ve istediğimiz şekilde kullanabiliriz.</w:t>
      </w:r>
    </w:p>
    <w:p w:rsidR="00D23BF1" w:rsidRDefault="00D23BF1" w:rsidP="00FF09F7">
      <w:pPr>
        <w:rPr>
          <w:i/>
        </w:rPr>
      </w:pPr>
      <w:r>
        <w:rPr>
          <w:i/>
        </w:rPr>
        <w:t xml:space="preserve">  (      )  Futbol bir ata sporudur.</w:t>
      </w:r>
    </w:p>
    <w:p w:rsidR="00D23BF1" w:rsidRDefault="00D23BF1" w:rsidP="00FF09F7">
      <w:pPr>
        <w:rPr>
          <w:i/>
        </w:rPr>
      </w:pPr>
      <w:r>
        <w:rPr>
          <w:i/>
        </w:rPr>
        <w:t xml:space="preserve">  (      ) Gelenek ve görenekler geçmişten günümüze  aktarılmış değerlerdir.</w:t>
      </w:r>
    </w:p>
    <w:p w:rsidR="00D23BF1" w:rsidRDefault="00D23BF1" w:rsidP="00595FF3">
      <w:pPr>
        <w:rPr>
          <w:i/>
        </w:rPr>
      </w:pPr>
      <w:r>
        <w:rPr>
          <w:b/>
          <w:i/>
        </w:rPr>
        <w:t xml:space="preserve">      </w:t>
      </w:r>
    </w:p>
    <w:p w:rsidR="00D23BF1" w:rsidRPr="00595FF3" w:rsidRDefault="00D23BF1" w:rsidP="00595FF3">
      <w:pPr>
        <w:rPr>
          <w:b/>
          <w:u w:val="single"/>
        </w:rPr>
      </w:pPr>
      <w:r w:rsidRPr="00595FF3">
        <w:rPr>
          <w:b/>
          <w:i/>
        </w:rPr>
        <w:t>2)</w:t>
      </w:r>
      <w:r w:rsidRPr="00595FF3">
        <w:rPr>
          <w:b/>
          <w:i/>
          <w:u w:val="single"/>
        </w:rPr>
        <w:t xml:space="preserve"> Aşağıdaki </w:t>
      </w:r>
      <w:r>
        <w:rPr>
          <w:b/>
          <w:i/>
          <w:u w:val="single"/>
        </w:rPr>
        <w:t>cümlelerde boşlukları,</w:t>
      </w:r>
      <w:r w:rsidRPr="00595FF3">
        <w:rPr>
          <w:b/>
          <w:i/>
          <w:u w:val="single"/>
        </w:rPr>
        <w:t xml:space="preserve"> sözcüklerden uygun olanıyla tamamlayınız.</w:t>
      </w:r>
      <w:r>
        <w:rPr>
          <w:b/>
        </w:rPr>
        <w:t>(10</w:t>
      </w:r>
      <w:r w:rsidRPr="00595FF3">
        <w:rPr>
          <w:b/>
        </w:rPr>
        <w:t xml:space="preserve"> p</w:t>
      </w:r>
      <w:r>
        <w:rPr>
          <w:b/>
        </w:rPr>
        <w:t>)</w:t>
      </w:r>
    </w:p>
    <w:p w:rsidR="00D23BF1" w:rsidRDefault="00D23BF1" w:rsidP="00595FF3">
      <w:pPr>
        <w:rPr>
          <w:b/>
        </w:rPr>
      </w:pPr>
      <w:r>
        <w:rPr>
          <w:noProof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26" type="#_x0000_t122" style="position:absolute;margin-left:27pt;margin-top:11.05pt;width:63pt;height:36pt;z-index:251658240">
            <v:textbox style="mso-next-textbox:#_x0000_s1026">
              <w:txbxContent>
                <w:p w:rsidR="00D23BF1" w:rsidRDefault="00D23BF1" w:rsidP="00595FF3">
                  <w:pPr>
                    <w:jc w:val="center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Güney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122" style="position:absolute;margin-left:225pt;margin-top:11.05pt;width:63pt;height:36pt;z-index:251659264">
            <v:textbox style="mso-next-textbox:#_x0000_s1027">
              <w:txbxContent>
                <w:p w:rsidR="00D23BF1" w:rsidRDefault="00D23BF1" w:rsidP="00595FF3">
                  <w:pPr>
                    <w:jc w:val="center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Pusula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122" style="position:absolute;margin-left:414pt;margin-top:11.05pt;width:81pt;height:36pt;z-index:251660288">
            <v:textbox style="mso-next-textbox:#_x0000_s1028">
              <w:txbxContent>
                <w:p w:rsidR="00D23BF1" w:rsidRDefault="00D23BF1" w:rsidP="00595FF3">
                  <w:pPr>
                    <w:jc w:val="center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Meteoroloji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122" style="position:absolute;margin-left:306pt;margin-top:11.05pt;width:90pt;height:36pt;z-index:251661312">
            <v:textbox style="mso-next-textbox:#_x0000_s1029">
              <w:txbxContent>
                <w:p w:rsidR="00D23BF1" w:rsidRDefault="00D23BF1" w:rsidP="00595FF3">
                  <w:pPr>
                    <w:jc w:val="center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Doğal afetler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122" style="position:absolute;margin-left:108pt;margin-top:11.05pt;width:99pt;height:36pt;z-index:251662336">
            <v:textbox style="mso-next-textbox:#_x0000_s1030">
              <w:txbxContent>
                <w:p w:rsidR="00D23BF1" w:rsidRDefault="00D23BF1" w:rsidP="00595FF3">
                  <w:pPr>
                    <w:jc w:val="center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Doğa olayları</w:t>
                  </w:r>
                </w:p>
              </w:txbxContent>
            </v:textbox>
          </v:shape>
        </w:pict>
      </w:r>
    </w:p>
    <w:p w:rsidR="00D23BF1" w:rsidRPr="00595FF3" w:rsidRDefault="00D23BF1" w:rsidP="00595FF3">
      <w:pPr>
        <w:rPr>
          <w:b/>
        </w:rPr>
      </w:pPr>
    </w:p>
    <w:p w:rsidR="00D23BF1" w:rsidRDefault="00D23BF1" w:rsidP="00595FF3"/>
    <w:p w:rsidR="00D23BF1" w:rsidRDefault="00D23BF1" w:rsidP="00595FF3"/>
    <w:p w:rsidR="00D23BF1" w:rsidRDefault="00D23BF1" w:rsidP="00595FF3">
      <w:pPr>
        <w:spacing w:line="360" w:lineRule="auto"/>
      </w:pPr>
      <w:r w:rsidRPr="00595FF3">
        <w:rPr>
          <w:b/>
        </w:rPr>
        <w:t xml:space="preserve">       </w:t>
      </w:r>
      <w:r w:rsidRPr="00595FF3">
        <w:rPr>
          <w:rFonts w:ascii="Book Antiqua" w:hAnsi="Book Antiqua"/>
          <w:b/>
        </w:rPr>
        <w:t>»</w:t>
      </w:r>
      <w:r>
        <w:t xml:space="preserve">    Yön bulmaya yarayan alete ……………………. denir.</w:t>
      </w:r>
    </w:p>
    <w:p w:rsidR="00D23BF1" w:rsidRDefault="00D23BF1" w:rsidP="00595FF3">
      <w:pPr>
        <w:spacing w:line="360" w:lineRule="auto"/>
      </w:pPr>
      <w:r>
        <w:t xml:space="preserve">       </w:t>
      </w:r>
      <w:r>
        <w:rPr>
          <w:rFonts w:ascii="Book Antiqua" w:hAnsi="Book Antiqua"/>
          <w:b/>
        </w:rPr>
        <w:t>»</w:t>
      </w:r>
      <w:r>
        <w:rPr>
          <w:b/>
        </w:rPr>
        <w:t xml:space="preserve"> </w:t>
      </w:r>
      <w:r>
        <w:t xml:space="preserve">   Yağmur, kar, dolu, sis gibi olaylara ……………..  ………………… denir.</w:t>
      </w:r>
    </w:p>
    <w:p w:rsidR="00D23BF1" w:rsidRDefault="00D23BF1" w:rsidP="00595FF3">
      <w:pPr>
        <w:spacing w:line="360" w:lineRule="auto"/>
      </w:pPr>
      <w:r>
        <w:t xml:space="preserve">       </w:t>
      </w:r>
      <w:r>
        <w:rPr>
          <w:rFonts w:ascii="Book Antiqua" w:hAnsi="Book Antiqua"/>
          <w:b/>
        </w:rPr>
        <w:t>»</w:t>
      </w:r>
      <w:r>
        <w:rPr>
          <w:b/>
        </w:rPr>
        <w:t xml:space="preserve"> </w:t>
      </w:r>
      <w:r>
        <w:t xml:space="preserve">   Yıkıcı sonuçları olan olaylara …………………  ………………………..denir.</w:t>
      </w:r>
    </w:p>
    <w:p w:rsidR="00D23BF1" w:rsidRDefault="00D23BF1" w:rsidP="00595FF3">
      <w:pPr>
        <w:spacing w:line="240" w:lineRule="atLeast"/>
        <w:jc w:val="both"/>
      </w:pPr>
      <w:r>
        <w:t xml:space="preserve">       </w:t>
      </w:r>
      <w:r>
        <w:rPr>
          <w:rFonts w:ascii="Book Antiqua" w:hAnsi="Book Antiqua"/>
          <w:b/>
        </w:rPr>
        <w:t>»</w:t>
      </w:r>
      <w:r>
        <w:t xml:space="preserve">  Hava durumunun sıcaklık, yağış, rüzgar, basınç vb. özelliklerini gözleme ve yorumlama çalışmaları …………………..…. biliminin konusudur.</w:t>
      </w:r>
    </w:p>
    <w:p w:rsidR="00D23BF1" w:rsidRDefault="00D23BF1" w:rsidP="00595FF3">
      <w:pPr>
        <w:jc w:val="both"/>
      </w:pPr>
      <w:r>
        <w:t xml:space="preserve">     </w:t>
      </w:r>
    </w:p>
    <w:p w:rsidR="00D23BF1" w:rsidRPr="00595FF3" w:rsidRDefault="00D23BF1" w:rsidP="00595FF3">
      <w:pPr>
        <w:jc w:val="both"/>
      </w:pPr>
      <w:r>
        <w:t xml:space="preserve">     </w:t>
      </w:r>
      <w:r>
        <w:rPr>
          <w:rFonts w:ascii="Book Antiqua" w:hAnsi="Book Antiqua"/>
          <w:b/>
        </w:rPr>
        <w:t>»</w:t>
      </w:r>
      <w:r>
        <w:rPr>
          <w:b/>
        </w:rPr>
        <w:t xml:space="preserve"> </w:t>
      </w:r>
      <w:r>
        <w:t xml:space="preserve">   Karınca yuvalarının ağızları …………………………..’e  bakar. </w:t>
      </w:r>
    </w:p>
    <w:p w:rsidR="00D23BF1" w:rsidRDefault="00D23BF1" w:rsidP="00FF09F7">
      <w:pPr>
        <w:rPr>
          <w:b/>
          <w:i/>
          <w:sz w:val="18"/>
        </w:rPr>
      </w:pPr>
    </w:p>
    <w:p w:rsidR="00D23BF1" w:rsidRPr="00FF09F7" w:rsidRDefault="00D23BF1" w:rsidP="00FF09F7">
      <w:pPr>
        <w:rPr>
          <w:b/>
          <w:i/>
          <w:color w:val="000000"/>
        </w:rPr>
      </w:pPr>
      <w:r>
        <w:rPr>
          <w:i/>
        </w:rPr>
        <w:t xml:space="preserve">      </w:t>
      </w:r>
      <w:r>
        <w:rPr>
          <w:b/>
          <w:i/>
        </w:rPr>
        <w:t>3</w:t>
      </w:r>
      <w:r>
        <w:rPr>
          <w:i/>
        </w:rPr>
        <w:t>)</w:t>
      </w:r>
      <w:r w:rsidRPr="00FF09F7">
        <w:rPr>
          <w:b/>
          <w:i/>
        </w:rPr>
        <w:t xml:space="preserve">Ali, Adıyaman için hava durumunu gösteren bir grafik çiziyor. Havanın </w:t>
      </w:r>
      <w:r w:rsidRPr="00FF09F7">
        <w:rPr>
          <w:b/>
          <w:i/>
          <w:u w:val="single"/>
        </w:rPr>
        <w:t>parçalı bulutlu</w:t>
      </w:r>
      <w:r w:rsidRPr="00FF09F7">
        <w:rPr>
          <w:b/>
          <w:i/>
        </w:rPr>
        <w:t xml:space="preserve"> olacağını göstermek için aşağıdaki kullanmalıdır?</w:t>
      </w:r>
      <w:r>
        <w:rPr>
          <w:b/>
          <w:i/>
          <w:color w:val="000000"/>
        </w:rPr>
        <w:t xml:space="preserve"> (5</w:t>
      </w:r>
      <w:r w:rsidRPr="00FF09F7">
        <w:rPr>
          <w:b/>
          <w:i/>
          <w:color w:val="000000"/>
        </w:rPr>
        <w:t>puan)</w:t>
      </w:r>
    </w:p>
    <w:p w:rsidR="00D23BF1" w:rsidRPr="00FF09F7" w:rsidRDefault="00D23BF1" w:rsidP="00FF09F7">
      <w:r>
        <w:rPr>
          <w:i/>
        </w:rPr>
        <w:t xml:space="preserve">   a</w:t>
      </w:r>
      <w:r>
        <w:rPr>
          <w:rFonts w:eastAsia="VagRoundedThin" w:cs="Calibri"/>
          <w:i/>
          <w:color w:val="000000"/>
        </w:rPr>
        <w:t>)</w:t>
      </w:r>
      <w:r w:rsidRPr="005B4040">
        <w:rPr>
          <w:rFonts w:eastAsia="VagRoundedThin" w:cs="Calibri"/>
          <w:i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1" o:spid="_x0000_i1025" type="#_x0000_t75" alt="j0233510" style="width:36.75pt;height:39pt;visibility:visible">
            <v:imagedata r:id="rId4" o:title=""/>
          </v:shape>
        </w:pict>
      </w:r>
      <w:r>
        <w:rPr>
          <w:rFonts w:eastAsia="VagRoundedThin" w:cs="Calibri"/>
          <w:i/>
          <w:color w:val="000000"/>
        </w:rPr>
        <w:t xml:space="preserve"> b)</w:t>
      </w:r>
      <w:r>
        <w:rPr>
          <w:rFonts w:cs="Calibri"/>
          <w:i/>
        </w:rPr>
        <w:t xml:space="preserve"> </w:t>
      </w:r>
      <w:r w:rsidRPr="005B4040">
        <w:rPr>
          <w:rFonts w:eastAsia="VagRoundedThin" w:cs="Calibri"/>
          <w:i/>
          <w:noProof/>
          <w:color w:val="000000"/>
        </w:rPr>
        <w:pict>
          <v:shape id="Resim 9" o:spid="_x0000_i1026" type="#_x0000_t75" alt="j0293826" style="width:41.25pt;height:36.75pt;visibility:visible">
            <v:imagedata r:id="rId5" o:title="" gain="2147483647f"/>
          </v:shape>
        </w:pict>
      </w:r>
      <w:r>
        <w:rPr>
          <w:rFonts w:cs="Calibri"/>
          <w:i/>
        </w:rPr>
        <w:t xml:space="preserve"> </w:t>
      </w:r>
      <w:r>
        <w:rPr>
          <w:rFonts w:cs="Calibri"/>
          <w:i/>
        </w:rPr>
        <w:tab/>
        <w:t>c)</w:t>
      </w:r>
      <w:r w:rsidRPr="005B4040">
        <w:rPr>
          <w:rFonts w:cs="Calibri"/>
          <w:i/>
          <w:noProof/>
        </w:rPr>
        <w:pict>
          <v:shape id="Resim 12" o:spid="_x0000_i1027" type="#_x0000_t75" alt="j0293828" style="width:34.5pt;height:34.5pt;visibility:visible">
            <v:imagedata r:id="rId6" o:title=""/>
          </v:shape>
        </w:pict>
      </w:r>
      <w:r>
        <w:rPr>
          <w:rFonts w:cs="Calibri"/>
          <w:i/>
        </w:rPr>
        <w:t xml:space="preserve"> </w:t>
      </w:r>
      <w:r>
        <w:rPr>
          <w:rFonts w:cs="Calibri"/>
          <w:i/>
        </w:rPr>
        <w:tab/>
        <w:t>d)</w:t>
      </w:r>
      <w:r w:rsidRPr="005B4040">
        <w:rPr>
          <w:rFonts w:cs="Calibri"/>
          <w:i/>
          <w:noProof/>
        </w:rPr>
        <w:pict>
          <v:shape id="Resim 13" o:spid="_x0000_i1028" type="#_x0000_t75" alt="j0237936" style="width:34.5pt;height:34.5pt;visibility:visible">
            <v:imagedata r:id="rId7" o:title=""/>
          </v:shape>
        </w:pict>
      </w:r>
    </w:p>
    <w:p w:rsidR="00D23BF1" w:rsidRDefault="00D23BF1" w:rsidP="00FF09F7">
      <w:pPr>
        <w:rPr>
          <w:b/>
          <w:i/>
        </w:rPr>
      </w:pPr>
      <w:r>
        <w:rPr>
          <w:b/>
          <w:i/>
        </w:rPr>
        <w:t xml:space="preserve">   </w:t>
      </w:r>
    </w:p>
    <w:p w:rsidR="00D23BF1" w:rsidRDefault="00D23BF1" w:rsidP="00FF09F7">
      <w:pPr>
        <w:rPr>
          <w:b/>
          <w:i/>
          <w:color w:val="000000"/>
        </w:rPr>
      </w:pPr>
      <w:r>
        <w:rPr>
          <w:b/>
          <w:i/>
        </w:rPr>
        <w:t xml:space="preserve"> 4</w:t>
      </w:r>
      <w:r>
        <w:rPr>
          <w:i/>
        </w:rPr>
        <w:t>)</w:t>
      </w:r>
      <w:r w:rsidRPr="00FF09F7">
        <w:rPr>
          <w:rFonts w:ascii="Comic Sans MS" w:hAnsi="Comic Sans MS"/>
          <w:b/>
          <w:i/>
        </w:rPr>
        <w:t xml:space="preserve">Doğal unsurlar doğada kendiliğinden oluşan unsurlardır. </w:t>
      </w:r>
      <w:r w:rsidRPr="00FF09F7">
        <w:rPr>
          <w:b/>
          <w:i/>
          <w:color w:val="000000"/>
        </w:rPr>
        <w:t>(</w:t>
      </w:r>
      <w:r>
        <w:rPr>
          <w:b/>
          <w:i/>
          <w:color w:val="000000"/>
        </w:rPr>
        <w:t>5 puan)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/>
      </w:tblPr>
      <w:tblGrid>
        <w:gridCol w:w="1308"/>
        <w:gridCol w:w="1308"/>
        <w:gridCol w:w="1506"/>
        <w:gridCol w:w="1308"/>
      </w:tblGrid>
      <w:tr w:rsidR="00D23BF1" w:rsidTr="00FF09F7">
        <w:tc>
          <w:tcPr>
            <w:tcW w:w="13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D23BF1" w:rsidRDefault="00D23BF1">
            <w:pPr>
              <w:spacing w:line="276" w:lineRule="auto"/>
              <w:jc w:val="center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>ırmak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D23BF1" w:rsidRDefault="00D23BF1">
            <w:pPr>
              <w:spacing w:line="276" w:lineRule="auto"/>
              <w:jc w:val="center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>ada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D23BF1" w:rsidRDefault="00D23BF1">
            <w:pPr>
              <w:spacing w:line="276" w:lineRule="auto"/>
              <w:jc w:val="center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>havuz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</w:tcPr>
          <w:p w:rsidR="00D23BF1" w:rsidRDefault="00D23BF1">
            <w:pPr>
              <w:spacing w:line="276" w:lineRule="auto"/>
              <w:jc w:val="center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>Ova</w:t>
            </w:r>
          </w:p>
        </w:tc>
      </w:tr>
      <w:tr w:rsidR="00D23BF1" w:rsidTr="00FF09F7">
        <w:tc>
          <w:tcPr>
            <w:tcW w:w="13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D23BF1" w:rsidRDefault="00D23BF1">
            <w:pPr>
              <w:spacing w:line="276" w:lineRule="auto"/>
              <w:jc w:val="center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>baraj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D23BF1" w:rsidRDefault="00D23BF1">
            <w:pPr>
              <w:spacing w:line="276" w:lineRule="auto"/>
              <w:jc w:val="center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>araba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D23BF1" w:rsidRDefault="00D23BF1">
            <w:pPr>
              <w:spacing w:line="276" w:lineRule="auto"/>
              <w:jc w:val="center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>Plato(yayla)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</w:tcPr>
          <w:p w:rsidR="00D23BF1" w:rsidRDefault="00D23BF1">
            <w:pPr>
              <w:spacing w:line="276" w:lineRule="auto"/>
              <w:jc w:val="center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>Toprak</w:t>
            </w:r>
          </w:p>
        </w:tc>
      </w:tr>
    </w:tbl>
    <w:p w:rsidR="00D23BF1" w:rsidRDefault="00D23BF1" w:rsidP="00FF09F7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Yukarıdakilerden kaç tanesi doğal unsurdur?   </w:t>
      </w:r>
    </w:p>
    <w:p w:rsidR="00D23BF1" w:rsidRPr="00FF09F7" w:rsidRDefault="00D23BF1" w:rsidP="00FF09F7">
      <w:pPr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i/>
        </w:rPr>
        <w:t xml:space="preserve"> A-2          B-3          C-4          D-5</w:t>
      </w:r>
    </w:p>
    <w:p w:rsidR="00D23BF1" w:rsidRDefault="00D23BF1" w:rsidP="00FF09F7">
      <w:pPr>
        <w:pStyle w:val="AralkYok1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 xml:space="preserve">      </w:t>
      </w:r>
    </w:p>
    <w:p w:rsidR="00D23BF1" w:rsidRDefault="00D23BF1" w:rsidP="00FF09F7">
      <w:pPr>
        <w:pStyle w:val="AralkYok1"/>
        <w:rPr>
          <w:i/>
        </w:rPr>
      </w:pPr>
      <w:r>
        <w:rPr>
          <w:rFonts w:ascii="Times New Roman" w:hAnsi="Times New Roman"/>
          <w:b/>
          <w:i/>
        </w:rPr>
        <w:t xml:space="preserve">    5)Aşağıda Atatürk’ün bazı sözleri, karşılarında ise Atatürk’ün kişilik özellikleri verilmiştir.Doğru eşleştirmeleri yapınız.(10puan)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689"/>
        <w:gridCol w:w="2491"/>
      </w:tblGrid>
      <w:tr w:rsidR="00D23BF1" w:rsidTr="00FF09F7">
        <w:trPr>
          <w:trHeight w:val="324"/>
        </w:trPr>
        <w:tc>
          <w:tcPr>
            <w:tcW w:w="66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F1" w:rsidRDefault="00D23BF1">
            <w:pPr>
              <w:spacing w:line="360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sz w:val="20"/>
                <w:szCs w:val="22"/>
                <w:lang w:eastAsia="en-US"/>
              </w:rPr>
              <w:t>1</w:t>
            </w:r>
            <w:r>
              <w:rPr>
                <w:i/>
                <w:sz w:val="20"/>
                <w:szCs w:val="22"/>
                <w:lang w:eastAsia="en-US"/>
              </w:rPr>
              <w:t>.”</w:t>
            </w:r>
            <w:r>
              <w:rPr>
                <w:i/>
                <w:sz w:val="22"/>
                <w:szCs w:val="22"/>
                <w:lang w:eastAsia="en-US"/>
              </w:rPr>
              <w:t>Gerçeği konuşmaktan korkmayınız.”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3BF1" w:rsidRDefault="00D23BF1">
            <w:pPr>
              <w:spacing w:line="360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sz w:val="20"/>
                <w:szCs w:val="22"/>
                <w:lang w:eastAsia="en-US"/>
              </w:rPr>
              <w:t>(…)Millet sevgisi</w:t>
            </w:r>
          </w:p>
        </w:tc>
      </w:tr>
      <w:tr w:rsidR="00D23BF1" w:rsidTr="00FF09F7">
        <w:trPr>
          <w:trHeight w:val="491"/>
        </w:trPr>
        <w:tc>
          <w:tcPr>
            <w:tcW w:w="66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F1" w:rsidRDefault="00D23BF1">
            <w:pPr>
              <w:spacing w:line="360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sz w:val="20"/>
                <w:szCs w:val="22"/>
                <w:lang w:eastAsia="en-US"/>
              </w:rPr>
              <w:t>2.”</w:t>
            </w:r>
            <w:r>
              <w:rPr>
                <w:i/>
                <w:sz w:val="20"/>
                <w:szCs w:val="22"/>
                <w:lang w:eastAsia="en-US"/>
              </w:rPr>
              <w:t>Komşuları ile ve bütün devletlerle iyi geçinmek Türkiye siyasetinin esasıdır.”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3BF1" w:rsidRDefault="00D23BF1">
            <w:pPr>
              <w:spacing w:line="360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sz w:val="20"/>
                <w:szCs w:val="22"/>
                <w:lang w:eastAsia="en-US"/>
              </w:rPr>
              <w:t>(…)Yöneticiliği</w:t>
            </w:r>
          </w:p>
        </w:tc>
      </w:tr>
      <w:tr w:rsidR="00D23BF1" w:rsidTr="00FF09F7">
        <w:trPr>
          <w:trHeight w:val="658"/>
        </w:trPr>
        <w:tc>
          <w:tcPr>
            <w:tcW w:w="66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F1" w:rsidRDefault="00D23BF1">
            <w:pPr>
              <w:spacing w:line="360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sz w:val="20"/>
                <w:szCs w:val="22"/>
                <w:lang w:eastAsia="en-US"/>
              </w:rPr>
              <w:t>3.”</w:t>
            </w:r>
            <w:r>
              <w:rPr>
                <w:i/>
                <w:sz w:val="20"/>
                <w:szCs w:val="22"/>
                <w:lang w:eastAsia="en-US"/>
              </w:rPr>
              <w:t>Benim her emrim yapılır, çünkü benden yapılmayacak emirler çıkmaz.”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3BF1" w:rsidRDefault="00D23BF1">
            <w:pPr>
              <w:spacing w:line="360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sz w:val="20"/>
                <w:szCs w:val="22"/>
                <w:lang w:eastAsia="en-US"/>
              </w:rPr>
              <w:t>(…)Barışçılığı</w:t>
            </w:r>
          </w:p>
        </w:tc>
      </w:tr>
      <w:tr w:rsidR="00D23BF1" w:rsidTr="00FF09F7">
        <w:trPr>
          <w:trHeight w:val="658"/>
        </w:trPr>
        <w:tc>
          <w:tcPr>
            <w:tcW w:w="66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F1" w:rsidRDefault="00D23BF1">
            <w:pPr>
              <w:spacing w:line="360" w:lineRule="auto"/>
              <w:rPr>
                <w:i/>
                <w:lang w:eastAsia="en-US"/>
              </w:rPr>
            </w:pPr>
            <w:r>
              <w:rPr>
                <w:i/>
                <w:sz w:val="20"/>
                <w:szCs w:val="22"/>
                <w:lang w:eastAsia="en-US"/>
              </w:rPr>
              <w:t>4.”Benim hayatta tek onurum, servetim Türklükten başka bir şey değildir.”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3BF1" w:rsidRDefault="00D23BF1">
            <w:pPr>
              <w:spacing w:line="360" w:lineRule="auto"/>
              <w:rPr>
                <w:i/>
                <w:lang w:eastAsia="en-US"/>
              </w:rPr>
            </w:pPr>
            <w:r>
              <w:rPr>
                <w:i/>
                <w:sz w:val="20"/>
                <w:szCs w:val="22"/>
                <w:lang w:eastAsia="en-US"/>
              </w:rPr>
              <w:t>(…)Açık sözlülüğü</w:t>
            </w:r>
          </w:p>
        </w:tc>
      </w:tr>
    </w:tbl>
    <w:p w:rsidR="00D23BF1" w:rsidRDefault="00D23BF1" w:rsidP="00FF09F7">
      <w:pPr>
        <w:rPr>
          <w:b/>
        </w:rPr>
      </w:pPr>
      <w:r>
        <w:rPr>
          <w:b/>
        </w:rPr>
        <w:t xml:space="preserve">   </w:t>
      </w:r>
    </w:p>
    <w:p w:rsidR="00D23BF1" w:rsidRDefault="00D23BF1" w:rsidP="00FF09F7">
      <w:pPr>
        <w:rPr>
          <w:b/>
        </w:rPr>
      </w:pPr>
    </w:p>
    <w:p w:rsidR="00D23BF1" w:rsidRDefault="00D23BF1" w:rsidP="00FF09F7">
      <w:pPr>
        <w:rPr>
          <w:b/>
          <w:i/>
          <w:color w:val="000000"/>
        </w:rPr>
      </w:pPr>
      <w:r>
        <w:rPr>
          <w:b/>
        </w:rPr>
        <w:t xml:space="preserve">  </w:t>
      </w:r>
      <w:r>
        <w:rPr>
          <w:b/>
          <w:i/>
        </w:rPr>
        <w:t>6) Osmanlı Devleti 1.Dünya Savaşı’nın sonunda hangi antlaşmayı imzalamak zorunda kalmıştır?</w:t>
      </w:r>
      <w:r>
        <w:rPr>
          <w:b/>
          <w:i/>
          <w:color w:val="000000"/>
        </w:rPr>
        <w:t xml:space="preserve"> (5 puan)</w:t>
      </w:r>
    </w:p>
    <w:p w:rsidR="00D23BF1" w:rsidRPr="00FF09F7" w:rsidRDefault="00D23BF1" w:rsidP="00FF09F7">
      <w:pPr>
        <w:rPr>
          <w:b/>
          <w:i/>
          <w:color w:val="000000"/>
        </w:rPr>
      </w:pPr>
      <w:r>
        <w:rPr>
          <w:i/>
          <w:szCs w:val="22"/>
        </w:rPr>
        <w:t>a) Mudanya Ateşkes Antlaşması            b) Mondros Ateşkes Antlaşması</w:t>
      </w:r>
    </w:p>
    <w:p w:rsidR="00D23BF1" w:rsidRDefault="00D23BF1" w:rsidP="00483711">
      <w:pPr>
        <w:pStyle w:val="NoSpacing"/>
        <w:rPr>
          <w:i/>
          <w:szCs w:val="22"/>
        </w:rPr>
      </w:pPr>
      <w:r>
        <w:rPr>
          <w:i/>
          <w:szCs w:val="22"/>
        </w:rPr>
        <w:t>c) Uşi Antlaşması                                    d) Ankara Antlaşması</w:t>
      </w:r>
    </w:p>
    <w:p w:rsidR="00D23BF1" w:rsidRPr="00483711" w:rsidRDefault="00D23BF1" w:rsidP="00483711">
      <w:pPr>
        <w:pStyle w:val="NoSpacing"/>
        <w:rPr>
          <w:i/>
          <w:szCs w:val="22"/>
        </w:rPr>
      </w:pPr>
      <w:r>
        <w:rPr>
          <w:b/>
          <w:i/>
        </w:rPr>
        <w:t xml:space="preserve">7) </w:t>
      </w:r>
      <w:r>
        <w:rPr>
          <w:b/>
          <w:color w:val="0000FF"/>
          <w:sz w:val="22"/>
          <w:szCs w:val="22"/>
        </w:rPr>
        <w:t xml:space="preserve"> </w:t>
      </w:r>
      <w:r w:rsidRPr="00483711">
        <w:rPr>
          <w:b/>
          <w:i/>
          <w:sz w:val="22"/>
          <w:szCs w:val="22"/>
        </w:rPr>
        <w:t>Can okulda yönlerin  güneşin doğuş ve batışına göre belirlendiğini öğrendi.</w:t>
      </w:r>
    </w:p>
    <w:p w:rsidR="00D23BF1" w:rsidRPr="00483711" w:rsidRDefault="00D23BF1" w:rsidP="00110026">
      <w:pPr>
        <w:rPr>
          <w:b/>
          <w:i/>
          <w:sz w:val="22"/>
          <w:szCs w:val="22"/>
        </w:rPr>
      </w:pPr>
      <w:r w:rsidRPr="00483711">
        <w:rPr>
          <w:b/>
          <w:i/>
          <w:sz w:val="22"/>
          <w:szCs w:val="22"/>
        </w:rPr>
        <w:t>Buna göre  Can  yüzünü güneşin battığı yere dönerse sağ kolu hangi yönü gösterir.</w:t>
      </w:r>
      <w:r>
        <w:rPr>
          <w:b/>
          <w:i/>
          <w:sz w:val="22"/>
          <w:szCs w:val="22"/>
        </w:rPr>
        <w:t>(5p)</w:t>
      </w:r>
    </w:p>
    <w:p w:rsidR="00D23BF1" w:rsidRDefault="00D23BF1" w:rsidP="00FF09F7">
      <w:r w:rsidRPr="00110026">
        <w:t>A) Kuzey</w:t>
      </w:r>
      <w:r w:rsidRPr="00110026">
        <w:tab/>
        <w:t>B) Güney</w:t>
      </w:r>
      <w:r w:rsidRPr="00110026">
        <w:tab/>
        <w:t>C) Batı</w:t>
      </w:r>
      <w:r w:rsidRPr="00110026">
        <w:tab/>
      </w:r>
      <w:r w:rsidRPr="00110026">
        <w:tab/>
        <w:t>D) Doğu</w:t>
      </w:r>
    </w:p>
    <w:p w:rsidR="00D23BF1" w:rsidRDefault="00D23BF1" w:rsidP="00FF09F7">
      <w:pPr>
        <w:rPr>
          <w:b/>
          <w:i/>
        </w:rPr>
      </w:pPr>
      <w:r>
        <w:rPr>
          <w:b/>
          <w:i/>
        </w:rPr>
        <w:t xml:space="preserve">  </w:t>
      </w:r>
    </w:p>
    <w:p w:rsidR="00D23BF1" w:rsidRPr="00110026" w:rsidRDefault="00D23BF1" w:rsidP="00FF09F7">
      <w:r>
        <w:rPr>
          <w:b/>
          <w:i/>
        </w:rPr>
        <w:t xml:space="preserve"> 8) Aşağıdakilerden hangisi kültürümüzün</w:t>
      </w:r>
      <w:r>
        <w:rPr>
          <w:i/>
        </w:rPr>
        <w:t xml:space="preserve"> </w:t>
      </w:r>
      <w:r>
        <w:rPr>
          <w:b/>
          <w:i/>
        </w:rPr>
        <w:t>değiştiğinin kanıtıdır?</w:t>
      </w:r>
      <w:r>
        <w:rPr>
          <w:b/>
          <w:i/>
          <w:color w:val="000000"/>
        </w:rPr>
        <w:t xml:space="preserve"> (5 puan)</w:t>
      </w:r>
    </w:p>
    <w:p w:rsidR="00D23BF1" w:rsidRDefault="00D23BF1" w:rsidP="00FF09F7">
      <w:pPr>
        <w:pStyle w:val="NoSpacing"/>
        <w:rPr>
          <w:i/>
        </w:rPr>
      </w:pPr>
      <w:r>
        <w:rPr>
          <w:i/>
        </w:rPr>
        <w:t>a) Bayramlarda büyüklerin ellerinden öpmek.          b) Gelinin at yerine arabaya bindirilmesi.</w:t>
      </w:r>
    </w:p>
    <w:p w:rsidR="00D23BF1" w:rsidRDefault="00D23BF1" w:rsidP="00FF09F7">
      <w:pPr>
        <w:pStyle w:val="NoSpacing"/>
        <w:rPr>
          <w:i/>
        </w:rPr>
      </w:pPr>
      <w:r>
        <w:rPr>
          <w:i/>
        </w:rPr>
        <w:t>c) Düğünlerde kına   gecesi yapılması.                    d) Genç kızlara çeyiz sandığı hazırlanması</w:t>
      </w:r>
    </w:p>
    <w:p w:rsidR="00D23BF1" w:rsidRDefault="00D23BF1" w:rsidP="00FF09F7">
      <w:pPr>
        <w:rPr>
          <w:b/>
          <w:i/>
          <w:color w:val="000000"/>
        </w:rPr>
      </w:pPr>
      <w:r>
        <w:rPr>
          <w:b/>
          <w:i/>
        </w:rPr>
        <w:t xml:space="preserve">    9) Ahmet, sınıflarına yeni gelen Numan’a sağlık ocağına nasıl gidileceğini anlatmak istiyor. Bu durumda Ahmet’in hangisini kullanması uygun olur?</w:t>
      </w:r>
      <w:r>
        <w:rPr>
          <w:b/>
          <w:i/>
          <w:color w:val="000000"/>
        </w:rPr>
        <w:t xml:space="preserve"> (5 puan)</w:t>
      </w:r>
    </w:p>
    <w:p w:rsidR="00D23BF1" w:rsidRDefault="00D23BF1" w:rsidP="00FF09F7">
      <w:pPr>
        <w:pStyle w:val="NoSpacing"/>
        <w:rPr>
          <w:i/>
        </w:rPr>
      </w:pPr>
      <w:r>
        <w:rPr>
          <w:i/>
        </w:rPr>
        <w:t>A) Kroki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B) Pusula                         C) Plân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D) Harita</w:t>
      </w:r>
    </w:p>
    <w:p w:rsidR="00D23BF1" w:rsidRDefault="00D23BF1" w:rsidP="00FF09F7">
      <w:pPr>
        <w:rPr>
          <w:b/>
          <w:i/>
          <w:color w:val="000000"/>
        </w:rPr>
      </w:pPr>
      <w:r>
        <w:rPr>
          <w:b/>
          <w:i/>
        </w:rPr>
        <w:t xml:space="preserve">   10) Aşağıdaki olaylardan hangisi en son gerçekleşmiştir?</w:t>
      </w:r>
      <w:r>
        <w:rPr>
          <w:b/>
          <w:i/>
          <w:color w:val="000000"/>
        </w:rPr>
        <w:t xml:space="preserve"> (5 puan)</w:t>
      </w:r>
    </w:p>
    <w:p w:rsidR="00D23BF1" w:rsidRDefault="00D23BF1" w:rsidP="00FF09F7">
      <w:pPr>
        <w:pStyle w:val="NoSpacing"/>
        <w:rPr>
          <w:i/>
        </w:rPr>
      </w:pPr>
      <w:r>
        <w:rPr>
          <w:i/>
        </w:rPr>
        <w:t>a) Cumhuriyetin ilan edilmesi                                             b) Sivas Kongresi</w:t>
      </w:r>
    </w:p>
    <w:p w:rsidR="00D23BF1" w:rsidRDefault="00D23BF1" w:rsidP="00FF09F7">
      <w:pPr>
        <w:rPr>
          <w:b/>
          <w:i/>
          <w:color w:val="000000"/>
        </w:rPr>
      </w:pPr>
      <w:r>
        <w:rPr>
          <w:i/>
        </w:rPr>
        <w:t>c) TBMM’nin açılması                                                         d) Atatürk’ün Samsun’a çıkması</w:t>
      </w:r>
    </w:p>
    <w:p w:rsidR="00D23BF1" w:rsidRDefault="00D23BF1" w:rsidP="00FF09F7">
      <w:pPr>
        <w:rPr>
          <w:b/>
          <w:bCs/>
          <w:i/>
        </w:rPr>
      </w:pPr>
      <w:r>
        <w:rPr>
          <w:b/>
          <w:bCs/>
          <w:i/>
        </w:rPr>
        <w:t xml:space="preserve">         </w:t>
      </w:r>
    </w:p>
    <w:p w:rsidR="00D23BF1" w:rsidRDefault="00D23BF1" w:rsidP="00483711">
      <w:pPr>
        <w:rPr>
          <w:b/>
          <w:i/>
          <w:color w:val="000000"/>
        </w:rPr>
      </w:pPr>
      <w:r>
        <w:rPr>
          <w:b/>
          <w:bCs/>
          <w:i/>
        </w:rPr>
        <w:t xml:space="preserve">   11)Milli Mücadele dönemim Türk ordusu Batı Cephesi’nde hangisine karşı savaşmıştı?</w:t>
      </w:r>
      <w:r>
        <w:rPr>
          <w:b/>
          <w:i/>
          <w:color w:val="000000"/>
        </w:rPr>
        <w:t>(5p)</w:t>
      </w:r>
    </w:p>
    <w:p w:rsidR="00D23BF1" w:rsidRPr="00483711" w:rsidRDefault="00D23BF1" w:rsidP="00483711">
      <w:pPr>
        <w:rPr>
          <w:b/>
          <w:i/>
          <w:color w:val="000000"/>
        </w:rPr>
      </w:pPr>
      <w:r>
        <w:rPr>
          <w:i/>
        </w:rPr>
        <w:t>A) Yunanlılara</w:t>
      </w:r>
      <w:r>
        <w:rPr>
          <w:i/>
        </w:rPr>
        <w:tab/>
      </w:r>
      <w:r>
        <w:rPr>
          <w:i/>
        </w:rPr>
        <w:tab/>
        <w:t xml:space="preserve">B) Ermenilere                 </w:t>
      </w:r>
      <w:r>
        <w:t>C) İtalyanlara</w:t>
      </w:r>
      <w:r>
        <w:tab/>
        <w:t>D) Fransızlara</w:t>
      </w:r>
    </w:p>
    <w:p w:rsidR="00D23BF1" w:rsidRDefault="00D23BF1" w:rsidP="00483711">
      <w:pPr>
        <w:rPr>
          <w:b/>
          <w:i/>
        </w:rPr>
      </w:pPr>
      <w:r>
        <w:rPr>
          <w:noProof/>
        </w:rPr>
        <w:pict>
          <v:roundrect id="_x0000_s1031" style="position:absolute;margin-left:414pt;margin-top:5.15pt;width:58.5pt;height:23.45pt;z-index:251663360" arcsize="10923f" fillcolor="#cff" stroked="f">
            <v:textbox style="mso-next-textbox:#_x0000_s1031">
              <w:txbxContent>
                <w:p w:rsidR="00D23BF1" w:rsidRDefault="00D23BF1" w:rsidP="00483711">
                  <w:pPr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>Körfez</w:t>
                  </w:r>
                </w:p>
              </w:txbxContent>
            </v:textbox>
          </v:roundrect>
        </w:pict>
      </w:r>
      <w:r>
        <w:rPr>
          <w:b/>
          <w:i/>
        </w:rPr>
        <w:t xml:space="preserve">   </w:t>
      </w:r>
    </w:p>
    <w:p w:rsidR="00D23BF1" w:rsidRPr="00706C98" w:rsidRDefault="00D23BF1" w:rsidP="00483711">
      <w:r>
        <w:rPr>
          <w:b/>
          <w:i/>
        </w:rPr>
        <w:t xml:space="preserve">    12)</w:t>
      </w:r>
      <w:r>
        <w:t xml:space="preserve"> </w:t>
      </w:r>
      <w:r>
        <w:rPr>
          <w:b/>
          <w:i/>
        </w:rPr>
        <w:t xml:space="preserve"> </w:t>
      </w:r>
      <w:r w:rsidRPr="00483711">
        <w:rPr>
          <w:b/>
        </w:rPr>
        <w:t>Aşağıdaki tanımları kutu içindeki kavramlarla  eşleştiriniz.</w:t>
      </w:r>
      <w:r w:rsidRPr="00890A07">
        <w:rPr>
          <w:b/>
          <w:i/>
        </w:rPr>
        <w:t xml:space="preserve"> </w:t>
      </w:r>
      <w:r>
        <w:rPr>
          <w:b/>
          <w:i/>
        </w:rPr>
        <w:t>( 10 puan)</w:t>
      </w:r>
    </w:p>
    <w:p w:rsidR="00D23BF1" w:rsidRPr="00483711" w:rsidRDefault="00D23BF1" w:rsidP="00483711">
      <w:pPr>
        <w:rPr>
          <w:b/>
        </w:rPr>
      </w:pPr>
      <w:r>
        <w:rPr>
          <w:noProof/>
        </w:rPr>
        <w:pict>
          <v:roundrect id="_x0000_s1032" style="position:absolute;margin-left:414pt;margin-top:1.05pt;width:58.5pt;height:22.6pt;z-index:251664384" arcsize="10923f" fillcolor="#cff" stroked="f">
            <v:textbox style="mso-next-textbox:#_x0000_s1032">
              <w:txbxContent>
                <w:p w:rsidR="00D23BF1" w:rsidRDefault="00D23BF1" w:rsidP="00483711">
                  <w:pPr>
                    <w:jc w:val="center"/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>rüzgar</w:t>
                  </w:r>
                </w:p>
              </w:txbxContent>
            </v:textbox>
          </v:roundrect>
        </w:pict>
      </w:r>
      <w:r>
        <w:rPr>
          <w:b/>
        </w:rPr>
        <w:t>Karaların içine doğru girmiş deniz parçasıdır.</w:t>
      </w:r>
      <w:r w:rsidRPr="00483711">
        <w:rPr>
          <w:b/>
        </w:rPr>
        <w:t xml:space="preserve"> </w:t>
      </w:r>
    </w:p>
    <w:p w:rsidR="00D23BF1" w:rsidRPr="00483711" w:rsidRDefault="00D23BF1" w:rsidP="00483711">
      <w:pPr>
        <w:rPr>
          <w:b/>
        </w:rPr>
      </w:pPr>
      <w:r>
        <w:rPr>
          <w:noProof/>
        </w:rPr>
        <w:pict>
          <v:roundrect id="_x0000_s1033" style="position:absolute;margin-left:405pt;margin-top:9.85pt;width:1in;height:23.45pt;z-index:251665408" arcsize="10923f" fillcolor="#cff" stroked="f">
            <v:textbox style="mso-next-textbox:#_x0000_s1033">
              <w:txbxContent>
                <w:p w:rsidR="00D23BF1" w:rsidRDefault="00D23BF1" w:rsidP="00890A07">
                  <w:pPr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>Ara yönler</w:t>
                  </w:r>
                </w:p>
              </w:txbxContent>
            </v:textbox>
          </v:roundrect>
        </w:pict>
      </w:r>
      <w:r w:rsidRPr="00483711">
        <w:rPr>
          <w:b/>
        </w:rPr>
        <w:t>Sıcak hava ile soğuk havanın yer değiştirmesi sonucu oluşur.</w:t>
      </w:r>
    </w:p>
    <w:p w:rsidR="00D23BF1" w:rsidRDefault="00D23BF1" w:rsidP="00FF09F7">
      <w:pPr>
        <w:rPr>
          <w:b/>
        </w:rPr>
      </w:pPr>
      <w:r w:rsidRPr="00483711">
        <w:rPr>
          <w:b/>
        </w:rPr>
        <w:t>Kuzeybatı.kuzeydoğu,güneybatı,güneydoğu   yönlerdir.</w:t>
      </w:r>
    </w:p>
    <w:p w:rsidR="00D23BF1" w:rsidRDefault="00D23BF1" w:rsidP="00FF09F7">
      <w:pPr>
        <w:rPr>
          <w:b/>
        </w:rPr>
      </w:pPr>
      <w:r>
        <w:rPr>
          <w:noProof/>
        </w:rPr>
        <w:pict>
          <v:roundrect id="_x0000_s1034" style="position:absolute;margin-left:414pt;margin-top:1.2pt;width:63pt;height:21.5pt;z-index:251666432" arcsize="10923f" fillcolor="#cff" stroked="f">
            <v:textbox style="mso-next-textbox:#_x0000_s1034">
              <w:txbxContent>
                <w:p w:rsidR="00D23BF1" w:rsidRDefault="00D23BF1" w:rsidP="00483711">
                  <w:pPr>
                    <w:jc w:val="center"/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>deprem</w:t>
                  </w:r>
                </w:p>
              </w:txbxContent>
            </v:textbox>
          </v:roundrect>
        </w:pict>
      </w:r>
      <w:r w:rsidRPr="00483711">
        <w:rPr>
          <w:b/>
        </w:rPr>
        <w:t xml:space="preserve">Ani ve şiddetli yer </w:t>
      </w:r>
      <w:r>
        <w:rPr>
          <w:b/>
        </w:rPr>
        <w:t>kabuğu hareketlerine denir.</w:t>
      </w:r>
    </w:p>
    <w:p w:rsidR="00D23BF1" w:rsidRDefault="00D23BF1" w:rsidP="00FF09F7">
      <w:pPr>
        <w:rPr>
          <w:b/>
        </w:rPr>
      </w:pPr>
    </w:p>
    <w:p w:rsidR="00D23BF1" w:rsidRPr="00706C98" w:rsidRDefault="00D23BF1" w:rsidP="00FF09F7">
      <w:pPr>
        <w:rPr>
          <w:b/>
        </w:rPr>
      </w:pPr>
    </w:p>
    <w:p w:rsidR="00D23BF1" w:rsidRPr="00706C98" w:rsidRDefault="00D23BF1" w:rsidP="00507036">
      <w:pPr>
        <w:rPr>
          <w:i/>
        </w:rPr>
      </w:pPr>
      <w:r>
        <w:rPr>
          <w:b/>
          <w:i/>
        </w:rPr>
        <w:t xml:space="preserve">   13)</w:t>
      </w:r>
      <w:r w:rsidRPr="00507036">
        <w:rPr>
          <w:b/>
          <w:i/>
          <w:szCs w:val="22"/>
        </w:rPr>
        <w:t>Doğal ve beşeri unsurlara dörder  tane örnek yazınız.</w:t>
      </w:r>
      <w:r w:rsidRPr="00890A07">
        <w:rPr>
          <w:b/>
          <w:i/>
        </w:rPr>
        <w:t xml:space="preserve"> </w:t>
      </w:r>
      <w:r>
        <w:rPr>
          <w:b/>
          <w:i/>
        </w:rPr>
        <w:t>( 10 puan)</w:t>
      </w:r>
    </w:p>
    <w:p w:rsidR="00D23BF1" w:rsidRPr="00507036" w:rsidRDefault="00D23BF1" w:rsidP="00507036">
      <w:pPr>
        <w:rPr>
          <w:i/>
          <w:sz w:val="18"/>
          <w:szCs w:val="16"/>
        </w:rPr>
      </w:pPr>
    </w:p>
    <w:p w:rsidR="00D23BF1" w:rsidRDefault="00D23BF1" w:rsidP="00507036">
      <w:pPr>
        <w:tabs>
          <w:tab w:val="left" w:pos="7820"/>
        </w:tabs>
        <w:rPr>
          <w:i/>
        </w:rPr>
      </w:pPr>
      <w:r>
        <w:rPr>
          <w:i/>
        </w:rPr>
        <w:t>Doğal unsurlar :  1</w:t>
      </w:r>
      <w:r w:rsidRPr="00507036">
        <w:rPr>
          <w:i/>
        </w:rPr>
        <w:t>)</w:t>
      </w:r>
      <w:r>
        <w:rPr>
          <w:i/>
        </w:rPr>
        <w:t xml:space="preserve">                       </w:t>
      </w:r>
      <w:r w:rsidRPr="00507036">
        <w:rPr>
          <w:i/>
        </w:rPr>
        <w:t xml:space="preserve"> </w:t>
      </w:r>
      <w:r>
        <w:rPr>
          <w:i/>
        </w:rPr>
        <w:t xml:space="preserve">          </w:t>
      </w:r>
      <w:r w:rsidRPr="00507036">
        <w:rPr>
          <w:i/>
        </w:rPr>
        <w:t xml:space="preserve"> </w:t>
      </w:r>
      <w:r>
        <w:rPr>
          <w:i/>
        </w:rPr>
        <w:t>2</w:t>
      </w:r>
      <w:r w:rsidRPr="00507036">
        <w:rPr>
          <w:i/>
        </w:rPr>
        <w:t>)</w:t>
      </w:r>
      <w:r>
        <w:rPr>
          <w:i/>
        </w:rPr>
        <w:t xml:space="preserve">                            </w:t>
      </w:r>
      <w:r w:rsidRPr="00507036">
        <w:rPr>
          <w:i/>
        </w:rPr>
        <w:t xml:space="preserve">     </w:t>
      </w:r>
      <w:r>
        <w:rPr>
          <w:i/>
        </w:rPr>
        <w:t>3</w:t>
      </w:r>
      <w:r w:rsidRPr="00507036">
        <w:rPr>
          <w:i/>
        </w:rPr>
        <w:t xml:space="preserve">) </w:t>
      </w:r>
      <w:r>
        <w:rPr>
          <w:i/>
        </w:rPr>
        <w:tab/>
        <w:t xml:space="preserve">           4)</w:t>
      </w:r>
    </w:p>
    <w:p w:rsidR="00D23BF1" w:rsidRPr="00507036" w:rsidRDefault="00D23BF1" w:rsidP="00507036">
      <w:pPr>
        <w:tabs>
          <w:tab w:val="left" w:pos="7820"/>
        </w:tabs>
        <w:rPr>
          <w:i/>
        </w:rPr>
      </w:pPr>
    </w:p>
    <w:p w:rsidR="00D23BF1" w:rsidRPr="00507036" w:rsidRDefault="00D23BF1" w:rsidP="00507036">
      <w:pPr>
        <w:tabs>
          <w:tab w:val="left" w:pos="7820"/>
        </w:tabs>
        <w:rPr>
          <w:i/>
        </w:rPr>
      </w:pPr>
      <w:r w:rsidRPr="00507036">
        <w:rPr>
          <w:i/>
        </w:rPr>
        <w:t xml:space="preserve">Beşeri unsurlar :  </w:t>
      </w:r>
      <w:r>
        <w:rPr>
          <w:i/>
        </w:rPr>
        <w:t>1</w:t>
      </w:r>
      <w:r w:rsidRPr="00507036">
        <w:rPr>
          <w:i/>
        </w:rPr>
        <w:t>)</w:t>
      </w:r>
      <w:r>
        <w:rPr>
          <w:i/>
        </w:rPr>
        <w:t xml:space="preserve">                       </w:t>
      </w:r>
      <w:r w:rsidRPr="00507036">
        <w:rPr>
          <w:i/>
        </w:rPr>
        <w:t xml:space="preserve"> </w:t>
      </w:r>
      <w:r>
        <w:rPr>
          <w:i/>
        </w:rPr>
        <w:t xml:space="preserve">          </w:t>
      </w:r>
      <w:r w:rsidRPr="00507036">
        <w:rPr>
          <w:i/>
        </w:rPr>
        <w:t xml:space="preserve"> </w:t>
      </w:r>
      <w:r>
        <w:rPr>
          <w:i/>
        </w:rPr>
        <w:t>2</w:t>
      </w:r>
      <w:r w:rsidRPr="00507036">
        <w:rPr>
          <w:i/>
        </w:rPr>
        <w:t>)</w:t>
      </w:r>
      <w:r>
        <w:rPr>
          <w:i/>
        </w:rPr>
        <w:t xml:space="preserve">                            </w:t>
      </w:r>
      <w:r w:rsidRPr="00507036">
        <w:rPr>
          <w:i/>
        </w:rPr>
        <w:t xml:space="preserve">     </w:t>
      </w:r>
      <w:r>
        <w:rPr>
          <w:i/>
        </w:rPr>
        <w:t>3</w:t>
      </w:r>
      <w:r w:rsidRPr="00507036">
        <w:rPr>
          <w:i/>
        </w:rPr>
        <w:t xml:space="preserve">) </w:t>
      </w:r>
      <w:r>
        <w:rPr>
          <w:i/>
        </w:rPr>
        <w:tab/>
        <w:t xml:space="preserve">          4)</w:t>
      </w:r>
    </w:p>
    <w:p w:rsidR="00D23BF1" w:rsidRPr="00706C98" w:rsidRDefault="00D23BF1" w:rsidP="00FF09F7">
      <w:pPr>
        <w:rPr>
          <w:i/>
        </w:rPr>
      </w:pPr>
      <w:r>
        <w:rPr>
          <w:b/>
          <w:i/>
        </w:rPr>
        <w:tab/>
      </w:r>
      <w:r>
        <w:rPr>
          <w:b/>
          <w:i/>
        </w:rPr>
        <w:tab/>
      </w:r>
    </w:p>
    <w:p w:rsidR="00D23BF1" w:rsidRDefault="00D23BF1" w:rsidP="00706C98">
      <w:pPr>
        <w:rPr>
          <w:i/>
        </w:rPr>
      </w:pPr>
      <w:r>
        <w:rPr>
          <w:b/>
          <w:i/>
        </w:rPr>
        <w:t>14)Yön bulma yöntemlerinden beş tane  yazın. ( 10 puan)</w:t>
      </w:r>
    </w:p>
    <w:p w:rsidR="00D23BF1" w:rsidRDefault="00D23BF1" w:rsidP="00706C98">
      <w:pPr>
        <w:ind w:firstLine="708"/>
        <w:rPr>
          <w:i/>
        </w:rPr>
      </w:pPr>
    </w:p>
    <w:p w:rsidR="00D23BF1" w:rsidRDefault="00D23BF1" w:rsidP="00FF09F7"/>
    <w:p w:rsidR="00D23BF1" w:rsidRDefault="00D23BF1" w:rsidP="00FF09F7"/>
    <w:p w:rsidR="00D23BF1" w:rsidRDefault="00D23BF1" w:rsidP="00FF09F7">
      <w:hyperlink r:id="rId8" w:history="1">
        <w:r w:rsidRPr="00652C6C">
          <w:rPr>
            <w:rStyle w:val="Hyperlink"/>
            <w:rFonts w:ascii="ALFABET98" w:hAnsi="ALFABET98"/>
            <w:b/>
            <w:i/>
            <w:sz w:val="20"/>
            <w:szCs w:val="20"/>
          </w:rPr>
          <w:t>www.sorubak.com</w:t>
        </w:r>
      </w:hyperlink>
    </w:p>
    <w:p w:rsidR="00D23BF1" w:rsidRDefault="00D23BF1" w:rsidP="00FF09F7"/>
    <w:p w:rsidR="00D23BF1" w:rsidRDefault="00D23BF1" w:rsidP="00FF09F7"/>
    <w:p w:rsidR="00D23BF1" w:rsidRDefault="00D23BF1" w:rsidP="00FF09F7"/>
    <w:p w:rsidR="00D23BF1" w:rsidRDefault="00D23BF1" w:rsidP="00FF09F7"/>
    <w:p w:rsidR="00D23BF1" w:rsidRDefault="00D23BF1" w:rsidP="00FF09F7"/>
    <w:p w:rsidR="00D23BF1" w:rsidRPr="00890A07" w:rsidRDefault="00D23BF1">
      <w:pPr>
        <w:rPr>
          <w:b/>
          <w:i/>
        </w:rPr>
      </w:pPr>
      <w:r>
        <w:rPr>
          <w:b/>
          <w:i/>
        </w:rPr>
        <w:t xml:space="preserve">                                                                                                Başarılar……MEHMET</w:t>
      </w:r>
      <w:bookmarkStart w:id="0" w:name="_GoBack"/>
      <w:bookmarkEnd w:id="0"/>
      <w:r>
        <w:rPr>
          <w:b/>
          <w:i/>
        </w:rPr>
        <w:t xml:space="preserve"> KOÇ</w:t>
      </w:r>
    </w:p>
    <w:sectPr w:rsidR="00D23BF1" w:rsidRPr="00890A07" w:rsidSect="00FF09F7">
      <w:pgSz w:w="11906" w:h="16838"/>
      <w:pgMar w:top="567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VagRoundedThi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09F7"/>
    <w:rsid w:val="000C3EEC"/>
    <w:rsid w:val="00110026"/>
    <w:rsid w:val="00116856"/>
    <w:rsid w:val="001C15BF"/>
    <w:rsid w:val="001E1C83"/>
    <w:rsid w:val="002157D0"/>
    <w:rsid w:val="002B503B"/>
    <w:rsid w:val="00301256"/>
    <w:rsid w:val="003D7EFF"/>
    <w:rsid w:val="00483711"/>
    <w:rsid w:val="004B4570"/>
    <w:rsid w:val="004E59BD"/>
    <w:rsid w:val="00507036"/>
    <w:rsid w:val="00542DCA"/>
    <w:rsid w:val="0058452C"/>
    <w:rsid w:val="00595FF3"/>
    <w:rsid w:val="005B4040"/>
    <w:rsid w:val="005D0DC0"/>
    <w:rsid w:val="00617D9E"/>
    <w:rsid w:val="00652C6C"/>
    <w:rsid w:val="00662185"/>
    <w:rsid w:val="006A59BD"/>
    <w:rsid w:val="00706C98"/>
    <w:rsid w:val="00737753"/>
    <w:rsid w:val="00751671"/>
    <w:rsid w:val="008461D1"/>
    <w:rsid w:val="00890A07"/>
    <w:rsid w:val="009A1D5B"/>
    <w:rsid w:val="00A049B2"/>
    <w:rsid w:val="00A30EA7"/>
    <w:rsid w:val="00A63B13"/>
    <w:rsid w:val="00AB57C9"/>
    <w:rsid w:val="00AD7CFA"/>
    <w:rsid w:val="00B245ED"/>
    <w:rsid w:val="00C474F0"/>
    <w:rsid w:val="00C9549F"/>
    <w:rsid w:val="00CE5FF0"/>
    <w:rsid w:val="00D161DA"/>
    <w:rsid w:val="00D23BF1"/>
    <w:rsid w:val="00DB0385"/>
    <w:rsid w:val="00EA1386"/>
    <w:rsid w:val="00EC3524"/>
    <w:rsid w:val="00F85D65"/>
    <w:rsid w:val="00FD172D"/>
    <w:rsid w:val="00FF09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09F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alkYok1">
    <w:name w:val="Aralık Yok1"/>
    <w:uiPriority w:val="99"/>
    <w:rsid w:val="00FF09F7"/>
    <w:rPr>
      <w:lang w:eastAsia="en-US"/>
    </w:rPr>
  </w:style>
  <w:style w:type="paragraph" w:styleId="NoSpacing">
    <w:name w:val="No Spacing"/>
    <w:basedOn w:val="Normal"/>
    <w:uiPriority w:val="99"/>
    <w:qFormat/>
    <w:rsid w:val="00FF09F7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rsid w:val="00FF09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F09F7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4B457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1834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4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4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4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4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4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4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4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10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70</TotalTime>
  <Pages>2</Pages>
  <Words>697</Words>
  <Characters>3979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</dc:creator>
  <cp:keywords>www.sorubak.com</cp:keywords>
  <dc:description/>
  <cp:lastPrinted>2014-01-06T11:50:00Z</cp:lastPrinted>
  <dcterms:created xsi:type="dcterms:W3CDTF">2014-01-05T22:09:00Z</dcterms:created>
  <dcterms:modified xsi:type="dcterms:W3CDTF">2014-12-30T13:12:00Z</dcterms:modified>
</cp:coreProperties>
</file>