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A3" w:rsidRPr="007D0B08" w:rsidRDefault="000A7FA3" w:rsidP="007D0B0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7D0B08">
        <w:rPr>
          <w:rFonts w:ascii="Times New Roman" w:hAnsi="Times New Roman"/>
          <w:sz w:val="24"/>
          <w:szCs w:val="24"/>
        </w:rPr>
        <w:t>2014-2015 EĞİTİM ÖĞRETİM YILI FATİH İLKOKULU</w:t>
      </w:r>
    </w:p>
    <w:p w:rsidR="000A7FA3" w:rsidRDefault="000A7FA3" w:rsidP="007D0B0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7D0B08">
        <w:rPr>
          <w:rFonts w:ascii="Times New Roman" w:hAnsi="Times New Roman"/>
          <w:sz w:val="24"/>
          <w:szCs w:val="24"/>
        </w:rPr>
        <w:t>4/F SINIFI SOSYAL BİLGİLER I.DÖNEM I.YAZILI SINAVI</w:t>
      </w:r>
    </w:p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  <w:sectPr w:rsidR="000A7FA3" w:rsidSect="007D0B08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0A7FA3" w:rsidRPr="00372B35" w:rsidRDefault="000A7FA3" w:rsidP="007D0B08">
      <w:pPr>
        <w:pStyle w:val="NoSpacing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ifadelerde doğru olanlara D, yanlış olanlara Y harfi koyunuz. </w:t>
      </w:r>
      <w:r w:rsidRPr="0041083E">
        <w:rPr>
          <w:rFonts w:ascii="Times New Roman" w:hAnsi="Times New Roman"/>
          <w:b/>
          <w:sz w:val="24"/>
          <w:szCs w:val="24"/>
        </w:rPr>
        <w:t>(10p)</w:t>
      </w:r>
    </w:p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4961"/>
      </w:tblGrid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Bir bireyi başka bir bireyden ayıran en belirgin özelliği parmak izidir.</w:t>
            </w: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Toplumu oluşturan en küçük birlik bebektir.</w:t>
            </w: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Başkalarının yaşantılarını, düşüncelerini ve davranışlarını  anlayışla  karşılamaya hoşgörü denir.</w:t>
            </w:r>
          </w:p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Küçüklüğümüzden bugüne yaşadığımız önemli  olaylar oluş tarihlerine sıralarsak soy ağacımızı yapmış oluruz.</w:t>
            </w:r>
          </w:p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Atatürk çok yönlü bir liderdir.</w:t>
            </w:r>
          </w:p>
        </w:tc>
      </w:tr>
    </w:tbl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NoSpacing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ifadelerde boş kalan yerleri uygun olanı ile doldurunuz</w:t>
      </w:r>
      <w:r w:rsidRPr="00372B35">
        <w:rPr>
          <w:rFonts w:ascii="Times New Roman" w:hAnsi="Times New Roman"/>
          <w:b/>
          <w:i/>
          <w:sz w:val="24"/>
          <w:szCs w:val="24"/>
        </w:rPr>
        <w:t>.</w:t>
      </w:r>
      <w:r w:rsidRPr="0041083E">
        <w:rPr>
          <w:rFonts w:ascii="Times New Roman" w:hAnsi="Times New Roman"/>
          <w:b/>
          <w:sz w:val="24"/>
          <w:szCs w:val="24"/>
        </w:rPr>
        <w:t>(10p)</w:t>
      </w:r>
    </w:p>
    <w:p w:rsidR="000A7FA3" w:rsidRDefault="000A7FA3" w:rsidP="00372B35">
      <w:pPr>
        <w:pStyle w:val="NoSpacing"/>
        <w:ind w:left="36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0"/>
        <w:gridCol w:w="750"/>
        <w:gridCol w:w="1083"/>
        <w:gridCol w:w="950"/>
        <w:gridCol w:w="1320"/>
      </w:tblGrid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hoşgörü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birey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duygusal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akraba</w:t>
            </w:r>
          </w:p>
        </w:tc>
        <w:tc>
          <w:tcPr>
            <w:tcW w:w="1320" w:type="dxa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Kimlik belgesi</w:t>
            </w:r>
          </w:p>
        </w:tc>
      </w:tr>
    </w:tbl>
    <w:p w:rsidR="000A7FA3" w:rsidRPr="00372B35" w:rsidRDefault="000A7FA3" w:rsidP="00372B35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"/>
        <w:gridCol w:w="4775"/>
      </w:tblGrid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Toplumları oluşturan insanların her birine ………..….......… denir.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r w:rsidRPr="008327FA">
              <w:rPr>
                <w:rFonts w:ascii="Times New Roman" w:hAnsi="Times New Roman"/>
                <w:sz w:val="24"/>
                <w:szCs w:val="24"/>
              </w:rPr>
              <w:t>, kim olduğumuzu tanıtan ve bizimle ilgili bilgiler veren belgedir.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Mevlana denilince akla ilk gelen ………………….’dür.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Yaşadığımız olaylar karşısında yüzümüzde oluşan ifadelerin tümüne ……………… ifadeler denir.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Soyağacı hazırlanırken …………….. isimleri yazılır.</w:t>
            </w:r>
          </w:p>
        </w:tc>
      </w:tr>
    </w:tbl>
    <w:p w:rsidR="000A7FA3" w:rsidRDefault="000A7FA3" w:rsidP="00372B35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372B35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çoktan seçmeli sorularda istenilen şıkkı işaretleyiniz.</w:t>
      </w:r>
    </w:p>
    <w:p w:rsidR="000A7FA3" w:rsidRDefault="000A7FA3" w:rsidP="009A2116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Pr="009A2116" w:rsidRDefault="000A7FA3" w:rsidP="009A211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2116">
        <w:rPr>
          <w:rFonts w:ascii="Times New Roman" w:hAnsi="Times New Roman"/>
          <w:sz w:val="24"/>
          <w:szCs w:val="24"/>
        </w:rPr>
        <w:t xml:space="preserve">Aşağıdakilerden hangisi kimlik belgesi olarak kabul </w:t>
      </w:r>
      <w:r w:rsidRPr="009A2116">
        <w:rPr>
          <w:rFonts w:ascii="Times New Roman" w:hAnsi="Times New Roman"/>
          <w:b/>
          <w:sz w:val="24"/>
          <w:szCs w:val="24"/>
        </w:rPr>
        <w:t>edilmez?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9A2116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9A2116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Nüfus cüzdanı</w:t>
      </w:r>
    </w:p>
    <w:p w:rsidR="000A7FA3" w:rsidRDefault="000A7FA3" w:rsidP="009A2116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Pasaport</w:t>
      </w:r>
    </w:p>
    <w:p w:rsidR="000A7FA3" w:rsidRDefault="000A7FA3" w:rsidP="009A2116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Kulüp kartı</w:t>
      </w:r>
    </w:p>
    <w:p w:rsidR="000A7FA3" w:rsidRDefault="000A7FA3" w:rsidP="009A2116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Ehliyet</w:t>
      </w:r>
    </w:p>
    <w:p w:rsidR="000A7FA3" w:rsidRDefault="000A7FA3" w:rsidP="006A18E3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6A18E3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Pr="006A18E3" w:rsidRDefault="000A7FA3" w:rsidP="009A211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Nüfus cüzdanını kaybeden bir birey öncelikle hangisini </w:t>
      </w:r>
      <w:r w:rsidRPr="006A18E3">
        <w:rPr>
          <w:rFonts w:ascii="Times New Roman" w:hAnsi="Times New Roman"/>
          <w:b/>
          <w:sz w:val="24"/>
          <w:szCs w:val="24"/>
        </w:rPr>
        <w:t>yapmalıdır?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6A18E3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Diğer belgelerini kullanmalıdır.</w:t>
      </w:r>
    </w:p>
    <w:p w:rsidR="000A7FA3" w:rsidRDefault="000A7FA3" w:rsidP="006A18E3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Yenisini çıkartmalıdır.</w:t>
      </w:r>
    </w:p>
    <w:p w:rsidR="000A7FA3" w:rsidRDefault="000A7FA3" w:rsidP="006A18E3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Yetkili birimlere haber vermelidir.</w:t>
      </w:r>
    </w:p>
    <w:p w:rsidR="000A7FA3" w:rsidRDefault="000A7FA3" w:rsidP="006A18E3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Gazeteye kayıp ilanı vermelidir.</w:t>
      </w:r>
    </w:p>
    <w:p w:rsidR="000A7FA3" w:rsidRDefault="000A7FA3" w:rsidP="006A18E3">
      <w:pPr>
        <w:pStyle w:val="NoSpacing"/>
        <w:ind w:left="765"/>
        <w:rPr>
          <w:rFonts w:ascii="Times New Roman" w:hAnsi="Times New Roman"/>
          <w:sz w:val="24"/>
          <w:szCs w:val="24"/>
        </w:rPr>
      </w:pPr>
    </w:p>
    <w:p w:rsidR="000A7FA3" w:rsidRDefault="000A7FA3" w:rsidP="009A2116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6A18E3">
        <w:rPr>
          <w:rFonts w:ascii="Times New Roman" w:hAnsi="Times New Roman"/>
          <w:sz w:val="24"/>
          <w:szCs w:val="24"/>
        </w:rPr>
        <w:t xml:space="preserve">Çeşitli konulara ait olayların oluş tarihlerine göre sıralanmasına </w:t>
      </w:r>
      <w:r w:rsidRPr="006A18E3">
        <w:rPr>
          <w:rFonts w:ascii="Times New Roman" w:hAnsi="Times New Roman"/>
          <w:b/>
          <w:sz w:val="24"/>
          <w:szCs w:val="24"/>
        </w:rPr>
        <w:t xml:space="preserve">ne ad verilir? 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6A18E3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soyağacı</w:t>
      </w:r>
    </w:p>
    <w:p w:rsidR="000A7FA3" w:rsidRPr="006A18E3" w:rsidRDefault="000A7FA3" w:rsidP="006A18E3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kronoloji</w:t>
      </w:r>
    </w:p>
    <w:p w:rsidR="000A7FA3" w:rsidRPr="006A18E3" w:rsidRDefault="000A7FA3" w:rsidP="006A18E3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belge</w:t>
      </w:r>
    </w:p>
    <w:p w:rsidR="000A7FA3" w:rsidRPr="006A18E3" w:rsidRDefault="000A7FA3" w:rsidP="006A18E3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pasaport</w:t>
      </w:r>
    </w:p>
    <w:p w:rsidR="000A7FA3" w:rsidRDefault="000A7FA3" w:rsidP="006A18E3">
      <w:pPr>
        <w:pStyle w:val="NoSpacing"/>
        <w:ind w:left="720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6A18E3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9A2116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18E3">
        <w:rPr>
          <w:rFonts w:ascii="Times New Roman" w:hAnsi="Times New Roman"/>
          <w:sz w:val="24"/>
          <w:szCs w:val="24"/>
        </w:rPr>
        <w:t xml:space="preserve"> Aşağıdakilerden hangisi fiziksel özelliklerimizden </w:t>
      </w:r>
      <w:r w:rsidRPr="006A18E3">
        <w:rPr>
          <w:rFonts w:ascii="Times New Roman" w:hAnsi="Times New Roman"/>
          <w:b/>
          <w:sz w:val="24"/>
          <w:szCs w:val="24"/>
        </w:rPr>
        <w:t>değildir?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0A7FA3" w:rsidRDefault="000A7FA3" w:rsidP="006A18E3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 rengimiz</w:t>
      </w:r>
    </w:p>
    <w:p w:rsidR="000A7FA3" w:rsidRDefault="000A7FA3" w:rsidP="006A18E3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Göz rengimiz</w:t>
      </w:r>
    </w:p>
    <w:p w:rsidR="000A7FA3" w:rsidRDefault="000A7FA3" w:rsidP="006A18E3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Yaşımız</w:t>
      </w:r>
    </w:p>
    <w:p w:rsidR="000A7FA3" w:rsidRDefault="000A7FA3" w:rsidP="006A18E3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Boyumuz</w:t>
      </w:r>
    </w:p>
    <w:p w:rsidR="000A7FA3" w:rsidRPr="006A18E3" w:rsidRDefault="000A7FA3" w:rsidP="006A18E3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>Milli Mücadelede ( Kurtuluş Savaşı ) yenildiğimiz savaş sonrası M.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 xml:space="preserve">Kemal, </w:t>
      </w:r>
      <w:r w:rsidRPr="000965C4">
        <w:rPr>
          <w:rFonts w:ascii="Times New Roman" w:hAnsi="Times New Roman"/>
          <w:b/>
          <w:sz w:val="24"/>
          <w:szCs w:val="24"/>
        </w:rPr>
        <w:t xml:space="preserve">‘’ Hattı müdafaa yoktur,sathı müdafaa vardır, o satıh bütün vatandır.Vatanın her karış toprağı vatandaşın kanıyla sulanmadıkça terk edilemez.’’ </w:t>
      </w:r>
      <w:r w:rsidRPr="000965C4">
        <w:rPr>
          <w:rFonts w:ascii="Times New Roman" w:hAnsi="Times New Roman"/>
          <w:sz w:val="24"/>
          <w:szCs w:val="24"/>
        </w:rPr>
        <w:t xml:space="preserve">sözüyle karşı taarruza geçti.Sözü edilen </w:t>
      </w:r>
      <w:r w:rsidRPr="0041083E">
        <w:rPr>
          <w:rFonts w:ascii="Times New Roman" w:hAnsi="Times New Roman"/>
          <w:b/>
          <w:sz w:val="24"/>
          <w:szCs w:val="24"/>
        </w:rPr>
        <w:t xml:space="preserve">yenildiğimiz </w:t>
      </w:r>
      <w:r w:rsidRPr="000965C4">
        <w:rPr>
          <w:rFonts w:ascii="Times New Roman" w:hAnsi="Times New Roman"/>
          <w:sz w:val="24"/>
          <w:szCs w:val="24"/>
        </w:rPr>
        <w:t xml:space="preserve">savaşlar aşağıdakilerden </w:t>
      </w:r>
      <w:r w:rsidRPr="0041083E">
        <w:rPr>
          <w:rFonts w:ascii="Times New Roman" w:hAnsi="Times New Roman"/>
          <w:b/>
          <w:sz w:val="24"/>
          <w:szCs w:val="24"/>
        </w:rPr>
        <w:t>hangisidir?</w:t>
      </w:r>
      <w:r w:rsidRPr="000965C4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Eskişehir ve Kütahya Savaşı</w:t>
      </w:r>
    </w:p>
    <w:p w:rsidR="000A7FA3" w:rsidRDefault="000A7FA3" w:rsidP="000965C4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Büyük Taarruz ve Başkumandanlık Meydan Muharebesi</w:t>
      </w:r>
    </w:p>
    <w:p w:rsidR="000A7FA3" w:rsidRDefault="000A7FA3" w:rsidP="000965C4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Sakarya Meydan Muharebesi</w:t>
      </w:r>
    </w:p>
    <w:p w:rsidR="000A7FA3" w:rsidRDefault="000A7FA3" w:rsidP="000965C4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69286F">
        <w:rPr>
          <w:rFonts w:ascii="Times New Roman" w:hAnsi="Times New Roman"/>
          <w:sz w:val="24"/>
          <w:szCs w:val="24"/>
        </w:rPr>
        <w:t>I.İnönü</w:t>
      </w:r>
    </w:p>
    <w:p w:rsidR="000A7FA3" w:rsidRDefault="000A7FA3" w:rsidP="000965C4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>Atatürk öldükten sonra TC sınırları içine dahil olan ilimiz hangisidir?</w:t>
      </w:r>
      <w:r w:rsidRPr="000965C4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Erzurum</w:t>
      </w:r>
    </w:p>
    <w:p w:rsidR="000A7FA3" w:rsidRDefault="000A7FA3" w:rsidP="000965C4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Sivas</w:t>
      </w:r>
    </w:p>
    <w:p w:rsidR="000A7FA3" w:rsidRDefault="000A7FA3" w:rsidP="000965C4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Hatay</w:t>
      </w:r>
    </w:p>
    <w:p w:rsidR="000A7FA3" w:rsidRDefault="000A7FA3" w:rsidP="000965C4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Amasya</w:t>
      </w: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965C4">
        <w:rPr>
          <w:rFonts w:ascii="Times New Roman" w:hAnsi="Times New Roman"/>
          <w:sz w:val="24"/>
          <w:szCs w:val="24"/>
        </w:rPr>
        <w:t xml:space="preserve"> Aşağıdakilerden hangisi ile Osmanlı Ordusu dağıtılmış, silahlarına el konulmuştur? 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Mudanya Ateşkes Anlaşması</w:t>
      </w:r>
    </w:p>
    <w:p w:rsidR="000A7FA3" w:rsidRDefault="000A7FA3" w:rsidP="000965C4">
      <w:pPr>
        <w:pStyle w:val="NoSpacing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Lozan Barış Antlaşması</w:t>
      </w:r>
    </w:p>
    <w:p w:rsidR="000A7FA3" w:rsidRDefault="000A7FA3" w:rsidP="000965C4">
      <w:pPr>
        <w:pStyle w:val="NoSpacing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Mondros Ateşkes Anlaşması</w:t>
      </w:r>
    </w:p>
    <w:p w:rsidR="000A7FA3" w:rsidRDefault="000A7FA3" w:rsidP="000965C4">
      <w:pPr>
        <w:pStyle w:val="NoSpacing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Ankara Antlaşması</w:t>
      </w: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965C4">
        <w:rPr>
          <w:rFonts w:ascii="Times New Roman" w:hAnsi="Times New Roman"/>
          <w:sz w:val="24"/>
          <w:szCs w:val="24"/>
        </w:rPr>
        <w:t>TBMM hangi tarihte ,nerede açılmıştır?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Ekim 1923-Ankara</w:t>
      </w:r>
    </w:p>
    <w:p w:rsidR="000A7FA3" w:rsidRDefault="000A7FA3" w:rsidP="000965C4">
      <w:pPr>
        <w:pStyle w:val="NoSpacing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Nisan 1920-İstanbul</w:t>
      </w:r>
    </w:p>
    <w:p w:rsidR="000A7FA3" w:rsidRDefault="000A7FA3" w:rsidP="000965C4">
      <w:pPr>
        <w:pStyle w:val="NoSpacing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 Mayıs 1919- Ankara</w:t>
      </w:r>
    </w:p>
    <w:p w:rsidR="000A7FA3" w:rsidRDefault="000A7FA3" w:rsidP="000965C4">
      <w:pPr>
        <w:pStyle w:val="NoSpacing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Nisan 1920 – Ankara</w:t>
      </w: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‘’</w:t>
      </w:r>
      <w:r w:rsidRPr="00002E5C">
        <w:rPr>
          <w:rFonts w:ascii="Times New Roman" w:hAnsi="Times New Roman"/>
          <w:b/>
          <w:sz w:val="24"/>
          <w:szCs w:val="24"/>
        </w:rPr>
        <w:t>Bir toplumun dili,gelenekleri,giyimi,halk oyunları,masalları,atasözleri,deyimleri,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>türküleri, manileri,asker uğurlamaları, bayramları, sanat eserleri ve yaşam biçimi’’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002E5C">
        <w:rPr>
          <w:rFonts w:ascii="Times New Roman" w:hAnsi="Times New Roman"/>
          <w:sz w:val="24"/>
          <w:szCs w:val="24"/>
        </w:rPr>
        <w:t xml:space="preserve"> o toplumun nesidir?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Ananesi</w:t>
      </w:r>
    </w:p>
    <w:p w:rsidR="000A7FA3" w:rsidRDefault="000A7FA3" w:rsidP="00002E5C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Kültürü</w:t>
      </w:r>
    </w:p>
    <w:p w:rsidR="000A7FA3" w:rsidRDefault="000A7FA3" w:rsidP="00002E5C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Gelenekleri</w:t>
      </w:r>
    </w:p>
    <w:p w:rsidR="000A7FA3" w:rsidRDefault="000A7FA3" w:rsidP="00002E5C">
      <w:pPr>
        <w:pStyle w:val="ListParagraph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Görenekleri</w:t>
      </w:r>
    </w:p>
    <w:p w:rsidR="000A7FA3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41083E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Aşağıdakilerden hangisi geleneklerimizden </w:t>
      </w:r>
      <w:r w:rsidRPr="00002E5C">
        <w:rPr>
          <w:rFonts w:ascii="Times New Roman" w:hAnsi="Times New Roman"/>
          <w:b/>
          <w:sz w:val="24"/>
          <w:szCs w:val="24"/>
        </w:rPr>
        <w:t>değildir?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kına geceleri</w:t>
      </w:r>
    </w:p>
    <w:p w:rsidR="000A7FA3" w:rsidRDefault="000A7FA3" w:rsidP="00002E5C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asker uğurlamaları</w:t>
      </w:r>
    </w:p>
    <w:p w:rsidR="000A7FA3" w:rsidRDefault="000A7FA3" w:rsidP="00002E5C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bayram ziyaretleri</w:t>
      </w:r>
    </w:p>
    <w:p w:rsidR="000A7FA3" w:rsidRDefault="000A7FA3" w:rsidP="00002E5C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doğum günleri</w:t>
      </w:r>
    </w:p>
    <w:p w:rsidR="000A7FA3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41083E" w:rsidRDefault="000A7FA3" w:rsidP="00002E5C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‘’Türklerin bazı oynadığı unutulmaya yüz tutmuş oyunlar başka milletler tarafından farklı isimlerde oynanmaktadır.’’</w:t>
      </w:r>
      <w:r w:rsidRPr="00002E5C">
        <w:rPr>
          <w:rFonts w:ascii="Times New Roman" w:hAnsi="Times New Roman"/>
          <w:sz w:val="24"/>
          <w:szCs w:val="24"/>
        </w:rPr>
        <w:t xml:space="preserve"> ifadesine göre hangisi bu oyunlardan biri olabilir?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Santranç  </w:t>
      </w:r>
      <w:r w:rsidRPr="00CD62CD">
        <w:rPr>
          <w:rFonts w:ascii="Times New Roman" w:hAnsi="Times New Roman"/>
          <w:b/>
          <w:sz w:val="24"/>
          <w:szCs w:val="24"/>
        </w:rPr>
        <w:t xml:space="preserve"> </w:t>
      </w:r>
    </w:p>
    <w:p w:rsidR="000A7FA3" w:rsidRDefault="000A7FA3" w:rsidP="00002E5C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Çevgan  </w:t>
      </w:r>
    </w:p>
    <w:p w:rsidR="000A7FA3" w:rsidRDefault="000A7FA3" w:rsidP="00002E5C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Güreş  </w:t>
      </w:r>
    </w:p>
    <w:p w:rsidR="000A7FA3" w:rsidRPr="00CD62CD" w:rsidRDefault="000A7FA3" w:rsidP="00002E5C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>Futbol</w:t>
      </w:r>
    </w:p>
    <w:p w:rsidR="000A7FA3" w:rsidRDefault="000A7FA3" w:rsidP="00002E5C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02E5C">
        <w:rPr>
          <w:rFonts w:ascii="Times New Roman" w:hAnsi="Times New Roman"/>
          <w:b/>
          <w:sz w:val="24"/>
          <w:szCs w:val="24"/>
        </w:rPr>
        <w:t>Ülkemizde her yeni doğan çocuğa nüfus cüzdanı verilir.Erkeklerin nüfus cüzdanları mavi, kızların ise pembedir.Ocak 2015 tarihinden itibaren TC vatandaşlarının nüfus cüzdanları yerine kredi kartı büyüklüğünde kimlik kartları çıkartılacak.</w:t>
      </w:r>
    </w:p>
    <w:p w:rsidR="000A7FA3" w:rsidRDefault="000A7FA3" w:rsidP="00002E5C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Yukarıdaki bilgide yer alan yeni kimlik kartlarında kişiyi tanımaya yarayan </w:t>
      </w:r>
      <w:r w:rsidRPr="00CD62CD">
        <w:rPr>
          <w:rFonts w:ascii="Times New Roman" w:hAnsi="Times New Roman"/>
          <w:b/>
          <w:sz w:val="24"/>
          <w:szCs w:val="24"/>
        </w:rPr>
        <w:t>en belirgin</w:t>
      </w:r>
      <w:r w:rsidRPr="00CD62CD">
        <w:rPr>
          <w:rFonts w:ascii="Times New Roman" w:hAnsi="Times New Roman"/>
          <w:sz w:val="24"/>
          <w:szCs w:val="24"/>
        </w:rPr>
        <w:t xml:space="preserve"> özellik hangisi olacaktır?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TC kimlik numarası</w:t>
      </w:r>
    </w:p>
    <w:p w:rsidR="000A7FA3" w:rsidRDefault="000A7FA3" w:rsidP="00002E5C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 adı</w:t>
      </w:r>
    </w:p>
    <w:p w:rsidR="000A7FA3" w:rsidRDefault="000A7FA3" w:rsidP="00002E5C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 adı</w:t>
      </w:r>
    </w:p>
    <w:p w:rsidR="000A7FA3" w:rsidRDefault="000A7FA3" w:rsidP="00002E5C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Parmak izi</w:t>
      </w:r>
    </w:p>
    <w:p w:rsidR="000A7FA3" w:rsidRDefault="000A7FA3" w:rsidP="009A2116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klasik sorulara yazılı olarak cevap veriniz.</w:t>
      </w:r>
    </w:p>
    <w:p w:rsidR="000A7FA3" w:rsidRDefault="000A7FA3" w:rsidP="00002E5C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numPr>
          <w:ilvl w:val="0"/>
          <w:numId w:val="21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Tarihleri kronolojik olarak sıralayınız.</w:t>
      </w:r>
    </w:p>
    <w:p w:rsidR="000A7FA3" w:rsidRPr="00002E5C" w:rsidRDefault="000A7FA3" w:rsidP="00002E5C">
      <w:pPr>
        <w:pStyle w:val="NoSpacing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(10p</w:t>
      </w:r>
      <w:r w:rsidRPr="00002E5C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pacing w:val="10"/>
          <w:sz w:val="24"/>
          <w:szCs w:val="24"/>
        </w:rPr>
        <w:t>19 M</w:t>
      </w:r>
      <w:r w:rsidRPr="00002E5C">
        <w:rPr>
          <w:rFonts w:ascii="Times New Roman" w:hAnsi="Times New Roman"/>
          <w:sz w:val="24"/>
          <w:szCs w:val="24"/>
        </w:rPr>
        <w:t xml:space="preserve">ayıs  </w:t>
      </w:r>
      <w:r w:rsidRPr="00002E5C">
        <w:rPr>
          <w:rFonts w:ascii="Times New Roman" w:hAnsi="Times New Roman"/>
          <w:sz w:val="24"/>
          <w:szCs w:val="24"/>
          <w:u w:val="single"/>
        </w:rPr>
        <w:t xml:space="preserve">1919  </w:t>
      </w:r>
      <w:r w:rsidRPr="00002E5C">
        <w:rPr>
          <w:rFonts w:ascii="Times New Roman" w:hAnsi="Times New Roman"/>
          <w:sz w:val="24"/>
          <w:szCs w:val="24"/>
        </w:rPr>
        <w:t xml:space="preserve"> ( Mustafa Kemal’in Samsun’a çıkışı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30 Ağustos  </w:t>
      </w:r>
      <w:r w:rsidRPr="00002E5C">
        <w:rPr>
          <w:rFonts w:ascii="Times New Roman" w:hAnsi="Times New Roman"/>
          <w:sz w:val="24"/>
          <w:szCs w:val="24"/>
          <w:u w:val="single"/>
        </w:rPr>
        <w:t>1922</w:t>
      </w:r>
      <w:r w:rsidRPr="00002E5C">
        <w:rPr>
          <w:rFonts w:ascii="Times New Roman" w:hAnsi="Times New Roman"/>
          <w:sz w:val="24"/>
          <w:szCs w:val="24"/>
        </w:rPr>
        <w:t xml:space="preserve">   ( Kurtuluş Savaşı</w:t>
      </w:r>
      <w:r>
        <w:rPr>
          <w:rFonts w:ascii="Times New Roman" w:hAnsi="Times New Roman"/>
          <w:sz w:val="24"/>
          <w:szCs w:val="24"/>
        </w:rPr>
        <w:t>’</w:t>
      </w:r>
      <w:r w:rsidRPr="00002E5C">
        <w:rPr>
          <w:rFonts w:ascii="Times New Roman" w:hAnsi="Times New Roman"/>
          <w:sz w:val="24"/>
          <w:szCs w:val="24"/>
        </w:rPr>
        <w:t>nın Kazanılması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29 Ekim  </w:t>
      </w:r>
      <w:r w:rsidRPr="00002E5C">
        <w:rPr>
          <w:rFonts w:ascii="Times New Roman" w:hAnsi="Times New Roman"/>
          <w:sz w:val="24"/>
          <w:szCs w:val="24"/>
          <w:u w:val="single"/>
        </w:rPr>
        <w:t xml:space="preserve">1923   </w:t>
      </w:r>
      <w:r w:rsidRPr="00002E5C">
        <w:rPr>
          <w:rFonts w:ascii="Times New Roman" w:hAnsi="Times New Roman"/>
          <w:sz w:val="24"/>
          <w:szCs w:val="24"/>
        </w:rPr>
        <w:t xml:space="preserve">  ( Cumhuriyetin ilanı )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23 Nisan   </w:t>
      </w:r>
      <w:r w:rsidRPr="00002E5C">
        <w:rPr>
          <w:rFonts w:ascii="Times New Roman" w:hAnsi="Times New Roman"/>
          <w:sz w:val="24"/>
          <w:szCs w:val="24"/>
          <w:u w:val="single"/>
        </w:rPr>
        <w:t>1920  (</w:t>
      </w:r>
      <w:r w:rsidRPr="00002E5C">
        <w:rPr>
          <w:rFonts w:ascii="Times New Roman" w:hAnsi="Times New Roman"/>
          <w:sz w:val="24"/>
          <w:szCs w:val="24"/>
        </w:rPr>
        <w:t xml:space="preserve"> TBMM ‘nin açılışı )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10  Kasım   </w:t>
      </w:r>
      <w:r w:rsidRPr="00002E5C">
        <w:rPr>
          <w:rFonts w:ascii="Times New Roman" w:hAnsi="Times New Roman"/>
          <w:sz w:val="24"/>
          <w:szCs w:val="24"/>
          <w:u w:val="single"/>
        </w:rPr>
        <w:t xml:space="preserve">1938 </w:t>
      </w:r>
      <w:r w:rsidRPr="00002E5C">
        <w:rPr>
          <w:rFonts w:ascii="Times New Roman" w:hAnsi="Times New Roman"/>
          <w:sz w:val="24"/>
          <w:szCs w:val="24"/>
        </w:rPr>
        <w:t xml:space="preserve"> ( Mustafa Kemal Atatürk ‘ün Vefatı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Kültür ürünlerimizden beş tanesini yazınız.</w:t>
      </w:r>
    </w:p>
    <w:p w:rsidR="000A7FA3" w:rsidRPr="00002E5C" w:rsidRDefault="000A7FA3" w:rsidP="00002E5C">
      <w:pPr>
        <w:pStyle w:val="NoSpacing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002E5C">
        <w:rPr>
          <w:rFonts w:ascii="Times New Roman" w:hAnsi="Times New Roman"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>(10p)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>………………</w:t>
      </w:r>
    </w:p>
    <w:p w:rsidR="000A7FA3" w:rsidRPr="00002E5C" w:rsidRDefault="000A7FA3" w:rsidP="00002E5C">
      <w:pPr>
        <w:pStyle w:val="NoSpacing"/>
        <w:rPr>
          <w:rFonts w:ascii="Times New Roman" w:hAnsi="Times New Roman"/>
          <w:sz w:val="24"/>
          <w:szCs w:val="24"/>
        </w:rPr>
      </w:pPr>
      <w:hyperlink r:id="rId5" w:history="1">
        <w:r w:rsidRPr="00BF4258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0A7FA3" w:rsidRPr="00002E5C" w:rsidSect="00002E5C">
      <w:type w:val="continuous"/>
      <w:pgSz w:w="11906" w:h="16838"/>
      <w:pgMar w:top="567" w:right="282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50BD"/>
    <w:multiLevelType w:val="hybridMultilevel"/>
    <w:tmpl w:val="668A4ADA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A4C10"/>
    <w:multiLevelType w:val="hybridMultilevel"/>
    <w:tmpl w:val="9092AE6A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633E11"/>
    <w:multiLevelType w:val="hybridMultilevel"/>
    <w:tmpl w:val="A944078E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B082679"/>
    <w:multiLevelType w:val="hybridMultilevel"/>
    <w:tmpl w:val="3B1E3774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B426C"/>
    <w:multiLevelType w:val="hybridMultilevel"/>
    <w:tmpl w:val="FC34FBA6"/>
    <w:lvl w:ilvl="0" w:tplc="326A7BF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93662A"/>
    <w:multiLevelType w:val="hybridMultilevel"/>
    <w:tmpl w:val="1F1A769C"/>
    <w:lvl w:ilvl="0" w:tplc="67B63B52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2F4C23"/>
    <w:multiLevelType w:val="hybridMultilevel"/>
    <w:tmpl w:val="3492318E"/>
    <w:lvl w:ilvl="0" w:tplc="7400C3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39260F"/>
    <w:multiLevelType w:val="hybridMultilevel"/>
    <w:tmpl w:val="4D1A587C"/>
    <w:lvl w:ilvl="0" w:tplc="0360BC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FC1EFD"/>
    <w:multiLevelType w:val="hybridMultilevel"/>
    <w:tmpl w:val="130E8190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860EA3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79D7DA2"/>
    <w:multiLevelType w:val="hybridMultilevel"/>
    <w:tmpl w:val="B7BA0536"/>
    <w:lvl w:ilvl="0" w:tplc="326A7B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8B55C66"/>
    <w:multiLevelType w:val="hybridMultilevel"/>
    <w:tmpl w:val="7096988A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B14F3F"/>
    <w:multiLevelType w:val="hybridMultilevel"/>
    <w:tmpl w:val="ED987B96"/>
    <w:lvl w:ilvl="0" w:tplc="9122431A">
      <w:start w:val="1"/>
      <w:numFmt w:val="upperLetter"/>
      <w:lvlText w:val="%1.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6">
    <w:nsid w:val="693D1F83"/>
    <w:multiLevelType w:val="hybridMultilevel"/>
    <w:tmpl w:val="3198223E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961814"/>
    <w:multiLevelType w:val="hybridMultilevel"/>
    <w:tmpl w:val="DDD49FF2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7E57EC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E6D7180"/>
    <w:multiLevelType w:val="hybridMultilevel"/>
    <w:tmpl w:val="3762131A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8A5165"/>
    <w:multiLevelType w:val="hybridMultilevel"/>
    <w:tmpl w:val="08A8755E"/>
    <w:lvl w:ilvl="0" w:tplc="06A8D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17"/>
  </w:num>
  <w:num w:numId="8">
    <w:abstractNumId w:val="1"/>
  </w:num>
  <w:num w:numId="9">
    <w:abstractNumId w:val="10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0"/>
  </w:num>
  <w:num w:numId="17">
    <w:abstractNumId w:val="6"/>
  </w:num>
  <w:num w:numId="18">
    <w:abstractNumId w:val="3"/>
  </w:num>
  <w:num w:numId="19">
    <w:abstractNumId w:val="20"/>
  </w:num>
  <w:num w:numId="20">
    <w:abstractNumId w:val="5"/>
  </w:num>
  <w:num w:numId="21">
    <w:abstractNumId w:val="7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B08"/>
    <w:rsid w:val="00002E5C"/>
    <w:rsid w:val="000965C4"/>
    <w:rsid w:val="000A7FA3"/>
    <w:rsid w:val="00372B35"/>
    <w:rsid w:val="0041083E"/>
    <w:rsid w:val="00476BBD"/>
    <w:rsid w:val="004D13E8"/>
    <w:rsid w:val="0069286F"/>
    <w:rsid w:val="00695C60"/>
    <w:rsid w:val="006A18E3"/>
    <w:rsid w:val="007D0B08"/>
    <w:rsid w:val="008327FA"/>
    <w:rsid w:val="009A2116"/>
    <w:rsid w:val="00B84301"/>
    <w:rsid w:val="00BF4258"/>
    <w:rsid w:val="00CD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D0B08"/>
  </w:style>
  <w:style w:type="table" w:styleId="TableGrid">
    <w:name w:val="Table Grid"/>
    <w:basedOn w:val="TableNormal"/>
    <w:uiPriority w:val="99"/>
    <w:rsid w:val="007D0B0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D0B08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476B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637</Words>
  <Characters>3636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edanur</cp:lastModifiedBy>
  <cp:revision>4</cp:revision>
  <dcterms:created xsi:type="dcterms:W3CDTF">2014-11-11T05:36:00Z</dcterms:created>
  <dcterms:modified xsi:type="dcterms:W3CDTF">2014-11-11T17:35:00Z</dcterms:modified>
</cp:coreProperties>
</file>