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424" w:rsidRDefault="00DF1424" w:rsidP="0064317C">
      <w:pPr>
        <w:ind w:right="-1"/>
        <w:rPr>
          <w:sz w:val="22"/>
          <w:szCs w:val="22"/>
        </w:rPr>
      </w:pPr>
    </w:p>
    <w:p w:rsidR="00DF1424" w:rsidRPr="004577AD" w:rsidRDefault="00DF1424" w:rsidP="0064317C">
      <w:pPr>
        <w:ind w:right="-1"/>
        <w:rPr>
          <w:sz w:val="22"/>
          <w:szCs w:val="22"/>
        </w:rPr>
      </w:pPr>
      <w:r w:rsidRPr="004577AD">
        <w:rPr>
          <w:sz w:val="22"/>
          <w:szCs w:val="22"/>
        </w:rPr>
        <w:t xml:space="preserve">AD-SOYAD: </w:t>
      </w:r>
      <w:r w:rsidRPr="00290855">
        <w:rPr>
          <w:sz w:val="16"/>
          <w:szCs w:val="16"/>
        </w:rPr>
        <w:t>…………………</w:t>
      </w:r>
      <w:r>
        <w:rPr>
          <w:sz w:val="16"/>
          <w:szCs w:val="16"/>
        </w:rPr>
        <w:t>…………………….</w:t>
      </w:r>
      <w:r w:rsidRPr="00290855">
        <w:rPr>
          <w:sz w:val="16"/>
          <w:szCs w:val="16"/>
        </w:rPr>
        <w:t>…………………………….</w:t>
      </w:r>
      <w:r w:rsidRPr="004577AD">
        <w:rPr>
          <w:sz w:val="22"/>
          <w:szCs w:val="22"/>
        </w:rPr>
        <w:t xml:space="preserve"> </w:t>
      </w:r>
      <w:r>
        <w:rPr>
          <w:sz w:val="22"/>
          <w:szCs w:val="22"/>
        </w:rPr>
        <w:t>NO</w:t>
      </w:r>
      <w:r w:rsidRPr="004577AD">
        <w:rPr>
          <w:sz w:val="22"/>
          <w:szCs w:val="22"/>
        </w:rPr>
        <w:t xml:space="preserve">: </w:t>
      </w:r>
      <w:r w:rsidRPr="00290855">
        <w:rPr>
          <w:sz w:val="16"/>
          <w:szCs w:val="16"/>
        </w:rPr>
        <w:t xml:space="preserve">……….  </w:t>
      </w:r>
      <w:r>
        <w:rPr>
          <w:sz w:val="22"/>
          <w:szCs w:val="22"/>
        </w:rPr>
        <w:t xml:space="preserve">                     </w:t>
      </w:r>
      <w:r w:rsidRPr="004577AD">
        <w:rPr>
          <w:sz w:val="22"/>
          <w:szCs w:val="22"/>
        </w:rPr>
        <w:t>PUAN:</w:t>
      </w:r>
    </w:p>
    <w:p w:rsidR="00DF1424" w:rsidRPr="004577AD" w:rsidRDefault="00DF1424" w:rsidP="0064317C">
      <w:pPr>
        <w:ind w:right="-1"/>
        <w:jc w:val="center"/>
        <w:rPr>
          <w:b/>
          <w:sz w:val="22"/>
          <w:szCs w:val="22"/>
        </w:rPr>
      </w:pPr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left:0;text-align:left;margin-left:99.55pt;margin-top:7pt;width:345.75pt;height:56.25pt;z-index:-251656704" strokeweight="3pt">
            <v:stroke linestyle="thinThin"/>
          </v:shape>
        </w:pict>
      </w:r>
    </w:p>
    <w:p w:rsidR="00DF1424" w:rsidRDefault="00DF1424" w:rsidP="00901EF0">
      <w:pPr>
        <w:jc w:val="center"/>
      </w:pPr>
      <w:r>
        <w:t>2014 2015 EĞİTİM ÖĞRETİM YILI</w:t>
      </w:r>
    </w:p>
    <w:p w:rsidR="00DF1424" w:rsidRDefault="00DF1424" w:rsidP="00901EF0">
      <w:pPr>
        <w:jc w:val="center"/>
      </w:pPr>
      <w:r>
        <w:t>……………… İLKOKULU</w:t>
      </w:r>
    </w:p>
    <w:p w:rsidR="00DF1424" w:rsidRDefault="00DF1424" w:rsidP="00901EF0">
      <w:pPr>
        <w:jc w:val="center"/>
      </w:pPr>
      <w:r>
        <w:t>SOSYAL BİLGİLER 1.DÖNEM 2.YAZILI SORULARI</w:t>
      </w:r>
    </w:p>
    <w:p w:rsidR="00DF1424" w:rsidRDefault="00DF1424" w:rsidP="00B7100B">
      <w:pPr>
        <w:pStyle w:val="Default"/>
        <w:ind w:right="-851"/>
        <w:rPr>
          <w:rFonts w:ascii="Times New Roman" w:hAnsi="Times New Roman" w:cs="Times New Roman"/>
          <w:b/>
          <w:u w:val="single"/>
        </w:rPr>
      </w:pPr>
    </w:p>
    <w:p w:rsidR="00DF1424" w:rsidRPr="00B7100B" w:rsidRDefault="00DF1424" w:rsidP="00B7100B">
      <w:pPr>
        <w:pStyle w:val="Default"/>
        <w:ind w:right="-851"/>
        <w:rPr>
          <w:rFonts w:ascii="Times New Roman" w:hAnsi="Times New Roman" w:cs="Times New Roman"/>
          <w:b/>
          <w:u w:val="single"/>
        </w:rPr>
      </w:pPr>
      <w:r w:rsidRPr="00B7100B">
        <w:rPr>
          <w:rFonts w:ascii="Times New Roman" w:hAnsi="Times New Roman" w:cs="Times New Roman"/>
          <w:b/>
          <w:u w:val="single"/>
        </w:rPr>
        <w:t xml:space="preserve">Aşağıdaki </w:t>
      </w:r>
      <w:r>
        <w:rPr>
          <w:rFonts w:ascii="Times New Roman" w:hAnsi="Times New Roman" w:cs="Times New Roman"/>
          <w:b/>
          <w:u w:val="single"/>
        </w:rPr>
        <w:t>cümle</w:t>
      </w:r>
      <w:r w:rsidRPr="00B7100B">
        <w:rPr>
          <w:rFonts w:ascii="Times New Roman" w:hAnsi="Times New Roman" w:cs="Times New Roman"/>
          <w:b/>
          <w:u w:val="single"/>
        </w:rPr>
        <w:t>lerden doğru olanların başına “D“, yanlış olanlara “Y“ yazınız. (5x2=10 puan)</w:t>
      </w:r>
    </w:p>
    <w:p w:rsidR="00DF1424" w:rsidRPr="00B7100B" w:rsidRDefault="00DF1424" w:rsidP="00B7100B">
      <w:pPr>
        <w:pStyle w:val="Default"/>
        <w:ind w:left="-746" w:right="-851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</w:t>
      </w:r>
    </w:p>
    <w:p w:rsidR="00DF1424" w:rsidRDefault="00DF1424" w:rsidP="009E537D">
      <w:pPr>
        <w:pStyle w:val="Default"/>
        <w:ind w:left="-1"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) Sözlü tarih yöntemi,temelini kişilerin anlatımlarının oluşturduğu bir yöntemdir.</w:t>
      </w:r>
    </w:p>
    <w:p w:rsidR="00DF1424" w:rsidRPr="009E537D" w:rsidRDefault="00DF1424" w:rsidP="009E537D">
      <w:pPr>
        <w:pStyle w:val="Default"/>
        <w:ind w:left="-1" w:firstLine="1"/>
        <w:rPr>
          <w:rFonts w:ascii="Times New Roman" w:hAnsi="Times New Roman" w:cs="Times New Roman"/>
        </w:rPr>
      </w:pPr>
      <w:r w:rsidRPr="009E537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  </w:t>
      </w:r>
      <w:r w:rsidRPr="009E537D">
        <w:rPr>
          <w:rFonts w:ascii="Times New Roman" w:hAnsi="Times New Roman" w:cs="Times New Roman"/>
        </w:rPr>
        <w:t xml:space="preserve"> ) Türkiye Cumhuriyeti’nin ilk Cumhurbaşkanı Mustafa Kemal’dir.</w:t>
      </w:r>
    </w:p>
    <w:p w:rsidR="00DF1424" w:rsidRPr="009E537D" w:rsidRDefault="00DF1424" w:rsidP="009E537D">
      <w:pPr>
        <w:pStyle w:val="Default"/>
        <w:ind w:left="-1" w:firstLine="1"/>
        <w:rPr>
          <w:rFonts w:ascii="Times New Roman" w:hAnsi="Times New Roman" w:cs="Times New Roman"/>
        </w:rPr>
      </w:pPr>
      <w:r w:rsidRPr="009E537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 </w:t>
      </w:r>
      <w:r w:rsidRPr="009E53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9E537D">
        <w:rPr>
          <w:rFonts w:ascii="Times New Roman" w:hAnsi="Times New Roman" w:cs="Times New Roman"/>
        </w:rPr>
        <w:t>) Trablusgarp Savaşı İtalyanlara karşı yapılmıştır. Savaş sonunda Uşi Antlaşması imzalanmıştır.</w:t>
      </w:r>
    </w:p>
    <w:p w:rsidR="00DF1424" w:rsidRDefault="00DF1424" w:rsidP="009E537D">
      <w:pPr>
        <w:pStyle w:val="Default"/>
        <w:rPr>
          <w:rFonts w:ascii="Times New Roman" w:hAnsi="Times New Roman" w:cs="Times New Roman"/>
        </w:rPr>
      </w:pPr>
      <w:r w:rsidRPr="009E537D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 xml:space="preserve">   </w:t>
      </w:r>
      <w:r w:rsidRPr="009E537D">
        <w:rPr>
          <w:rFonts w:ascii="Times New Roman" w:hAnsi="Times New Roman" w:cs="Times New Roman"/>
        </w:rPr>
        <w:t>) Mondros Ateşkes Antlaşması</w:t>
      </w:r>
      <w:r>
        <w:rPr>
          <w:rFonts w:ascii="Times New Roman" w:hAnsi="Times New Roman" w:cs="Times New Roman"/>
        </w:rPr>
        <w:t>yla</w:t>
      </w:r>
      <w:r w:rsidRPr="009E537D">
        <w:rPr>
          <w:rFonts w:ascii="Times New Roman" w:hAnsi="Times New Roman" w:cs="Times New Roman"/>
        </w:rPr>
        <w:t xml:space="preserve"> Osmanlı Devleti </w:t>
      </w:r>
      <w:r>
        <w:rPr>
          <w:rFonts w:ascii="Times New Roman" w:hAnsi="Times New Roman" w:cs="Times New Roman"/>
        </w:rPr>
        <w:t>zafer kazanmıştır.</w:t>
      </w:r>
      <w:r w:rsidRPr="009E537D">
        <w:rPr>
          <w:rFonts w:ascii="Times New Roman" w:hAnsi="Times New Roman" w:cs="Times New Roman"/>
        </w:rPr>
        <w:t xml:space="preserve"> </w:t>
      </w:r>
    </w:p>
    <w:p w:rsidR="00DF1424" w:rsidRDefault="00DF1424" w:rsidP="009E537D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) Mevlana’yı anma törenleri her yıl Ankara’da yapılmaktadır.</w:t>
      </w:r>
    </w:p>
    <w:p w:rsidR="00DF1424" w:rsidRDefault="00DF1424" w:rsidP="00B7100B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</w:p>
    <w:p w:rsidR="00DF1424" w:rsidRPr="00B7100B" w:rsidRDefault="00DF1424" w:rsidP="00B7100B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B7100B">
        <w:rPr>
          <w:rFonts w:ascii="Times New Roman" w:hAnsi="Times New Roman"/>
          <w:b/>
          <w:sz w:val="24"/>
          <w:szCs w:val="24"/>
          <w:u w:val="single"/>
        </w:rPr>
        <w:t>Aşağıdaki olaylarla tarihleri eşleştirip, karşıdakinin baş harfini noktalı yerlere yazınız. (5x2=10 puan)</w:t>
      </w:r>
    </w:p>
    <w:p w:rsidR="00DF1424" w:rsidRPr="008A53AB" w:rsidRDefault="00DF1424" w:rsidP="008A53AB">
      <w:pPr>
        <w:pStyle w:val="NoSpacing"/>
        <w:ind w:left="-709"/>
        <w:rPr>
          <w:rFonts w:ascii="Times New Roman" w:hAnsi="Times New Roman"/>
          <w:b/>
          <w:sz w:val="24"/>
          <w:szCs w:val="24"/>
        </w:rPr>
      </w:pPr>
    </w:p>
    <w:tbl>
      <w:tblPr>
        <w:tblW w:w="11199" w:type="dxa"/>
        <w:tblInd w:w="-851" w:type="dxa"/>
        <w:tblLook w:val="00A0"/>
      </w:tblPr>
      <w:tblGrid>
        <w:gridCol w:w="5571"/>
        <w:gridCol w:w="5628"/>
      </w:tblGrid>
      <w:tr w:rsidR="00DF1424" w:rsidRPr="008A53AB" w:rsidTr="00E65E77">
        <w:trPr>
          <w:trHeight w:val="2189"/>
        </w:trPr>
        <w:tc>
          <w:tcPr>
            <w:tcW w:w="5571" w:type="dxa"/>
          </w:tcPr>
          <w:p w:rsidR="00DF1424" w:rsidRPr="00DB3AE6" w:rsidRDefault="00DF1424" w:rsidP="008A53AB">
            <w:pPr>
              <w:pStyle w:val="NoSpacing"/>
              <w:numPr>
                <w:ilvl w:val="0"/>
                <w:numId w:val="10"/>
              </w:numPr>
              <w:spacing w:line="276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(……) Atatürk’ün Samsun’a çıkışı.</w:t>
            </w:r>
          </w:p>
          <w:p w:rsidR="00DF1424" w:rsidRPr="00DB3AE6" w:rsidRDefault="00DF1424" w:rsidP="008A53AB">
            <w:pPr>
              <w:pStyle w:val="NoSpacing"/>
              <w:numPr>
                <w:ilvl w:val="0"/>
                <w:numId w:val="10"/>
              </w:numPr>
              <w:spacing w:line="276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(……) TBMM’nin açılışı.</w:t>
            </w:r>
          </w:p>
          <w:p w:rsidR="00DF1424" w:rsidRPr="00DB3AE6" w:rsidRDefault="00DF1424" w:rsidP="008A53AB">
            <w:pPr>
              <w:pStyle w:val="NoSpacing"/>
              <w:numPr>
                <w:ilvl w:val="0"/>
                <w:numId w:val="10"/>
              </w:numPr>
              <w:spacing w:line="276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(……) Atatürk’ ün ölümü.</w:t>
            </w:r>
          </w:p>
          <w:p w:rsidR="00DF1424" w:rsidRPr="00DB3AE6" w:rsidRDefault="00DF1424" w:rsidP="008A53AB">
            <w:pPr>
              <w:pStyle w:val="NoSpacing"/>
              <w:numPr>
                <w:ilvl w:val="0"/>
                <w:numId w:val="10"/>
              </w:numPr>
              <w:spacing w:line="276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 xml:space="preserve">(……) Amasya Kongresi </w:t>
            </w:r>
          </w:p>
          <w:p w:rsidR="00DF1424" w:rsidRPr="00DB3AE6" w:rsidRDefault="00DF1424" w:rsidP="00B7100B">
            <w:pPr>
              <w:pStyle w:val="NoSpacing"/>
              <w:numPr>
                <w:ilvl w:val="0"/>
                <w:numId w:val="10"/>
              </w:numPr>
              <w:spacing w:line="276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(……) Cumhuriyetin İlanı</w:t>
            </w:r>
          </w:p>
        </w:tc>
        <w:tc>
          <w:tcPr>
            <w:tcW w:w="5628" w:type="dxa"/>
          </w:tcPr>
          <w:p w:rsidR="00DF1424" w:rsidRPr="00DB3AE6" w:rsidRDefault="00DF1424" w:rsidP="008A53AB">
            <w:pPr>
              <w:pStyle w:val="NoSpacing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23 Nisan 1920</w:t>
            </w:r>
          </w:p>
          <w:p w:rsidR="00DF1424" w:rsidRPr="00DB3AE6" w:rsidRDefault="00DF1424" w:rsidP="008A53AB">
            <w:pPr>
              <w:pStyle w:val="NoSpacing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10 Kasım 1938</w:t>
            </w:r>
          </w:p>
          <w:p w:rsidR="00DF1424" w:rsidRPr="00DB3AE6" w:rsidRDefault="00DF1424" w:rsidP="008A53AB">
            <w:pPr>
              <w:pStyle w:val="NoSpacing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19 Mayıs 1919</w:t>
            </w:r>
          </w:p>
          <w:p w:rsidR="00DF1424" w:rsidRPr="00DB3AE6" w:rsidRDefault="00DF1424" w:rsidP="008A53AB">
            <w:pPr>
              <w:pStyle w:val="NoSpacing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22 Haziran 1919</w:t>
            </w:r>
          </w:p>
          <w:p w:rsidR="00DF1424" w:rsidRPr="00DB3AE6" w:rsidRDefault="00DF1424" w:rsidP="002E6C2A">
            <w:pPr>
              <w:pStyle w:val="NoSpacing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29 Ekim 1923</w:t>
            </w:r>
          </w:p>
          <w:p w:rsidR="00DF1424" w:rsidRDefault="00DF1424" w:rsidP="002E6C2A">
            <w:pPr>
              <w:rPr>
                <w:lang w:eastAsia="en-US"/>
              </w:rPr>
            </w:pPr>
          </w:p>
          <w:p w:rsidR="00DF1424" w:rsidRPr="002E6C2A" w:rsidRDefault="00DF1424" w:rsidP="002E6C2A">
            <w:pPr>
              <w:tabs>
                <w:tab w:val="left" w:pos="1425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</w:tc>
      </w:tr>
    </w:tbl>
    <w:p w:rsidR="00DF1424" w:rsidRPr="00A5118A" w:rsidRDefault="00DF1424" w:rsidP="00A5118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>
        <w:rPr>
          <w:noProof/>
          <w:lang w:eastAsia="tr-TR"/>
        </w:rPr>
        <w:pict>
          <v:oval id="_x0000_s1027" style="position:absolute;left:0;text-align:left;margin-left:314.8pt;margin-top:3.25pt;width:16.5pt;height:13.5pt;z-index:-251660800;mso-position-horizontal-relative:text;mso-position-vertical-relative:text"/>
        </w:pict>
      </w:r>
      <w:r w:rsidRPr="00A5118A">
        <w:rPr>
          <w:rFonts w:ascii="Times New Roman" w:hAnsi="Times New Roman" w:cs="Times New Roman"/>
          <w:b/>
        </w:rPr>
        <w:t xml:space="preserve">Aşağıdaki çoktan seçmeli sorularda doğru cevabı </w:t>
      </w:r>
      <w:r>
        <w:rPr>
          <w:rFonts w:ascii="Times New Roman" w:hAnsi="Times New Roman" w:cs="Times New Roman"/>
          <w:b/>
        </w:rPr>
        <w:t xml:space="preserve">   </w:t>
      </w:r>
      <w:r w:rsidRPr="00A5118A">
        <w:rPr>
          <w:rFonts w:ascii="Times New Roman" w:hAnsi="Times New Roman" w:cs="Times New Roman"/>
          <w:b/>
        </w:rPr>
        <w:t xml:space="preserve"> a </w:t>
      </w:r>
      <w:r>
        <w:rPr>
          <w:rFonts w:ascii="Times New Roman" w:hAnsi="Times New Roman" w:cs="Times New Roman"/>
          <w:b/>
        </w:rPr>
        <w:t xml:space="preserve">    </w:t>
      </w:r>
      <w:r w:rsidRPr="00A5118A">
        <w:rPr>
          <w:rFonts w:ascii="Times New Roman" w:hAnsi="Times New Roman" w:cs="Times New Roman"/>
          <w:b/>
        </w:rPr>
        <w:t>örmekteki gibi işaretleyiniz.</w:t>
      </w:r>
    </w:p>
    <w:p w:rsidR="00DF1424" w:rsidRDefault="00DF1424" w:rsidP="00867193">
      <w:pPr>
        <w:pStyle w:val="Default"/>
        <w:jc w:val="center"/>
        <w:rPr>
          <w:rFonts w:ascii="Times New Roman" w:hAnsi="Times New Roman" w:cs="Times New Roman"/>
          <w:b/>
        </w:rPr>
      </w:pPr>
    </w:p>
    <w:p w:rsidR="00DF1424" w:rsidRPr="00867193" w:rsidRDefault="00DF1424" w:rsidP="00867193">
      <w:pPr>
        <w:pStyle w:val="Default"/>
        <w:jc w:val="center"/>
        <w:rPr>
          <w:rFonts w:ascii="Times New Roman" w:hAnsi="Times New Roman" w:cs="Times New Roman"/>
          <w:b/>
        </w:rPr>
      </w:pPr>
      <w:r w:rsidRPr="00867193">
        <w:rPr>
          <w:rFonts w:ascii="Times New Roman" w:hAnsi="Times New Roman" w:cs="Times New Roman"/>
          <w:b/>
        </w:rPr>
        <w:t>Her Soru 4 Puandır.</w:t>
      </w:r>
    </w:p>
    <w:p w:rsidR="00DF1424" w:rsidRDefault="00DF1424" w:rsidP="00901EF0">
      <w:r>
        <w:rPr>
          <w:bdr w:val="single" w:sz="4" w:space="0" w:color="auto"/>
        </w:rPr>
        <w:t xml:space="preserve"> </w:t>
      </w:r>
      <w:r w:rsidRPr="008A53AB">
        <w:rPr>
          <w:b/>
          <w:bdr w:val="single" w:sz="4" w:space="0" w:color="auto"/>
        </w:rPr>
        <w:t>1</w:t>
      </w:r>
      <w:r>
        <w:rPr>
          <w:bdr w:val="single" w:sz="4" w:space="0" w:color="auto"/>
        </w:rPr>
        <w:t xml:space="preserve"> </w:t>
      </w:r>
      <w:r>
        <w:t xml:space="preserve"> Yaşadığımız olayların gerçekleşme sırasına göre yazılmasına ne denilmektedir?</w:t>
      </w:r>
    </w:p>
    <w:p w:rsidR="00DF1424" w:rsidRPr="00B97E91" w:rsidRDefault="00DF1424" w:rsidP="0077498A">
      <w:pPr>
        <w:ind w:right="-1"/>
      </w:pPr>
      <w:r w:rsidRPr="00B97E91">
        <w:rPr>
          <w:b/>
        </w:rPr>
        <w:t>A)</w:t>
      </w:r>
      <w:r w:rsidRPr="00B97E91">
        <w:t xml:space="preserve"> </w:t>
      </w:r>
      <w:r>
        <w:t>Büyüme</w:t>
      </w:r>
      <w:r w:rsidRPr="00B97E91">
        <w:t xml:space="preserve">                      </w:t>
      </w:r>
      <w:r w:rsidRPr="00B97E91">
        <w:rPr>
          <w:b/>
        </w:rPr>
        <w:t>B)</w:t>
      </w:r>
      <w:r w:rsidRPr="00B97E91">
        <w:t xml:space="preserve"> </w:t>
      </w:r>
      <w:r>
        <w:t>Kronoloji</w:t>
      </w:r>
      <w:r w:rsidRPr="00B97E91">
        <w:t xml:space="preserve">       </w:t>
      </w:r>
      <w:r w:rsidRPr="00B97E91">
        <w:rPr>
          <w:b/>
        </w:rPr>
        <w:t>C)</w:t>
      </w:r>
      <w:r w:rsidRPr="00B97E91">
        <w:t xml:space="preserve"> </w:t>
      </w:r>
      <w:r>
        <w:t>Tarih</w:t>
      </w:r>
      <w:r w:rsidRPr="00B97E91">
        <w:t xml:space="preserve">     </w:t>
      </w:r>
      <w:r>
        <w:t xml:space="preserve">         </w:t>
      </w:r>
      <w:r w:rsidRPr="00B97E91">
        <w:t xml:space="preserve"> </w:t>
      </w:r>
      <w:r w:rsidRPr="00B97E91">
        <w:rPr>
          <w:b/>
        </w:rPr>
        <w:t>D)</w:t>
      </w:r>
      <w:r w:rsidRPr="00B97E91">
        <w:t xml:space="preserve"> </w:t>
      </w:r>
      <w:r>
        <w:t>Geçmiş</w:t>
      </w:r>
    </w:p>
    <w:p w:rsidR="00DF1424" w:rsidRDefault="00DF1424" w:rsidP="00901EF0"/>
    <w:p w:rsidR="00DF1424" w:rsidRPr="009E537D" w:rsidRDefault="00DF1424" w:rsidP="00901EF0">
      <w:r>
        <w:rPr>
          <w:bdr w:val="single" w:sz="4" w:space="0" w:color="auto"/>
        </w:rPr>
        <w:t xml:space="preserve"> </w:t>
      </w:r>
      <w:r w:rsidRPr="0077498A">
        <w:rPr>
          <w:b/>
          <w:bdr w:val="single" w:sz="4" w:space="0" w:color="auto"/>
        </w:rPr>
        <w:t>2</w:t>
      </w:r>
      <w:r>
        <w:rPr>
          <w:bdr w:val="single" w:sz="4" w:space="0" w:color="auto"/>
        </w:rPr>
        <w:t xml:space="preserve"> </w:t>
      </w:r>
      <w:r>
        <w:t xml:space="preserve"> </w:t>
      </w:r>
      <w:r w:rsidRPr="00B97E91">
        <w:t xml:space="preserve">“Her ülke kendine ait bir yemek kültürüne sahiptir.”Bu açıklama doğrultusunda aşağıdakilerden hangisi ülkemiz mutfağına ait bir yemek </w:t>
      </w:r>
      <w:r w:rsidRPr="00B97E91">
        <w:rPr>
          <w:b/>
          <w:u w:val="single"/>
        </w:rPr>
        <w:t>değildir?</w:t>
      </w:r>
    </w:p>
    <w:p w:rsidR="00DF1424" w:rsidRPr="00B97E91" w:rsidRDefault="00DF1424" w:rsidP="00B97E91">
      <w:pPr>
        <w:ind w:right="-1"/>
      </w:pPr>
      <w:r w:rsidRPr="00B97E91">
        <w:rPr>
          <w:b/>
        </w:rPr>
        <w:t>A)</w:t>
      </w:r>
      <w:r w:rsidRPr="00B97E91">
        <w:t xml:space="preserve"> Mantı                   </w:t>
      </w:r>
      <w:r>
        <w:t xml:space="preserve">  </w:t>
      </w:r>
      <w:r w:rsidRPr="00B97E91">
        <w:t xml:space="preserve">   </w:t>
      </w:r>
      <w:r w:rsidRPr="00B97E91">
        <w:rPr>
          <w:b/>
        </w:rPr>
        <w:t>B)</w:t>
      </w:r>
      <w:r w:rsidRPr="00B97E91">
        <w:t xml:space="preserve"> Gözleme       </w:t>
      </w:r>
      <w:r w:rsidRPr="00B97E91">
        <w:rPr>
          <w:b/>
        </w:rPr>
        <w:t>C)</w:t>
      </w:r>
      <w:r w:rsidRPr="00B97E91">
        <w:t xml:space="preserve"> Yaprak sarma      </w:t>
      </w:r>
      <w:r w:rsidRPr="00B97E91">
        <w:rPr>
          <w:b/>
        </w:rPr>
        <w:t>D)</w:t>
      </w:r>
      <w:r w:rsidRPr="00B97E91">
        <w:t xml:space="preserve"> Hamburger</w:t>
      </w:r>
    </w:p>
    <w:p w:rsidR="00DF1424" w:rsidRDefault="00DF1424" w:rsidP="00901EF0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8" type="#_x0000_t75" style="position:absolute;margin-left:451.3pt;margin-top:2.65pt;width:62.25pt;height:102.75pt;z-index:-251658752;visibility:visible">
            <v:imagedata r:id="rId5" o:title=""/>
          </v:shape>
        </w:pict>
      </w:r>
    </w:p>
    <w:p w:rsidR="00DF1424" w:rsidRPr="00B97E91" w:rsidRDefault="00DF1424" w:rsidP="00352CB4">
      <w:pPr>
        <w:ind w:right="-1"/>
        <w:rPr>
          <w:b/>
        </w:rPr>
      </w:pPr>
      <w:r>
        <w:rPr>
          <w:b/>
          <w:bdr w:val="single" w:sz="4" w:space="0" w:color="auto"/>
        </w:rPr>
        <w:t xml:space="preserve"> </w:t>
      </w:r>
      <w:r w:rsidRPr="0077498A">
        <w:rPr>
          <w:b/>
          <w:bdr w:val="single" w:sz="4" w:space="0" w:color="auto"/>
        </w:rPr>
        <w:t>3</w:t>
      </w:r>
      <w:r>
        <w:rPr>
          <w:b/>
          <w:bdr w:val="single" w:sz="4" w:space="0" w:color="auto"/>
        </w:rPr>
        <w:t xml:space="preserve"> </w:t>
      </w:r>
      <w:r>
        <w:t xml:space="preserve"> </w:t>
      </w:r>
      <w:r w:rsidRPr="00B97E91">
        <w:t xml:space="preserve">Aşağıdakilerden hangisi  </w:t>
      </w:r>
      <w:r w:rsidRPr="00B97E91">
        <w:rPr>
          <w:b/>
          <w:shadow/>
          <w:u w:val="single"/>
        </w:rPr>
        <w:t>at sırtında sopa atılarak oynanan oyundur</w:t>
      </w:r>
      <w:r w:rsidRPr="00B97E91">
        <w:rPr>
          <w:b/>
          <w:u w:val="single"/>
        </w:rPr>
        <w:t>?</w:t>
      </w:r>
    </w:p>
    <w:p w:rsidR="00DF1424" w:rsidRPr="00B97E91" w:rsidRDefault="00DF1424" w:rsidP="00352CB4">
      <w:pPr>
        <w:tabs>
          <w:tab w:val="left" w:pos="2115"/>
        </w:tabs>
        <w:spacing w:line="276" w:lineRule="auto"/>
        <w:ind w:right="-1"/>
      </w:pPr>
      <w:r w:rsidRPr="00B97E91">
        <w:rPr>
          <w:b/>
        </w:rPr>
        <w:t>A)</w:t>
      </w:r>
      <w:r w:rsidRPr="00B97E91">
        <w:t xml:space="preserve">Cirit   </w:t>
      </w:r>
      <w:r>
        <w:t xml:space="preserve">                 </w:t>
      </w:r>
      <w:r w:rsidRPr="00B97E91">
        <w:t xml:space="preserve">    </w:t>
      </w:r>
      <w:r w:rsidRPr="00B97E91">
        <w:rPr>
          <w:b/>
        </w:rPr>
        <w:t>B)</w:t>
      </w:r>
      <w:r w:rsidRPr="00B97E91">
        <w:t xml:space="preserve"> Futbol          </w:t>
      </w:r>
      <w:r>
        <w:t xml:space="preserve">   </w:t>
      </w:r>
      <w:r w:rsidRPr="00B97E91">
        <w:rPr>
          <w:b/>
        </w:rPr>
        <w:t>C)</w:t>
      </w:r>
      <w:r w:rsidRPr="00B97E91">
        <w:t xml:space="preserve">Güreş            </w:t>
      </w:r>
      <w:r>
        <w:t xml:space="preserve">        </w:t>
      </w:r>
      <w:r w:rsidRPr="00B97E91">
        <w:rPr>
          <w:b/>
        </w:rPr>
        <w:t>D)</w:t>
      </w:r>
      <w:r w:rsidRPr="00B97E91">
        <w:t>Kılıç-kalkan</w:t>
      </w:r>
    </w:p>
    <w:p w:rsidR="00DF1424" w:rsidRDefault="00DF1424" w:rsidP="00352CB4">
      <w:pPr>
        <w:ind w:right="-1"/>
        <w:jc w:val="both"/>
      </w:pPr>
    </w:p>
    <w:p w:rsidR="00DF1424" w:rsidRPr="00B97E91" w:rsidRDefault="00DF1424" w:rsidP="00352CB4">
      <w:pPr>
        <w:ind w:right="-1"/>
        <w:jc w:val="both"/>
        <w:rPr>
          <w:b/>
          <w:u w:val="single"/>
        </w:rPr>
      </w:pPr>
      <w:r>
        <w:rPr>
          <w:b/>
          <w:bdr w:val="single" w:sz="4" w:space="0" w:color="auto"/>
        </w:rPr>
        <w:t xml:space="preserve"> </w:t>
      </w:r>
      <w:r w:rsidRPr="0077498A">
        <w:rPr>
          <w:b/>
          <w:bdr w:val="single" w:sz="4" w:space="0" w:color="auto"/>
        </w:rPr>
        <w:t>4</w:t>
      </w:r>
      <w:r>
        <w:rPr>
          <w:b/>
          <w:bdr w:val="single" w:sz="4" w:space="0" w:color="auto"/>
        </w:rPr>
        <w:t xml:space="preserve"> </w:t>
      </w:r>
      <w:r>
        <w:t xml:space="preserve"> </w:t>
      </w:r>
      <w:r w:rsidRPr="00B97E91">
        <w:t xml:space="preserve">Aşağıdakilerden hangisi Türk kültürüne ait öğelerden biri </w:t>
      </w:r>
      <w:r w:rsidRPr="00B97E91">
        <w:rPr>
          <w:b/>
          <w:u w:val="single"/>
        </w:rPr>
        <w:t>değildir?</w:t>
      </w:r>
    </w:p>
    <w:p w:rsidR="00DF1424" w:rsidRPr="00B97E91" w:rsidRDefault="00DF1424" w:rsidP="00352CB4">
      <w:pPr>
        <w:ind w:right="-1"/>
        <w:jc w:val="both"/>
      </w:pPr>
      <w:r w:rsidRPr="00B97E91">
        <w:rPr>
          <w:b/>
        </w:rPr>
        <w:t>A)</w:t>
      </w:r>
      <w:r w:rsidRPr="00B97E91">
        <w:t xml:space="preserve"> Bayramlarda büyüklerin ziyaret edilmesi </w:t>
      </w:r>
      <w:r w:rsidRPr="00B97E91">
        <w:rPr>
          <w:b/>
        </w:rPr>
        <w:t>B)</w:t>
      </w:r>
      <w:r w:rsidRPr="00B97E91">
        <w:t xml:space="preserve"> Asker uğurlama törenlerinin yapılması</w:t>
      </w:r>
    </w:p>
    <w:p w:rsidR="00DF1424" w:rsidRPr="00B97E91" w:rsidRDefault="00DF1424" w:rsidP="00352CB4">
      <w:pPr>
        <w:ind w:right="-1"/>
        <w:jc w:val="both"/>
        <w:rPr>
          <w:b/>
        </w:rPr>
      </w:pPr>
      <w:r w:rsidRPr="00B97E91">
        <w:rPr>
          <w:b/>
        </w:rPr>
        <w:t>C)</w:t>
      </w:r>
      <w:r w:rsidRPr="00B97E91">
        <w:t xml:space="preserve"> Düğünlerde kına gecesi yapılması </w:t>
      </w:r>
      <w:r w:rsidRPr="00B97E91">
        <w:rPr>
          <w:b/>
        </w:rPr>
        <w:t>D)</w:t>
      </w:r>
      <w:r w:rsidRPr="00B97E91">
        <w:t xml:space="preserve"> Yılbaşı kutlaması yapılması.</w:t>
      </w:r>
    </w:p>
    <w:p w:rsidR="00DF1424" w:rsidRDefault="00DF1424" w:rsidP="00352CB4">
      <w:pPr>
        <w:ind w:right="-1"/>
        <w:rPr>
          <w:b/>
        </w:rPr>
      </w:pPr>
    </w:p>
    <w:p w:rsidR="00DF1424" w:rsidRPr="00B97E91" w:rsidRDefault="00DF1424" w:rsidP="00352CB4">
      <w:pPr>
        <w:ind w:right="-1"/>
      </w:pPr>
      <w:r>
        <w:rPr>
          <w:b/>
          <w:bdr w:val="single" w:sz="4" w:space="0" w:color="auto"/>
        </w:rPr>
        <w:t xml:space="preserve"> </w:t>
      </w:r>
      <w:r w:rsidRPr="0077498A">
        <w:rPr>
          <w:b/>
          <w:bdr w:val="single" w:sz="4" w:space="0" w:color="auto"/>
        </w:rPr>
        <w:t>5</w:t>
      </w:r>
      <w:r>
        <w:rPr>
          <w:b/>
          <w:bdr w:val="single" w:sz="4" w:space="0" w:color="auto"/>
        </w:rPr>
        <w:t xml:space="preserve"> </w:t>
      </w:r>
      <w:r w:rsidRPr="0077498A">
        <w:rPr>
          <w:b/>
          <w:bdr w:val="single" w:sz="4" w:space="0" w:color="auto"/>
        </w:rPr>
        <w:t xml:space="preserve"> </w:t>
      </w:r>
      <w:r w:rsidRPr="00352CB4">
        <w:t>Düşünür sevgi insanı hoşgörüsü</w:t>
      </w:r>
      <w:r w:rsidRPr="00B97E91">
        <w:t xml:space="preserve"> ile ünlü Türk düşünürümüz kimdir? </w:t>
      </w:r>
    </w:p>
    <w:p w:rsidR="00DF1424" w:rsidRPr="00B97E91" w:rsidRDefault="00DF1424" w:rsidP="00352CB4">
      <w:pPr>
        <w:pStyle w:val="ListParagraph"/>
        <w:ind w:left="0" w:right="-1"/>
      </w:pPr>
      <w:r w:rsidRPr="00B97E91">
        <w:rPr>
          <w:b/>
        </w:rPr>
        <w:t>A)</w:t>
      </w:r>
      <w:r w:rsidRPr="00B97E91">
        <w:t xml:space="preserve"> Yunus Emre          </w:t>
      </w:r>
      <w:r w:rsidRPr="00B97E91">
        <w:rPr>
          <w:b/>
        </w:rPr>
        <w:t>B)</w:t>
      </w:r>
      <w:r w:rsidRPr="00B97E91">
        <w:t xml:space="preserve"> Mevlana  </w:t>
      </w:r>
      <w:r>
        <w:t xml:space="preserve">      </w:t>
      </w:r>
      <w:r w:rsidRPr="00B97E91">
        <w:rPr>
          <w:b/>
        </w:rPr>
        <w:t>C)</w:t>
      </w:r>
      <w:r w:rsidRPr="00B97E91">
        <w:t xml:space="preserve"> Nasrettin Hoca          </w:t>
      </w:r>
      <w:r w:rsidRPr="00B97E91">
        <w:rPr>
          <w:b/>
        </w:rPr>
        <w:t>D)</w:t>
      </w:r>
      <w:r w:rsidRPr="00B97E91">
        <w:t xml:space="preserve"> Hacı Bektaş-ı Veli</w:t>
      </w:r>
    </w:p>
    <w:p w:rsidR="00DF1424" w:rsidRDefault="00DF1424" w:rsidP="00901EF0"/>
    <w:p w:rsidR="00DF1424" w:rsidRPr="00B97E91" w:rsidRDefault="00DF1424" w:rsidP="00901EF0">
      <w:r w:rsidRPr="0077498A">
        <w:rPr>
          <w:b/>
          <w:bdr w:val="single" w:sz="4" w:space="0" w:color="auto"/>
        </w:rPr>
        <w:t>6</w:t>
      </w:r>
      <w:r>
        <w:rPr>
          <w:b/>
          <w:bdr w:val="single" w:sz="4" w:space="0" w:color="auto"/>
        </w:rPr>
        <w:t xml:space="preserve">   </w:t>
      </w:r>
      <w:r>
        <w:t xml:space="preserve"> </w:t>
      </w:r>
      <w:r w:rsidRPr="00B97E91">
        <w:t>Mustafa Kemal ilk askerlik görevine nerede başladı?</w:t>
      </w:r>
    </w:p>
    <w:p w:rsidR="00DF1424" w:rsidRPr="00B97E91" w:rsidRDefault="00DF1424" w:rsidP="00901EF0">
      <w:r w:rsidRPr="00B97E91">
        <w:t>A)Trablusgarp</w:t>
      </w:r>
      <w:r w:rsidRPr="00B97E91">
        <w:tab/>
      </w:r>
      <w:r w:rsidRPr="00B97E91">
        <w:tab/>
        <w:t>B)Samsun</w:t>
      </w:r>
      <w:r w:rsidRPr="00B97E91">
        <w:tab/>
      </w:r>
      <w:r w:rsidRPr="00B97E91">
        <w:tab/>
        <w:t xml:space="preserve">C)Şam </w:t>
      </w:r>
      <w:r w:rsidRPr="00B97E91">
        <w:tab/>
      </w:r>
      <w:r w:rsidRPr="00B97E91">
        <w:tab/>
        <w:t xml:space="preserve">D)İstanbul </w:t>
      </w:r>
    </w:p>
    <w:p w:rsidR="00DF1424" w:rsidRPr="00B97E91" w:rsidRDefault="00DF1424" w:rsidP="00D514C9">
      <w:pPr>
        <w:shd w:val="clear" w:color="auto" w:fill="FFFFFF"/>
        <w:ind w:right="-1"/>
        <w:rPr>
          <w:b/>
        </w:rPr>
      </w:pPr>
    </w:p>
    <w:p w:rsidR="00DF1424" w:rsidRPr="00B97E91" w:rsidRDefault="00DF1424" w:rsidP="00D514C9">
      <w:pPr>
        <w:shd w:val="clear" w:color="auto" w:fill="FFFFFF"/>
        <w:ind w:right="-1"/>
        <w:rPr>
          <w:b/>
        </w:rPr>
      </w:pPr>
      <w:r>
        <w:rPr>
          <w:b/>
          <w:bdr w:val="single" w:sz="4" w:space="0" w:color="auto"/>
        </w:rPr>
        <w:t xml:space="preserve"> </w:t>
      </w:r>
      <w:r w:rsidRPr="0077498A">
        <w:rPr>
          <w:b/>
          <w:bdr w:val="single" w:sz="4" w:space="0" w:color="auto"/>
        </w:rPr>
        <w:t>7</w:t>
      </w:r>
      <w:r>
        <w:rPr>
          <w:b/>
          <w:bdr w:val="single" w:sz="4" w:space="0" w:color="auto"/>
        </w:rPr>
        <w:t xml:space="preserve">  </w:t>
      </w:r>
      <w:r>
        <w:t xml:space="preserve"> </w:t>
      </w:r>
      <w:r w:rsidRPr="00B97E91">
        <w:t>İzmir’i hangi devlet işgal etmiştir?</w:t>
      </w:r>
    </w:p>
    <w:p w:rsidR="00DF1424" w:rsidRPr="00B97E91" w:rsidRDefault="00DF1424" w:rsidP="00D514C9">
      <w:pPr>
        <w:shd w:val="clear" w:color="auto" w:fill="FFFFFF"/>
        <w:ind w:right="-1"/>
      </w:pPr>
      <w:r w:rsidRPr="00B97E91">
        <w:rPr>
          <w:b/>
        </w:rPr>
        <w:t>A)</w:t>
      </w:r>
      <w:r w:rsidRPr="00B97E91">
        <w:t xml:space="preserve"> İtalyanlar             </w:t>
      </w:r>
      <w:r w:rsidRPr="00B97E91">
        <w:tab/>
      </w:r>
      <w:r w:rsidRPr="00B97E91">
        <w:rPr>
          <w:b/>
        </w:rPr>
        <w:t>B)</w:t>
      </w:r>
      <w:r w:rsidRPr="00B97E91">
        <w:t xml:space="preserve">Yunanlılar            </w:t>
      </w:r>
      <w:r w:rsidRPr="00B97E91">
        <w:rPr>
          <w:b/>
        </w:rPr>
        <w:t>C)</w:t>
      </w:r>
      <w:r w:rsidRPr="00B97E91">
        <w:t xml:space="preserve"> Fransızlar               </w:t>
      </w:r>
      <w:r w:rsidRPr="00B97E91">
        <w:tab/>
      </w:r>
      <w:r w:rsidRPr="00B97E91">
        <w:rPr>
          <w:b/>
        </w:rPr>
        <w:t>D)</w:t>
      </w:r>
      <w:r w:rsidRPr="00B97E91">
        <w:t xml:space="preserve"> İngilizler      </w:t>
      </w:r>
    </w:p>
    <w:p w:rsidR="00DF1424" w:rsidRPr="00B97E91" w:rsidRDefault="00DF1424" w:rsidP="0064317C">
      <w:pPr>
        <w:ind w:right="-1"/>
      </w:pPr>
    </w:p>
    <w:p w:rsidR="00DF1424" w:rsidRPr="00B97E91" w:rsidRDefault="00DF1424" w:rsidP="0064317C">
      <w:pPr>
        <w:tabs>
          <w:tab w:val="left" w:pos="2115"/>
        </w:tabs>
        <w:spacing w:line="276" w:lineRule="auto"/>
        <w:ind w:right="-1"/>
      </w:pPr>
      <w:r>
        <w:rPr>
          <w:b/>
          <w:bdr w:val="single" w:sz="4" w:space="0" w:color="auto"/>
        </w:rPr>
        <w:t xml:space="preserve"> </w:t>
      </w:r>
      <w:r w:rsidRPr="0077498A">
        <w:rPr>
          <w:b/>
          <w:bdr w:val="single" w:sz="4" w:space="0" w:color="auto"/>
        </w:rPr>
        <w:t>8</w:t>
      </w:r>
      <w:r>
        <w:rPr>
          <w:b/>
          <w:bdr w:val="single" w:sz="4" w:space="0" w:color="auto"/>
        </w:rPr>
        <w:t xml:space="preserve">  </w:t>
      </w:r>
      <w:r>
        <w:t xml:space="preserve"> </w:t>
      </w:r>
      <w:r w:rsidRPr="00B97E91">
        <w:t xml:space="preserve">Çanakkale Savaşı’nda düşman donanmasının çıkarma yapacağı yeri tahmin etmesi Atatürk’ün hangi </w:t>
      </w:r>
      <w:r w:rsidRPr="00B97E91">
        <w:rPr>
          <w:b/>
          <w:u w:val="single"/>
        </w:rPr>
        <w:t>kişisel özelliğini</w:t>
      </w:r>
      <w:r>
        <w:rPr>
          <w:b/>
          <w:u w:val="single"/>
        </w:rPr>
        <w:t xml:space="preserve"> </w:t>
      </w:r>
      <w:r w:rsidRPr="00B97E91">
        <w:t>yansıtır?</w:t>
      </w:r>
    </w:p>
    <w:p w:rsidR="00DF1424" w:rsidRPr="00B97E91" w:rsidRDefault="00DF1424" w:rsidP="0064317C">
      <w:pPr>
        <w:tabs>
          <w:tab w:val="left" w:pos="2115"/>
        </w:tabs>
        <w:spacing w:line="276" w:lineRule="auto"/>
        <w:ind w:right="-1"/>
      </w:pPr>
      <w:r w:rsidRPr="00B97E91">
        <w:rPr>
          <w:b/>
        </w:rPr>
        <w:t>A)</w:t>
      </w:r>
      <w:r w:rsidRPr="00B97E91">
        <w:t xml:space="preserve">Açık sözlüğünün       </w:t>
      </w:r>
      <w:r w:rsidRPr="00B97E91">
        <w:rPr>
          <w:b/>
        </w:rPr>
        <w:t>B)</w:t>
      </w:r>
      <w:r w:rsidRPr="00B97E91">
        <w:t xml:space="preserve"> İleri görüşlülüğünü          </w:t>
      </w:r>
      <w:r w:rsidRPr="00B97E91">
        <w:rPr>
          <w:b/>
        </w:rPr>
        <w:t>C)</w:t>
      </w:r>
      <w:r w:rsidRPr="00B97E91">
        <w:t xml:space="preserve">Rehberliğini            </w:t>
      </w:r>
      <w:r w:rsidRPr="00B97E91">
        <w:rPr>
          <w:b/>
        </w:rPr>
        <w:t>D)</w:t>
      </w:r>
      <w:r w:rsidRPr="00B97E91">
        <w:t>Yöneticiliğini</w:t>
      </w:r>
    </w:p>
    <w:p w:rsidR="00DF1424" w:rsidRPr="00B97E91" w:rsidRDefault="00DF1424" w:rsidP="0064317C">
      <w:pPr>
        <w:shd w:val="clear" w:color="auto" w:fill="FFFFFF"/>
        <w:autoSpaceDE w:val="0"/>
        <w:autoSpaceDN w:val="0"/>
        <w:adjustRightInd w:val="0"/>
        <w:ind w:right="-1"/>
        <w:rPr>
          <w:b/>
        </w:rPr>
      </w:pPr>
    </w:p>
    <w:p w:rsidR="00DF1424" w:rsidRDefault="00DF1424" w:rsidP="0064317C">
      <w:pPr>
        <w:ind w:right="-1"/>
        <w:jc w:val="both"/>
        <w:rPr>
          <w:b/>
          <w:bdr w:val="single" w:sz="4" w:space="0" w:color="auto"/>
        </w:rPr>
      </w:pPr>
    </w:p>
    <w:p w:rsidR="00DF1424" w:rsidRDefault="00DF1424" w:rsidP="0064317C">
      <w:pPr>
        <w:ind w:right="-1"/>
        <w:jc w:val="both"/>
        <w:rPr>
          <w:b/>
          <w:bdr w:val="single" w:sz="4" w:space="0" w:color="auto"/>
        </w:rPr>
      </w:pPr>
    </w:p>
    <w:p w:rsidR="00DF1424" w:rsidRDefault="00DF1424" w:rsidP="0064317C">
      <w:pPr>
        <w:ind w:right="-1"/>
        <w:jc w:val="both"/>
        <w:rPr>
          <w:b/>
          <w:bdr w:val="single" w:sz="4" w:space="0" w:color="auto"/>
        </w:rPr>
      </w:pPr>
    </w:p>
    <w:p w:rsidR="00DF1424" w:rsidRPr="00B97E91" w:rsidRDefault="00DF1424" w:rsidP="0064317C">
      <w:pPr>
        <w:ind w:right="-1"/>
        <w:jc w:val="both"/>
      </w:pPr>
      <w:r>
        <w:rPr>
          <w:b/>
          <w:bdr w:val="single" w:sz="4" w:space="0" w:color="auto"/>
        </w:rPr>
        <w:t xml:space="preserve"> </w:t>
      </w:r>
      <w:r w:rsidRPr="0077498A">
        <w:rPr>
          <w:b/>
          <w:bdr w:val="single" w:sz="4" w:space="0" w:color="auto"/>
        </w:rPr>
        <w:t>9</w:t>
      </w:r>
      <w:r>
        <w:rPr>
          <w:b/>
          <w:bdr w:val="single" w:sz="4" w:space="0" w:color="auto"/>
        </w:rPr>
        <w:t xml:space="preserve">  </w:t>
      </w:r>
      <w:r>
        <w:t xml:space="preserve"> </w:t>
      </w:r>
      <w:r w:rsidRPr="00B97E91">
        <w:t>Osmanlı Devleti’nin I.Dünya Savaşından sonra imzaladığı ateşkes antlaşması hangisidir?</w:t>
      </w:r>
    </w:p>
    <w:p w:rsidR="00DF1424" w:rsidRPr="00B97E91" w:rsidRDefault="00DF1424" w:rsidP="0064317C">
      <w:pPr>
        <w:ind w:right="-1"/>
        <w:jc w:val="both"/>
      </w:pPr>
      <w:r w:rsidRPr="00B97E91">
        <w:rPr>
          <w:b/>
        </w:rPr>
        <w:t>A)</w:t>
      </w:r>
      <w:r w:rsidRPr="00B97E91">
        <w:t xml:space="preserve"> Sevr Antlaşması </w:t>
      </w:r>
      <w:r w:rsidRPr="00B97E91">
        <w:rPr>
          <w:b/>
        </w:rPr>
        <w:t xml:space="preserve">        B)</w:t>
      </w:r>
      <w:r w:rsidRPr="00B97E91">
        <w:t xml:space="preserve"> Mondros Antlaşması     </w:t>
      </w:r>
      <w:r w:rsidRPr="00B97E91">
        <w:rPr>
          <w:b/>
        </w:rPr>
        <w:t>C)</w:t>
      </w:r>
      <w:r w:rsidRPr="00B97E91">
        <w:t xml:space="preserve"> İstanbul Antlaşması        </w:t>
      </w:r>
      <w:r w:rsidRPr="00B97E91">
        <w:rPr>
          <w:b/>
        </w:rPr>
        <w:t>D)</w:t>
      </w:r>
      <w:r w:rsidRPr="00B97E91">
        <w:t xml:space="preserve"> Mudanya Antlaşması</w:t>
      </w:r>
    </w:p>
    <w:p w:rsidR="00DF1424" w:rsidRPr="00B97E91" w:rsidRDefault="00DF1424" w:rsidP="0064317C">
      <w:pPr>
        <w:ind w:right="-1"/>
        <w:jc w:val="both"/>
      </w:pPr>
    </w:p>
    <w:p w:rsidR="00DF1424" w:rsidRPr="00B97E91" w:rsidRDefault="00DF1424" w:rsidP="004577AD">
      <w:pPr>
        <w:ind w:right="-1"/>
        <w:rPr>
          <w:b/>
          <w:bCs/>
        </w:rPr>
      </w:pPr>
      <w:r w:rsidRPr="0077498A">
        <w:rPr>
          <w:b/>
          <w:bCs/>
          <w:bdr w:val="single" w:sz="4" w:space="0" w:color="auto"/>
        </w:rPr>
        <w:t>10</w:t>
      </w:r>
      <w:r>
        <w:rPr>
          <w:b/>
          <w:bCs/>
        </w:rPr>
        <w:t xml:space="preserve"> </w:t>
      </w:r>
      <w:r w:rsidRPr="00B97E91">
        <w:rPr>
          <w:b/>
          <w:bCs/>
        </w:rPr>
        <w:t xml:space="preserve"> </w:t>
      </w:r>
      <w:r w:rsidRPr="00B97E91">
        <w:rPr>
          <w:bCs/>
        </w:rPr>
        <w:t>Cumhuriyet hangi tarihte ilan edilmiştir?</w:t>
      </w:r>
    </w:p>
    <w:p w:rsidR="00DF1424" w:rsidRPr="00B97E91" w:rsidRDefault="00DF1424" w:rsidP="004577AD">
      <w:pPr>
        <w:autoSpaceDE w:val="0"/>
        <w:autoSpaceDN w:val="0"/>
        <w:adjustRightInd w:val="0"/>
        <w:ind w:right="-1"/>
      </w:pPr>
      <w:r w:rsidRPr="00B97E91">
        <w:t xml:space="preserve">29 Ekim 1921  </w:t>
      </w:r>
      <w:r>
        <w:t xml:space="preserve">           </w:t>
      </w:r>
      <w:r w:rsidRPr="00B97E91">
        <w:t xml:space="preserve"> </w:t>
      </w:r>
      <w:r w:rsidRPr="00B97E91">
        <w:rPr>
          <w:b/>
          <w:bCs/>
        </w:rPr>
        <w:t xml:space="preserve">B) </w:t>
      </w:r>
      <w:r w:rsidRPr="00B97E91">
        <w:t xml:space="preserve">23 Nisan 1923    </w:t>
      </w:r>
      <w:r>
        <w:t xml:space="preserve">           </w:t>
      </w:r>
      <w:r w:rsidRPr="00B97E91">
        <w:t xml:space="preserve">  </w:t>
      </w:r>
      <w:r w:rsidRPr="00B97E91">
        <w:rPr>
          <w:b/>
          <w:bCs/>
        </w:rPr>
        <w:t xml:space="preserve">C) </w:t>
      </w:r>
      <w:r w:rsidRPr="00B97E91">
        <w:t>29 Ekim 1923</w:t>
      </w:r>
      <w:r w:rsidRPr="00B97E91">
        <w:rPr>
          <w:b/>
        </w:rPr>
        <w:tab/>
      </w:r>
      <w:r>
        <w:rPr>
          <w:b/>
        </w:rPr>
        <w:t xml:space="preserve">        </w:t>
      </w:r>
      <w:r w:rsidRPr="00B97E91">
        <w:rPr>
          <w:b/>
          <w:bCs/>
        </w:rPr>
        <w:t xml:space="preserve">D) </w:t>
      </w:r>
      <w:r w:rsidRPr="00B97E91">
        <w:t>23 Nisan 1920</w:t>
      </w:r>
    </w:p>
    <w:p w:rsidR="00DF1424" w:rsidRPr="00B97E91" w:rsidRDefault="00DF1424" w:rsidP="0064317C">
      <w:pPr>
        <w:tabs>
          <w:tab w:val="left" w:pos="2115"/>
        </w:tabs>
        <w:spacing w:line="276" w:lineRule="auto"/>
        <w:ind w:right="-1"/>
        <w:rPr>
          <w:b/>
        </w:rPr>
      </w:pPr>
    </w:p>
    <w:p w:rsidR="00DF1424" w:rsidRPr="00B97E91" w:rsidRDefault="00DF1424" w:rsidP="00D514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b/>
        </w:rPr>
      </w:pPr>
      <w:r w:rsidRPr="00326D82">
        <w:rPr>
          <w:b/>
          <w:bdr w:val="single" w:sz="4" w:space="0" w:color="auto"/>
        </w:rPr>
        <w:t>11</w:t>
      </w:r>
      <w:r>
        <w:t xml:space="preserve"> </w:t>
      </w:r>
      <w:r w:rsidRPr="00B97E91">
        <w:t>Mustafa Kemal’e</w:t>
      </w:r>
      <w:r w:rsidRPr="00B97E91">
        <w:rPr>
          <w:b/>
        </w:rPr>
        <w:t xml:space="preserve"> “Gazilik” </w:t>
      </w:r>
      <w:r w:rsidRPr="00B97E91">
        <w:t>unvanı ve</w:t>
      </w:r>
      <w:r w:rsidRPr="00B97E91">
        <w:rPr>
          <w:b/>
        </w:rPr>
        <w:t xml:space="preserve"> “Mareşallik” </w:t>
      </w:r>
      <w:r w:rsidRPr="00B97E91">
        <w:t>rütbesi,</w:t>
      </w:r>
      <w:r w:rsidRPr="00B97E91">
        <w:rPr>
          <w:b/>
          <w:u w:val="single"/>
        </w:rPr>
        <w:t>hangi savaştan sonra</w:t>
      </w:r>
      <w:r w:rsidRPr="00B97E91">
        <w:t xml:space="preserve"> verilmiştir?</w:t>
      </w:r>
    </w:p>
    <w:p w:rsidR="00DF1424" w:rsidRPr="00B97E91" w:rsidRDefault="00DF1424" w:rsidP="00D514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b/>
        </w:rPr>
      </w:pPr>
    </w:p>
    <w:p w:rsidR="00DF1424" w:rsidRPr="00B97E91" w:rsidRDefault="00DF1424" w:rsidP="00D514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</w:pPr>
      <w:r w:rsidRPr="00B97E91">
        <w:rPr>
          <w:b/>
        </w:rPr>
        <w:t>A)</w:t>
      </w:r>
      <w:r w:rsidRPr="00B97E91">
        <w:t xml:space="preserve"> I. İnönü Savaşı                            </w:t>
      </w:r>
      <w:r>
        <w:t xml:space="preserve">                  </w:t>
      </w:r>
      <w:r w:rsidRPr="00B97E91">
        <w:t xml:space="preserve">  </w:t>
      </w:r>
      <w:r w:rsidRPr="00B97E91">
        <w:rPr>
          <w:b/>
        </w:rPr>
        <w:t>B)</w:t>
      </w:r>
      <w:r w:rsidRPr="00B97E91">
        <w:t xml:space="preserve"> II. İnönü Savaşı    </w:t>
      </w:r>
    </w:p>
    <w:p w:rsidR="00DF1424" w:rsidRPr="00B97E91" w:rsidRDefault="00DF1424" w:rsidP="00D514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</w:pPr>
      <w:r w:rsidRPr="00B97E91">
        <w:rPr>
          <w:b/>
        </w:rPr>
        <w:t>C)</w:t>
      </w:r>
      <w:r w:rsidRPr="00B97E91">
        <w:t xml:space="preserve"> Başkumandan Meydan Muharebesi  </w:t>
      </w:r>
      <w:r>
        <w:t xml:space="preserve">             </w:t>
      </w:r>
      <w:r w:rsidRPr="00B97E91">
        <w:rPr>
          <w:b/>
        </w:rPr>
        <w:t>D)</w:t>
      </w:r>
      <w:r w:rsidRPr="00B97E91">
        <w:t xml:space="preserve"> Sakarya Meydan Muharebesi</w:t>
      </w:r>
    </w:p>
    <w:p w:rsidR="00DF1424" w:rsidRDefault="00DF1424" w:rsidP="00235166">
      <w:r w:rsidRPr="00B97E91">
        <w:t xml:space="preserve"> </w:t>
      </w:r>
    </w:p>
    <w:p w:rsidR="00DF1424" w:rsidRPr="00352CB4" w:rsidRDefault="00DF1424" w:rsidP="00235166">
      <w:pPr>
        <w:rPr>
          <w:color w:val="000000"/>
        </w:rPr>
      </w:pPr>
      <w:r w:rsidRPr="00326D82">
        <w:rPr>
          <w:b/>
          <w:bdr w:val="single" w:sz="4" w:space="0" w:color="auto"/>
        </w:rPr>
        <w:t>12</w:t>
      </w:r>
      <w:r>
        <w:t xml:space="preserve"> </w:t>
      </w:r>
      <w:r w:rsidRPr="00352CB4">
        <w:t xml:space="preserve">Aşağıdaki eşleştirmelerin hangisinde Kurtuluş Savaşı’ nda savaştığımız cepheler ve bu cephelerde savaştığımız devletler yanlış eşleştirilmiştir?  </w:t>
      </w:r>
      <w:r w:rsidRPr="00352CB4">
        <w:tab/>
      </w:r>
    </w:p>
    <w:p w:rsidR="00DF1424" w:rsidRPr="00352CB4" w:rsidRDefault="00DF1424" w:rsidP="00235166">
      <w:pPr>
        <w:pStyle w:val="NoSpacing"/>
        <w:numPr>
          <w:ilvl w:val="0"/>
          <w:numId w:val="7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352CB4">
        <w:rPr>
          <w:rFonts w:ascii="Times New Roman" w:hAnsi="Times New Roman"/>
          <w:sz w:val="24"/>
          <w:szCs w:val="24"/>
        </w:rPr>
        <w:t xml:space="preserve">Batı cephesi-----------Yunanlılar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352CB4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52CB4">
        <w:rPr>
          <w:rFonts w:ascii="Times New Roman" w:hAnsi="Times New Roman"/>
          <w:sz w:val="24"/>
          <w:szCs w:val="24"/>
        </w:rPr>
        <w:t>Güney cephesi--------Fransızlar</w:t>
      </w:r>
    </w:p>
    <w:p w:rsidR="00DF1424" w:rsidRPr="00352CB4" w:rsidRDefault="00DF1424" w:rsidP="00235166">
      <w:pPr>
        <w:pStyle w:val="NoSpacing"/>
        <w:numPr>
          <w:ilvl w:val="0"/>
          <w:numId w:val="7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352CB4">
        <w:rPr>
          <w:rFonts w:ascii="Times New Roman" w:hAnsi="Times New Roman"/>
          <w:sz w:val="24"/>
          <w:szCs w:val="24"/>
        </w:rPr>
        <w:t>Doğu cephesi---------Ermeniler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352CB4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2CB4">
        <w:rPr>
          <w:rFonts w:ascii="Times New Roman" w:hAnsi="Times New Roman"/>
          <w:sz w:val="24"/>
          <w:szCs w:val="24"/>
        </w:rPr>
        <w:t>Kuzey cephesi--------Almanlar</w:t>
      </w:r>
    </w:p>
    <w:p w:rsidR="00DF1424" w:rsidRDefault="00DF1424" w:rsidP="00235166">
      <w:pPr>
        <w:rPr>
          <w:b/>
        </w:rPr>
      </w:pPr>
    </w:p>
    <w:p w:rsidR="00DF1424" w:rsidRPr="00326D82" w:rsidRDefault="00DF1424" w:rsidP="00235166">
      <w:pPr>
        <w:rPr>
          <w:color w:val="000000"/>
        </w:rPr>
      </w:pPr>
      <w:r w:rsidRPr="00B97E91">
        <w:rPr>
          <w:b/>
        </w:rPr>
        <w:t xml:space="preserve"> </w:t>
      </w:r>
      <w:r w:rsidRPr="00326D82">
        <w:rPr>
          <w:b/>
          <w:bdr w:val="single" w:sz="4" w:space="0" w:color="auto"/>
        </w:rPr>
        <w:t>13</w:t>
      </w:r>
      <w:r w:rsidRPr="00326D82">
        <w:t>Milli Mücadele ‘nin başlangıcı olarak kabul edilen olay aşağıdakilerden hangisidir?</w:t>
      </w:r>
      <w:r w:rsidRPr="00326D82">
        <w:tab/>
      </w:r>
    </w:p>
    <w:p w:rsidR="00DF1424" w:rsidRPr="00B97E91" w:rsidRDefault="00DF1424" w:rsidP="00235166">
      <w:pPr>
        <w:pStyle w:val="NoSpacing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2" o:spid="_x0000_s1029" type="#_x0000_t75" style="position:absolute;left:0;text-align:left;margin-left:410.05pt;margin-top:10.55pt;width:72.75pt;height:76.5pt;z-index:-251657728;visibility:visible">
            <v:imagedata r:id="rId6" o:title=""/>
          </v:shape>
        </w:pict>
      </w:r>
      <w:r w:rsidRPr="00B97E91">
        <w:rPr>
          <w:rFonts w:ascii="Times New Roman" w:hAnsi="Times New Roman"/>
          <w:sz w:val="24"/>
          <w:szCs w:val="24"/>
        </w:rPr>
        <w:t>4 Eylül 1919 ‘da Sivas Kongresi’nin yapılması.</w:t>
      </w:r>
    </w:p>
    <w:p w:rsidR="00DF1424" w:rsidRPr="00B97E91" w:rsidRDefault="00DF1424" w:rsidP="00235166">
      <w:pPr>
        <w:pStyle w:val="NoSpacing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7E91">
        <w:rPr>
          <w:rFonts w:ascii="Times New Roman" w:hAnsi="Times New Roman"/>
          <w:sz w:val="24"/>
          <w:szCs w:val="24"/>
        </w:rPr>
        <w:t>23 Nisan 1923 ‘de TBMM’nin açılması.</w:t>
      </w:r>
    </w:p>
    <w:p w:rsidR="00DF1424" w:rsidRPr="00B97E91" w:rsidRDefault="00DF1424" w:rsidP="00235166">
      <w:pPr>
        <w:pStyle w:val="NoSpacing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7E91">
        <w:rPr>
          <w:rFonts w:ascii="Times New Roman" w:hAnsi="Times New Roman"/>
          <w:sz w:val="24"/>
          <w:szCs w:val="24"/>
        </w:rPr>
        <w:t>19 Mayıs 1919 ‘da Atatürk’ün Samsun’a çıkması.</w:t>
      </w:r>
      <w:r w:rsidRPr="00290855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DF1424" w:rsidRPr="00B97E91" w:rsidRDefault="00DF1424" w:rsidP="00235166">
      <w:pPr>
        <w:pStyle w:val="NoSpacing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7E91">
        <w:rPr>
          <w:rFonts w:ascii="Times New Roman" w:hAnsi="Times New Roman"/>
          <w:sz w:val="24"/>
          <w:szCs w:val="24"/>
        </w:rPr>
        <w:t xml:space="preserve">30 Ağustos 1922’de Büyük Taarruzun yapılması. </w:t>
      </w:r>
    </w:p>
    <w:p w:rsidR="00DF1424" w:rsidRPr="00B97E91" w:rsidRDefault="00DF1424" w:rsidP="006C2EE1"/>
    <w:p w:rsidR="00DF1424" w:rsidRPr="00B97E91" w:rsidRDefault="00DF1424" w:rsidP="0077498A">
      <w:pPr>
        <w:rPr>
          <w:b/>
        </w:rPr>
      </w:pPr>
      <w:r w:rsidRPr="00326D82">
        <w:rPr>
          <w:b/>
          <w:bdr w:val="single" w:sz="4" w:space="0" w:color="auto"/>
        </w:rPr>
        <w:t>14</w:t>
      </w:r>
      <w:r>
        <w:rPr>
          <w:b/>
          <w:bdr w:val="single" w:sz="4" w:space="0" w:color="auto"/>
        </w:rPr>
        <w:t xml:space="preserve"> </w:t>
      </w:r>
      <w:r w:rsidRPr="008A53AB">
        <w:rPr>
          <w:b/>
          <w:u w:val="single"/>
        </w:rPr>
        <w:t>İtilaf devletleri</w:t>
      </w:r>
      <w:r>
        <w:t xml:space="preserve"> olarak bilinen devletler aşağıdakilerden hangileridir?</w:t>
      </w:r>
      <w:r w:rsidRPr="00B97E91">
        <w:tab/>
      </w:r>
      <w:r w:rsidRPr="00B97E91">
        <w:tab/>
      </w:r>
      <w:r w:rsidRPr="00B97E91">
        <w:tab/>
      </w:r>
    </w:p>
    <w:p w:rsidR="00DF1424" w:rsidRPr="00B97E91" w:rsidRDefault="00DF1424" w:rsidP="008A53AB">
      <w:pPr>
        <w:tabs>
          <w:tab w:val="left" w:pos="3675"/>
        </w:tabs>
      </w:pPr>
      <w:r w:rsidRPr="00B97E91">
        <w:rPr>
          <w:b/>
        </w:rPr>
        <w:t>A)</w:t>
      </w:r>
      <w:r w:rsidRPr="00B97E91">
        <w:t xml:space="preserve"> Mon</w:t>
      </w:r>
      <w:r>
        <w:t>dros.Mudanya.Lozan</w:t>
      </w:r>
      <w:r w:rsidRPr="00B97E91">
        <w:t xml:space="preserve">       </w:t>
      </w:r>
      <w:r w:rsidRPr="00B97E91">
        <w:tab/>
      </w:r>
      <w:r>
        <w:t xml:space="preserve">    </w:t>
      </w:r>
      <w:r w:rsidRPr="00B97E91">
        <w:rPr>
          <w:b/>
        </w:rPr>
        <w:t>B)</w:t>
      </w:r>
      <w:r>
        <w:t xml:space="preserve"> Almanya,Avusturya,Macaristan</w:t>
      </w:r>
      <w:r w:rsidRPr="00B97E91">
        <w:t xml:space="preserve">     </w:t>
      </w:r>
    </w:p>
    <w:p w:rsidR="00DF1424" w:rsidRPr="00B97E91" w:rsidRDefault="00DF1424" w:rsidP="008A53AB">
      <w:pPr>
        <w:tabs>
          <w:tab w:val="left" w:pos="3675"/>
        </w:tabs>
      </w:pPr>
      <w:r w:rsidRPr="00B97E91">
        <w:rPr>
          <w:b/>
        </w:rPr>
        <w:t>C)</w:t>
      </w:r>
      <w:r w:rsidRPr="00B97E91">
        <w:t xml:space="preserve"> </w:t>
      </w:r>
      <w:r>
        <w:t>Almanya,İngiltere,Fransa</w:t>
      </w:r>
      <w:r w:rsidRPr="00B97E91">
        <w:t xml:space="preserve">        </w:t>
      </w:r>
      <w:r w:rsidRPr="00B97E91">
        <w:tab/>
      </w:r>
      <w:r>
        <w:t xml:space="preserve">    </w:t>
      </w:r>
      <w:r w:rsidRPr="00B97E91">
        <w:rPr>
          <w:b/>
        </w:rPr>
        <w:t>D)</w:t>
      </w:r>
      <w:r>
        <w:t xml:space="preserve"> İngiltere,Fransa,Rusya</w:t>
      </w:r>
    </w:p>
    <w:p w:rsidR="00DF1424" w:rsidRDefault="00DF1424" w:rsidP="00326D82">
      <w:pPr>
        <w:ind w:left="720"/>
        <w:rPr>
          <w:b/>
        </w:rPr>
      </w:pPr>
    </w:p>
    <w:p w:rsidR="00DF1424" w:rsidRPr="00326D82" w:rsidRDefault="00DF1424" w:rsidP="00345E3A">
      <w:r w:rsidRPr="00326D82">
        <w:rPr>
          <w:b/>
          <w:bdr w:val="single" w:sz="4" w:space="0" w:color="auto"/>
        </w:rPr>
        <w:t>15</w:t>
      </w:r>
      <w:r>
        <w:rPr>
          <w:b/>
        </w:rPr>
        <w:t xml:space="preserve"> </w:t>
      </w:r>
      <w:r w:rsidRPr="00B97E91">
        <w:rPr>
          <w:b/>
        </w:rPr>
        <w:t xml:space="preserve"> </w:t>
      </w:r>
      <w:r w:rsidRPr="00326D82">
        <w:t xml:space="preserve">’’ </w:t>
      </w:r>
      <w:r>
        <w:t>Y</w:t>
      </w:r>
      <w:r w:rsidRPr="00326D82">
        <w:t xml:space="preserve">urdumuz işgal </w:t>
      </w:r>
      <w:r>
        <w:t>edilmeye başlanınca b</w:t>
      </w:r>
      <w:r w:rsidRPr="00326D82">
        <w:t xml:space="preserve">u işgallere karşı tüm halkıyla mücadele eden illere bazı unvanlar verilmiştir.’’  </w:t>
      </w:r>
      <w:r w:rsidRPr="008A53AB">
        <w:t>Aşağıdakilerden hangisi unvan verilen iller arasında</w:t>
      </w:r>
      <w:r w:rsidRPr="00B97E91">
        <w:rPr>
          <w:b/>
        </w:rPr>
        <w:t xml:space="preserve"> yer almaz?</w:t>
      </w:r>
      <w:r w:rsidRPr="00B97E91">
        <w:t xml:space="preserve"> </w:t>
      </w:r>
      <w:r w:rsidRPr="00B97E91">
        <w:tab/>
      </w:r>
    </w:p>
    <w:p w:rsidR="00DF1424" w:rsidRPr="00B97E91" w:rsidRDefault="00DF1424" w:rsidP="008A53AB">
      <w:pPr>
        <w:ind w:firstLine="708"/>
      </w:pPr>
      <w:r w:rsidRPr="00B97E91">
        <w:rPr>
          <w:b/>
        </w:rPr>
        <w:t>A)</w:t>
      </w:r>
      <w:r w:rsidRPr="00B97E91">
        <w:t xml:space="preserve">Maraş                 </w:t>
      </w:r>
      <w:r w:rsidRPr="00B97E91">
        <w:tab/>
      </w:r>
      <w:r w:rsidRPr="00B97E91">
        <w:rPr>
          <w:b/>
        </w:rPr>
        <w:t>B)</w:t>
      </w:r>
      <w:r w:rsidRPr="00B97E91">
        <w:t xml:space="preserve">Antep         </w:t>
      </w:r>
      <w:r w:rsidRPr="00B97E91">
        <w:tab/>
      </w:r>
      <w:r w:rsidRPr="00B97E91">
        <w:tab/>
        <w:t xml:space="preserve">   </w:t>
      </w:r>
      <w:r w:rsidRPr="00B97E91">
        <w:rPr>
          <w:b/>
        </w:rPr>
        <w:t>C)</w:t>
      </w:r>
      <w:r w:rsidRPr="00B97E91">
        <w:t xml:space="preserve"> Mersin          </w:t>
      </w:r>
      <w:r w:rsidRPr="00B97E91">
        <w:tab/>
      </w:r>
      <w:r w:rsidRPr="00B97E91">
        <w:tab/>
      </w:r>
      <w:r w:rsidRPr="00B97E91">
        <w:tab/>
      </w:r>
      <w:r w:rsidRPr="00B97E91">
        <w:rPr>
          <w:b/>
        </w:rPr>
        <w:t>D)</w:t>
      </w:r>
      <w:r w:rsidRPr="00B97E91">
        <w:t xml:space="preserve"> Urfa</w:t>
      </w:r>
    </w:p>
    <w:p w:rsidR="00DF1424" w:rsidRPr="00B97E91" w:rsidRDefault="00DF1424" w:rsidP="008A53AB">
      <w:r w:rsidRPr="00B97E91">
        <w:rPr>
          <w:b/>
        </w:rPr>
        <w:t xml:space="preserve">         </w:t>
      </w:r>
    </w:p>
    <w:p w:rsidR="00DF1424" w:rsidRPr="00B97E91" w:rsidRDefault="00DF1424" w:rsidP="00326D82">
      <w:pPr>
        <w:tabs>
          <w:tab w:val="left" w:pos="6804"/>
        </w:tabs>
        <w:ind w:left="-180"/>
      </w:pPr>
      <w:r>
        <w:rPr>
          <w:b/>
        </w:rPr>
        <w:t xml:space="preserve">   </w:t>
      </w:r>
      <w:r w:rsidRPr="00B97E91">
        <w:rPr>
          <w:b/>
        </w:rPr>
        <w:t xml:space="preserve"> </w:t>
      </w:r>
      <w:r w:rsidRPr="00326D82">
        <w:rPr>
          <w:b/>
          <w:bdr w:val="single" w:sz="4" w:space="0" w:color="auto"/>
        </w:rPr>
        <w:t>16</w:t>
      </w:r>
      <w:r>
        <w:rPr>
          <w:b/>
        </w:rPr>
        <w:t xml:space="preserve"> </w:t>
      </w:r>
      <w:r w:rsidRPr="00326D82">
        <w:t xml:space="preserve">Çanakkale Savaşı </w:t>
      </w:r>
      <w:r w:rsidRPr="00326D82">
        <w:rPr>
          <w:u w:val="single"/>
        </w:rPr>
        <w:t>hangi savaş içinde yer alır</w:t>
      </w:r>
      <w:r w:rsidRPr="00326D82">
        <w:t xml:space="preserve">? </w:t>
      </w:r>
      <w:r w:rsidRPr="00B97E91">
        <w:rPr>
          <w:b/>
        </w:rPr>
        <w:tab/>
      </w:r>
      <w:r w:rsidRPr="00B97E91">
        <w:rPr>
          <w:b/>
        </w:rPr>
        <w:tab/>
      </w:r>
      <w:r w:rsidRPr="00B97E91">
        <w:rPr>
          <w:b/>
        </w:rPr>
        <w:tab/>
      </w:r>
      <w:r w:rsidRPr="00B97E91">
        <w:rPr>
          <w:b/>
        </w:rPr>
        <w:tab/>
      </w:r>
      <w:r w:rsidRPr="00B97E91">
        <w:rPr>
          <w:b/>
        </w:rPr>
        <w:tab/>
      </w:r>
      <w:r w:rsidRPr="00B97E91">
        <w:rPr>
          <w:b/>
        </w:rPr>
        <w:tab/>
      </w:r>
      <w:r w:rsidRPr="00B97E91">
        <w:rPr>
          <w:b/>
        </w:rPr>
        <w:tab/>
      </w:r>
    </w:p>
    <w:p w:rsidR="00DF1424" w:rsidRPr="00B97E91" w:rsidRDefault="00DF1424" w:rsidP="00326D82">
      <w:r w:rsidRPr="00B97E91">
        <w:t xml:space="preserve"> </w:t>
      </w:r>
      <w:r w:rsidRPr="00B97E91">
        <w:rPr>
          <w:b/>
        </w:rPr>
        <w:t>A)</w:t>
      </w:r>
      <w:r w:rsidRPr="00B97E91">
        <w:t xml:space="preserve"> Kurtuluş Savaşı           </w:t>
      </w:r>
      <w:r w:rsidRPr="00B97E91">
        <w:rPr>
          <w:b/>
        </w:rPr>
        <w:t>B)</w:t>
      </w:r>
      <w:r w:rsidRPr="00B97E91">
        <w:t xml:space="preserve"> I.Dünya Savaşı              </w:t>
      </w:r>
      <w:r w:rsidRPr="00B97E91">
        <w:rPr>
          <w:b/>
        </w:rPr>
        <w:t>C)</w:t>
      </w:r>
      <w:r w:rsidRPr="00B97E91">
        <w:t xml:space="preserve"> Balkan Savaşı        </w:t>
      </w:r>
      <w:r w:rsidRPr="00B97E91">
        <w:rPr>
          <w:b/>
        </w:rPr>
        <w:t>D)</w:t>
      </w:r>
      <w:r w:rsidRPr="00B97E91">
        <w:t xml:space="preserve"> Trablusgarp Savaşı</w:t>
      </w:r>
    </w:p>
    <w:p w:rsidR="00DF1424" w:rsidRPr="00B97E91" w:rsidRDefault="00DF1424" w:rsidP="00345E3A">
      <w:pPr>
        <w:ind w:firstLine="708"/>
      </w:pPr>
    </w:p>
    <w:p w:rsidR="00DF1424" w:rsidRPr="00B97E91" w:rsidRDefault="00DF1424" w:rsidP="009A5B90">
      <w:pPr>
        <w:ind w:left="-180" w:right="-416"/>
        <w:rPr>
          <w:b/>
        </w:rPr>
      </w:pPr>
      <w:r w:rsidRPr="00B97E91">
        <w:rPr>
          <w:b/>
        </w:rPr>
        <w:t xml:space="preserve">    </w:t>
      </w:r>
      <w:r w:rsidRPr="00326D82">
        <w:rPr>
          <w:b/>
          <w:bdr w:val="single" w:sz="4" w:space="0" w:color="auto"/>
        </w:rPr>
        <w:t>17</w:t>
      </w:r>
      <w:r>
        <w:rPr>
          <w:b/>
        </w:rPr>
        <w:t xml:space="preserve"> </w:t>
      </w:r>
      <w:r w:rsidRPr="00326D82">
        <w:t xml:space="preserve">Kurtuluş Savaşı yıllarındaki Türk halkı ile ilgili aşağıdaki verilenlerden </w:t>
      </w:r>
      <w:r w:rsidRPr="00326D82">
        <w:rPr>
          <w:u w:val="single"/>
        </w:rPr>
        <w:t>hangisi söylenemez</w:t>
      </w:r>
      <w:r w:rsidRPr="00326D82">
        <w:t>?</w:t>
      </w:r>
      <w:r w:rsidRPr="00B97E91">
        <w:rPr>
          <w:b/>
        </w:rPr>
        <w:t xml:space="preserve"> </w:t>
      </w:r>
      <w:r w:rsidRPr="00B97E91">
        <w:rPr>
          <w:b/>
        </w:rPr>
        <w:tab/>
      </w:r>
    </w:p>
    <w:p w:rsidR="00DF1424" w:rsidRPr="00B97E91" w:rsidRDefault="00DF1424" w:rsidP="009A5B90">
      <w:r>
        <w:rPr>
          <w:b/>
        </w:rPr>
        <w:t xml:space="preserve"> </w:t>
      </w:r>
      <w:r w:rsidRPr="00B97E91">
        <w:rPr>
          <w:b/>
        </w:rPr>
        <w:t>A)</w:t>
      </w:r>
      <w:r w:rsidRPr="00B97E91">
        <w:t xml:space="preserve"> Birlik ve beraberlik içinde çalışmışlardır.                               </w:t>
      </w:r>
      <w:r w:rsidRPr="00B97E91">
        <w:rPr>
          <w:b/>
        </w:rPr>
        <w:t>B)</w:t>
      </w:r>
      <w:r w:rsidRPr="00B97E91">
        <w:t xml:space="preserve"> Dayanışmaya önem vermişlerdir.</w:t>
      </w:r>
    </w:p>
    <w:p w:rsidR="00DF1424" w:rsidRPr="00B97E91" w:rsidRDefault="00DF1424" w:rsidP="009A5B90">
      <w:r>
        <w:rPr>
          <w:b/>
        </w:rPr>
        <w:t xml:space="preserve"> </w:t>
      </w:r>
      <w:r w:rsidRPr="00B97E91">
        <w:rPr>
          <w:b/>
        </w:rPr>
        <w:t>D)</w:t>
      </w:r>
      <w:r w:rsidRPr="00B97E91">
        <w:t xml:space="preserve"> Mücadele ruhunu kaybetmemişlerdir.                                </w:t>
      </w:r>
      <w:r>
        <w:t xml:space="preserve">   </w:t>
      </w:r>
      <w:r w:rsidRPr="00B97E91">
        <w:t xml:space="preserve">  </w:t>
      </w:r>
      <w:r w:rsidRPr="00B97E91">
        <w:rPr>
          <w:b/>
        </w:rPr>
        <w:t>D)</w:t>
      </w:r>
      <w:r w:rsidRPr="00B97E91">
        <w:t xml:space="preserve"> Yurdumuzun işgaline karşı </w:t>
      </w:r>
      <w:r w:rsidRPr="00B97E91">
        <w:rPr>
          <w:u w:val="single"/>
        </w:rPr>
        <w:t>çıkmamışlardır.</w:t>
      </w:r>
    </w:p>
    <w:p w:rsidR="00DF1424" w:rsidRDefault="00DF1424" w:rsidP="0019168D">
      <w:pPr>
        <w:tabs>
          <w:tab w:val="left" w:pos="3675"/>
        </w:tabs>
        <w:rPr>
          <w:b/>
          <w:bdr w:val="single" w:sz="4" w:space="0" w:color="auto"/>
        </w:rPr>
      </w:pPr>
    </w:p>
    <w:p w:rsidR="00DF1424" w:rsidRPr="00B97E91" w:rsidRDefault="00DF1424" w:rsidP="0019168D">
      <w:pPr>
        <w:tabs>
          <w:tab w:val="left" w:pos="3675"/>
        </w:tabs>
      </w:pPr>
      <w:r w:rsidRPr="00326D82">
        <w:rPr>
          <w:b/>
          <w:bdr w:val="single" w:sz="4" w:space="0" w:color="auto"/>
        </w:rPr>
        <w:t>18</w:t>
      </w:r>
      <w:r>
        <w:rPr>
          <w:b/>
          <w:bdr w:val="single" w:sz="4" w:space="0" w:color="auto"/>
        </w:rPr>
        <w:t xml:space="preserve"> </w:t>
      </w:r>
      <w:r w:rsidRPr="00326D82">
        <w:t xml:space="preserve">Yeni kurulan Türk devletinin dünya devletleri tarafından bağımsızlığının tanındığı antlaşma hangisidir? </w:t>
      </w:r>
      <w:r w:rsidRPr="00B97E91">
        <w:t xml:space="preserve">              </w:t>
      </w:r>
      <w:r w:rsidRPr="00B97E91">
        <w:rPr>
          <w:b/>
        </w:rPr>
        <w:t>A)</w:t>
      </w:r>
      <w:r w:rsidRPr="00B97E91">
        <w:t xml:space="preserve"> Mondros Anlaşması       </w:t>
      </w:r>
      <w:r w:rsidRPr="00B97E91">
        <w:tab/>
      </w:r>
      <w:r>
        <w:t xml:space="preserve">    </w:t>
      </w:r>
      <w:r w:rsidRPr="00B97E91">
        <w:rPr>
          <w:b/>
        </w:rPr>
        <w:t>B)</w:t>
      </w:r>
      <w:r w:rsidRPr="00B97E91">
        <w:t xml:space="preserve"> Lozan Anlaşması     </w:t>
      </w:r>
    </w:p>
    <w:p w:rsidR="00DF1424" w:rsidRPr="00B97E91" w:rsidRDefault="00DF1424" w:rsidP="0019168D">
      <w:pPr>
        <w:tabs>
          <w:tab w:val="left" w:pos="3675"/>
        </w:tabs>
      </w:pPr>
      <w:r w:rsidRPr="00B97E91">
        <w:rPr>
          <w:b/>
        </w:rPr>
        <w:t>C)</w:t>
      </w:r>
      <w:r w:rsidRPr="00B97E91">
        <w:t xml:space="preserve"> Sevr Barış Anlaşması        </w:t>
      </w:r>
      <w:r w:rsidRPr="00B97E91">
        <w:tab/>
      </w:r>
      <w:r>
        <w:t xml:space="preserve">    </w:t>
      </w:r>
      <w:r w:rsidRPr="00B97E91">
        <w:rPr>
          <w:b/>
        </w:rPr>
        <w:t>D)</w:t>
      </w:r>
      <w:r w:rsidRPr="00B97E91">
        <w:t xml:space="preserve"> Mudanya Ateşkes Anlaşması</w:t>
      </w:r>
    </w:p>
    <w:p w:rsidR="00DF1424" w:rsidRPr="00B97E91" w:rsidRDefault="00DF1424" w:rsidP="0019168D">
      <w:pPr>
        <w:tabs>
          <w:tab w:val="left" w:pos="3675"/>
        </w:tabs>
      </w:pPr>
    </w:p>
    <w:p w:rsidR="00DF1424" w:rsidRDefault="00DF1424" w:rsidP="00345E3A">
      <w:pPr>
        <w:tabs>
          <w:tab w:val="left" w:pos="540"/>
        </w:tabs>
        <w:ind w:right="-1"/>
      </w:pPr>
      <w:r w:rsidRPr="00326D82">
        <w:rPr>
          <w:b/>
          <w:bdr w:val="single" w:sz="4" w:space="0" w:color="auto"/>
        </w:rPr>
        <w:t>19</w:t>
      </w:r>
      <w:r>
        <w:rPr>
          <w:bdr w:val="single" w:sz="4" w:space="0" w:color="auto"/>
        </w:rPr>
        <w:t xml:space="preserve"> </w:t>
      </w:r>
      <w:r>
        <w:t>Ordunun ihtiyaçlarının sağlanması için halktan çamaşır,malzeme,gıda,araba yardımı yapmalarının istendiği emirlerin adı nedir?</w:t>
      </w:r>
    </w:p>
    <w:p w:rsidR="00DF1424" w:rsidRPr="00B97E91" w:rsidRDefault="00DF1424" w:rsidP="00326D82">
      <w:r w:rsidRPr="00B97E91">
        <w:rPr>
          <w:b/>
        </w:rPr>
        <w:t>A)</w:t>
      </w:r>
      <w:r w:rsidRPr="00B97E91">
        <w:t xml:space="preserve"> Kurtuluş Savaşı           </w:t>
      </w:r>
      <w:r w:rsidRPr="00B97E91">
        <w:rPr>
          <w:b/>
        </w:rPr>
        <w:t>B)</w:t>
      </w:r>
      <w:r w:rsidRPr="00B97E91">
        <w:t xml:space="preserve"> </w:t>
      </w:r>
      <w:r>
        <w:t>Misakı Milli</w:t>
      </w:r>
      <w:r w:rsidRPr="00B97E91">
        <w:t xml:space="preserve">              </w:t>
      </w:r>
      <w:r w:rsidRPr="00B97E91">
        <w:rPr>
          <w:b/>
        </w:rPr>
        <w:t>C)</w:t>
      </w:r>
      <w:r w:rsidRPr="00B97E91">
        <w:t xml:space="preserve"> </w:t>
      </w:r>
      <w:r>
        <w:t>Milli Mücadele</w:t>
      </w:r>
      <w:r w:rsidRPr="00B97E91">
        <w:t xml:space="preserve">        </w:t>
      </w:r>
      <w:r w:rsidRPr="00B97E91">
        <w:rPr>
          <w:b/>
        </w:rPr>
        <w:t>D)</w:t>
      </w:r>
      <w:r w:rsidRPr="00B97E91">
        <w:t xml:space="preserve"> T</w:t>
      </w:r>
      <w:r>
        <w:t>ekalif-i Milliye</w:t>
      </w:r>
    </w:p>
    <w:p w:rsidR="00DF1424" w:rsidRDefault="00DF1424" w:rsidP="001F3109">
      <w:pPr>
        <w:autoSpaceDE w:val="0"/>
        <w:autoSpaceDN w:val="0"/>
        <w:adjustRightInd w:val="0"/>
        <w:rPr>
          <w:bCs/>
          <w:bdr w:val="single" w:sz="4" w:space="0" w:color="auto"/>
        </w:rPr>
      </w:pPr>
    </w:p>
    <w:p w:rsidR="00DF1424" w:rsidRPr="00326D82" w:rsidRDefault="00DF1424" w:rsidP="001F3109">
      <w:pPr>
        <w:autoSpaceDE w:val="0"/>
        <w:autoSpaceDN w:val="0"/>
        <w:adjustRightInd w:val="0"/>
        <w:rPr>
          <w:bCs/>
        </w:rPr>
      </w:pPr>
      <w:r w:rsidRPr="00326D82">
        <w:rPr>
          <w:b/>
          <w:bCs/>
          <w:bdr w:val="single" w:sz="4" w:space="0" w:color="auto"/>
        </w:rPr>
        <w:t>20</w:t>
      </w:r>
      <w:r>
        <w:rPr>
          <w:bCs/>
        </w:rPr>
        <w:t xml:space="preserve"> </w:t>
      </w:r>
      <w:r w:rsidRPr="00326D82">
        <w:rPr>
          <w:bCs/>
        </w:rPr>
        <w:t xml:space="preserve">Sabahın erken saatlerinde sağ kolumuzu Güneş’e çevirip kollarımızı açalım. Sol kolumuz hangi yönü </w:t>
      </w:r>
      <w:r>
        <w:rPr>
          <w:bCs/>
        </w:rPr>
        <w:t>g</w:t>
      </w:r>
      <w:r w:rsidRPr="00326D82">
        <w:rPr>
          <w:bCs/>
        </w:rPr>
        <w:t>österir?</w:t>
      </w:r>
    </w:p>
    <w:p w:rsidR="00DF1424" w:rsidRPr="00B97E91" w:rsidRDefault="00DF1424" w:rsidP="001F3109">
      <w:pPr>
        <w:autoSpaceDE w:val="0"/>
        <w:autoSpaceDN w:val="0"/>
        <w:adjustRightInd w:val="0"/>
      </w:pPr>
      <w:r w:rsidRPr="00B97E91">
        <w:rPr>
          <w:b/>
          <w:bCs/>
        </w:rPr>
        <w:t>A.</w:t>
      </w:r>
      <w:r w:rsidRPr="00B97E91">
        <w:t xml:space="preserve">Doğu    </w:t>
      </w:r>
      <w:r>
        <w:t xml:space="preserve">                    </w:t>
      </w:r>
      <w:r w:rsidRPr="00B97E91">
        <w:t xml:space="preserve">    </w:t>
      </w:r>
      <w:r w:rsidRPr="00B97E91">
        <w:rPr>
          <w:b/>
          <w:bCs/>
        </w:rPr>
        <w:t>B.</w:t>
      </w:r>
      <w:r w:rsidRPr="00B97E91">
        <w:t xml:space="preserve">Batı    </w:t>
      </w:r>
      <w:r>
        <w:t xml:space="preserve">                      </w:t>
      </w:r>
      <w:r w:rsidRPr="00B97E91">
        <w:t xml:space="preserve">   </w:t>
      </w:r>
      <w:r w:rsidRPr="00B97E91">
        <w:rPr>
          <w:b/>
          <w:bCs/>
        </w:rPr>
        <w:t>C.</w:t>
      </w:r>
      <w:r w:rsidRPr="00B97E91">
        <w:t xml:space="preserve">Kuzey    </w:t>
      </w:r>
      <w:r>
        <w:t xml:space="preserve">                   </w:t>
      </w:r>
      <w:r w:rsidRPr="00B97E91">
        <w:t xml:space="preserve"> </w:t>
      </w:r>
      <w:r w:rsidRPr="00B97E91">
        <w:rPr>
          <w:b/>
          <w:bCs/>
        </w:rPr>
        <w:t>D.</w:t>
      </w:r>
      <w:r w:rsidRPr="00B97E91">
        <w:t>Güney</w:t>
      </w:r>
    </w:p>
    <w:p w:rsidR="00DF1424" w:rsidRPr="00EE319A" w:rsidRDefault="00DF1424" w:rsidP="006848D1">
      <w:pPr>
        <w:jc w:val="right"/>
        <w:rPr>
          <w:rFonts w:ascii="Comic Sans MS" w:hAnsi="Comic Sans MS"/>
          <w:sz w:val="20"/>
          <w:szCs w:val="20"/>
        </w:rPr>
      </w:pPr>
      <w:hyperlink r:id="rId7" w:history="1">
        <w:r w:rsidRPr="00987CEA"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DF1424" w:rsidRDefault="00DF1424" w:rsidP="001F3109"/>
    <w:p w:rsidR="00DF1424" w:rsidRDefault="00DF1424" w:rsidP="00867193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284.8pt;margin-top:4.75pt;width:129pt;height:43.5pt;z-index:-251659776">
            <v:textbox>
              <w:txbxContent>
                <w:p w:rsidR="00DF1424" w:rsidRDefault="00DF1424"/>
              </w:txbxContent>
            </v:textbox>
          </v:shape>
        </w:pict>
      </w:r>
    </w:p>
    <w:p w:rsidR="00DF1424" w:rsidRDefault="00DF1424" w:rsidP="00867193">
      <w:pPr>
        <w:tabs>
          <w:tab w:val="left" w:pos="930"/>
        </w:tabs>
      </w:pPr>
      <w:r>
        <w:tab/>
      </w:r>
      <w:r w:rsidRPr="00867193">
        <w:rPr>
          <w:b/>
        </w:rPr>
        <w:t>Lütfen cevaplarını tekrar kontrol ediniz.</w:t>
      </w:r>
      <w:r>
        <w:t xml:space="preserve">                      Başarılar Dilerim</w:t>
      </w:r>
    </w:p>
    <w:p w:rsidR="00DF1424" w:rsidRDefault="00DF1424" w:rsidP="00867193">
      <w:pPr>
        <w:tabs>
          <w:tab w:val="left" w:pos="930"/>
        </w:tabs>
      </w:pPr>
    </w:p>
    <w:p w:rsidR="00DF1424" w:rsidRDefault="00DF1424" w:rsidP="00867193">
      <w:pPr>
        <w:tabs>
          <w:tab w:val="left" w:pos="930"/>
        </w:tabs>
        <w:rPr>
          <w:sz w:val="18"/>
          <w:szCs w:val="18"/>
        </w:rPr>
      </w:pPr>
    </w:p>
    <w:p w:rsidR="00DF1424" w:rsidRPr="00867193" w:rsidRDefault="00DF1424" w:rsidP="00867193">
      <w:pPr>
        <w:tabs>
          <w:tab w:val="left" w:pos="930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DF1424" w:rsidRPr="00867193" w:rsidRDefault="00DF1424">
      <w:pPr>
        <w:tabs>
          <w:tab w:val="left" w:pos="930"/>
        </w:tabs>
        <w:rPr>
          <w:sz w:val="18"/>
          <w:szCs w:val="18"/>
        </w:rPr>
      </w:pPr>
    </w:p>
    <w:sectPr w:rsidR="00DF1424" w:rsidRPr="00867193" w:rsidSect="00B71D46">
      <w:pgSz w:w="11906" w:h="16838"/>
      <w:pgMar w:top="284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81770"/>
    <w:multiLevelType w:val="hybridMultilevel"/>
    <w:tmpl w:val="10A00B5E"/>
    <w:lvl w:ilvl="0" w:tplc="44584DC6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>
    <w:nsid w:val="27BA3E5A"/>
    <w:multiLevelType w:val="hybridMultilevel"/>
    <w:tmpl w:val="0958CB1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0AA6C4D"/>
    <w:multiLevelType w:val="hybridMultilevel"/>
    <w:tmpl w:val="05AAA576"/>
    <w:lvl w:ilvl="0" w:tplc="214E2072">
      <w:start w:val="1"/>
      <w:numFmt w:val="decimal"/>
      <w:lvlText w:val="%1."/>
      <w:lvlJc w:val="left"/>
      <w:pPr>
        <w:ind w:left="-356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3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5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77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49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1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3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5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374" w:hanging="180"/>
      </w:pPr>
      <w:rPr>
        <w:rFonts w:cs="Times New Roman"/>
      </w:rPr>
    </w:lvl>
  </w:abstractNum>
  <w:abstractNum w:abstractNumId="3">
    <w:nsid w:val="48203592"/>
    <w:multiLevelType w:val="hybridMultilevel"/>
    <w:tmpl w:val="8062BB42"/>
    <w:lvl w:ilvl="0" w:tplc="7CDEB756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59025F4C"/>
    <w:multiLevelType w:val="hybridMultilevel"/>
    <w:tmpl w:val="FE8279E4"/>
    <w:lvl w:ilvl="0" w:tplc="DA046B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DB7659"/>
    <w:multiLevelType w:val="hybridMultilevel"/>
    <w:tmpl w:val="85C43868"/>
    <w:lvl w:ilvl="0" w:tplc="B358E958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7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CD19C8"/>
    <w:multiLevelType w:val="hybridMultilevel"/>
    <w:tmpl w:val="F2E29102"/>
    <w:lvl w:ilvl="0" w:tplc="D73A89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7C80514"/>
    <w:multiLevelType w:val="hybridMultilevel"/>
    <w:tmpl w:val="26CCE7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9161F06"/>
    <w:multiLevelType w:val="hybridMultilevel"/>
    <w:tmpl w:val="01C6444A"/>
    <w:lvl w:ilvl="0" w:tplc="C01C9B5E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7BDB6244"/>
    <w:multiLevelType w:val="hybridMultilevel"/>
    <w:tmpl w:val="8626C8C8"/>
    <w:lvl w:ilvl="0" w:tplc="45F098D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0"/>
  </w:num>
  <w:num w:numId="7">
    <w:abstractNumId w:val="6"/>
  </w:num>
  <w:num w:numId="8">
    <w:abstractNumId w:val="8"/>
  </w:num>
  <w:num w:numId="9">
    <w:abstractNumId w:val="4"/>
  </w:num>
  <w:num w:numId="10">
    <w:abstractNumId w:val="5"/>
  </w:num>
  <w:num w:numId="11">
    <w:abstractNumId w:val="7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317C"/>
    <w:rsid w:val="00005846"/>
    <w:rsid w:val="00017956"/>
    <w:rsid w:val="001710D8"/>
    <w:rsid w:val="0019168D"/>
    <w:rsid w:val="001E0D8F"/>
    <w:rsid w:val="001F2F4B"/>
    <w:rsid w:val="001F3109"/>
    <w:rsid w:val="00213CBA"/>
    <w:rsid w:val="00235166"/>
    <w:rsid w:val="00286663"/>
    <w:rsid w:val="00290855"/>
    <w:rsid w:val="002E6C2A"/>
    <w:rsid w:val="002E6FE3"/>
    <w:rsid w:val="00326D82"/>
    <w:rsid w:val="00345E3A"/>
    <w:rsid w:val="00352CB4"/>
    <w:rsid w:val="00384C64"/>
    <w:rsid w:val="003D6279"/>
    <w:rsid w:val="0040580B"/>
    <w:rsid w:val="00427101"/>
    <w:rsid w:val="004577AD"/>
    <w:rsid w:val="00460EAC"/>
    <w:rsid w:val="004A18BC"/>
    <w:rsid w:val="004B31A1"/>
    <w:rsid w:val="004C257C"/>
    <w:rsid w:val="0064317C"/>
    <w:rsid w:val="006544EC"/>
    <w:rsid w:val="006848D1"/>
    <w:rsid w:val="00693C97"/>
    <w:rsid w:val="006C2EE1"/>
    <w:rsid w:val="006F5FE2"/>
    <w:rsid w:val="00723B08"/>
    <w:rsid w:val="0077498A"/>
    <w:rsid w:val="00867193"/>
    <w:rsid w:val="008929E0"/>
    <w:rsid w:val="008A53AB"/>
    <w:rsid w:val="008E4558"/>
    <w:rsid w:val="00901EF0"/>
    <w:rsid w:val="0091506E"/>
    <w:rsid w:val="00987CEA"/>
    <w:rsid w:val="009A5B90"/>
    <w:rsid w:val="009E537D"/>
    <w:rsid w:val="00A5118A"/>
    <w:rsid w:val="00AC1B9B"/>
    <w:rsid w:val="00B7100B"/>
    <w:rsid w:val="00B71316"/>
    <w:rsid w:val="00B71D46"/>
    <w:rsid w:val="00B97E91"/>
    <w:rsid w:val="00BB3096"/>
    <w:rsid w:val="00C571F6"/>
    <w:rsid w:val="00C67960"/>
    <w:rsid w:val="00D514C9"/>
    <w:rsid w:val="00D835DD"/>
    <w:rsid w:val="00DB3AE6"/>
    <w:rsid w:val="00DF1424"/>
    <w:rsid w:val="00E65E77"/>
    <w:rsid w:val="00E9273C"/>
    <w:rsid w:val="00EB6FBB"/>
    <w:rsid w:val="00EE319A"/>
    <w:rsid w:val="00F1314F"/>
    <w:rsid w:val="00F35FF3"/>
    <w:rsid w:val="00F673B9"/>
    <w:rsid w:val="00F77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17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4317C"/>
    <w:pPr>
      <w:ind w:left="720"/>
      <w:contextualSpacing/>
    </w:pPr>
  </w:style>
  <w:style w:type="paragraph" w:styleId="NoSpacing">
    <w:name w:val="No Spacing"/>
    <w:uiPriority w:val="99"/>
    <w:qFormat/>
    <w:rsid w:val="00F1314F"/>
    <w:rPr>
      <w:lang w:eastAsia="en-US"/>
    </w:rPr>
  </w:style>
  <w:style w:type="paragraph" w:customStyle="1" w:styleId="Default">
    <w:name w:val="Default"/>
    <w:uiPriority w:val="99"/>
    <w:rsid w:val="009E537D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908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0855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6848D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7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2</Pages>
  <Words>828</Words>
  <Characters>4725</Characters>
  <Application>Microsoft Office Outlook</Application>
  <DocSecurity>0</DocSecurity>
  <Lines>0</Lines>
  <Paragraphs>0</Paragraphs>
  <ScaleCrop>false</ScaleCrop>
  <Company>DELTA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DELTAM</dc:creator>
  <cp:keywords>www.sorubak.com</cp:keywords>
  <dc:description/>
  <cp:lastModifiedBy>edanur</cp:lastModifiedBy>
  <cp:revision>21</cp:revision>
  <cp:lastPrinted>2015-01-01T21:58:00Z</cp:lastPrinted>
  <dcterms:created xsi:type="dcterms:W3CDTF">2014-12-22T18:28:00Z</dcterms:created>
  <dcterms:modified xsi:type="dcterms:W3CDTF">2015-01-01T22:14:00Z</dcterms:modified>
</cp:coreProperties>
</file>