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group id="Grup 1" o:spid="_x0000_s1026" style="position:absolute;margin-left:-41.35pt;margin-top:-5.1pt;width:538.5pt;height:37.6pt;z-index:251650048" coordsize="68389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">
            <v:rect id="Rectangle 8" o:spid="_x0000_s1027" style="position:absolute;width:34290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A70C23" w:rsidRPr="002C28D3" w:rsidRDefault="00A70C23" w:rsidP="00DE1D1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AD  SOYAD</w:t>
                    </w:r>
                    <w:r w:rsidRPr="002C28D3">
                      <w:rPr>
                        <w:b/>
                      </w:rPr>
                      <w:t xml:space="preserve"> :</w:t>
                    </w:r>
                  </w:p>
                </w:txbxContent>
              </v:textbox>
            </v:rect>
            <v:rect id="Rectangle 9" o:spid="_x0000_s1028" style="position:absolute;top:2381;width:3429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A70C23" w:rsidRPr="002C28D3" w:rsidRDefault="00A70C23" w:rsidP="00DE1D13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SINIF:                                                   N</w:t>
                    </w:r>
                    <w:r>
                      <w:rPr>
                        <w:b/>
                      </w:rPr>
                      <w:t>O</w:t>
                    </w:r>
                    <w:r w:rsidRPr="002C28D3">
                      <w:rPr>
                        <w:b/>
                      </w:rPr>
                      <w:t>:</w:t>
                    </w:r>
                  </w:p>
                </w:txbxContent>
              </v:textbox>
            </v:rect>
            <v:rect id="Rectangle 10" o:spid="_x0000_s1029" style="position:absolute;left:34290;top:2381;width:34099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A70C23" w:rsidRPr="002C28D3" w:rsidRDefault="00A70C23" w:rsidP="00DE1D13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PUAN:</w:t>
                    </w:r>
                    <w:r>
                      <w:rPr>
                        <w:b/>
                      </w:rPr>
                      <w:t xml:space="preserve">                                           NOT:</w:t>
                    </w:r>
                  </w:p>
                </w:txbxContent>
              </v:textbox>
            </v:rect>
            <v:rect id="Rectangle 11" o:spid="_x0000_s1030" style="position:absolute;left:34290;width:3409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A70C23" w:rsidRDefault="00A70C23" w:rsidP="00DE1D1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TARİH:   22.12.</w:t>
                    </w:r>
                    <w:r w:rsidRPr="002C28D3">
                      <w:rPr>
                        <w:b/>
                      </w:rPr>
                      <w:t>201</w:t>
                    </w:r>
                    <w:r>
                      <w:rPr>
                        <w:b/>
                      </w:rPr>
                      <w:t>4</w:t>
                    </w:r>
                  </w:p>
                  <w:p w:rsidR="00A70C23" w:rsidRPr="002C28D3" w:rsidRDefault="00A70C23" w:rsidP="00DE1D13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</w:p>
    <w:p w:rsidR="00A70C23" w:rsidRDefault="00A70C23" w:rsidP="006D7CF1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6D7CF1">
      <w:pPr>
        <w:pStyle w:val="NoSpacing"/>
        <w:rPr>
          <w:rFonts w:ascii="Times New Roman" w:hAnsi="Times New Roman"/>
          <w:b/>
        </w:rPr>
      </w:pPr>
      <w:r w:rsidRPr="006D7CF1">
        <w:rPr>
          <w:rFonts w:ascii="Times New Roman" w:hAnsi="Times New Roman"/>
          <w:b/>
          <w:bCs/>
        </w:rPr>
        <w:t>A) Aşağıdaki boşlukları şeklin içinde bulunan kelimelerden uygun olanları ile doldurunuz.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</w:rPr>
        <w:t>(10</w:t>
      </w:r>
      <w:r>
        <w:rPr>
          <w:rFonts w:ascii="Times New Roman" w:hAnsi="Times New Roman"/>
          <w:b/>
        </w:rPr>
        <w:t xml:space="preserve"> x 1 = 10</w:t>
      </w:r>
      <w:r w:rsidRPr="00BE525A">
        <w:rPr>
          <w:rFonts w:ascii="Times New Roman" w:hAnsi="Times New Roman"/>
          <w:b/>
        </w:rPr>
        <w:t xml:space="preserve"> puan)</w:t>
      </w:r>
    </w:p>
    <w:p w:rsidR="00A70C23" w:rsidRDefault="00A70C23" w:rsidP="006D7CF1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1" type="#_x0000_t202" style="position:absolute;margin-left:36.3pt;margin-top:2.05pt;width:384pt;height:33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">
            <v:textbox>
              <w:txbxContent>
                <w:p w:rsidR="00A70C23" w:rsidRDefault="00A70C23" w:rsidP="006D7CF1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m</w:t>
                  </w:r>
                  <w:r w:rsidRPr="006D7CF1">
                    <w:rPr>
                      <w:rFonts w:ascii="Times New Roman" w:hAnsi="Times New Roman"/>
                      <w:b/>
                    </w:rPr>
                    <w:t>illi kültür – I. İnönü – vatan – çeyiz -  gazi – Amasya – kültür –</w:t>
                  </w:r>
                </w:p>
                <w:p w:rsidR="00A70C23" w:rsidRPr="006D7CF1" w:rsidRDefault="00A70C23" w:rsidP="006D7CF1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D7CF1">
                    <w:rPr>
                      <w:rFonts w:ascii="Times New Roman" w:hAnsi="Times New Roman"/>
                      <w:b/>
                    </w:rPr>
                    <w:t>akraba – Erzurum Kongresi -Başkomutanlık Meydan Muharebesi</w:t>
                  </w:r>
                </w:p>
                <w:p w:rsidR="00A70C23" w:rsidRDefault="00A70C23"/>
              </w:txbxContent>
            </v:textbox>
          </v:shape>
        </w:pict>
      </w:r>
    </w:p>
    <w:p w:rsidR="00A70C23" w:rsidRDefault="00A70C23" w:rsidP="006D7CF1">
      <w:pPr>
        <w:pStyle w:val="NoSpacing"/>
        <w:rPr>
          <w:rFonts w:ascii="Times New Roman" w:hAnsi="Times New Roman"/>
        </w:rPr>
      </w:pPr>
    </w:p>
    <w:p w:rsidR="00A70C23" w:rsidRDefault="00A70C23" w:rsidP="006D7CF1">
      <w:pPr>
        <w:pStyle w:val="NoSpacing"/>
        <w:rPr>
          <w:rFonts w:ascii="Times New Roman" w:hAnsi="Times New Roman"/>
        </w:rPr>
      </w:pP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 w:rsidRPr="007B3197">
        <w:rPr>
          <w:rFonts w:ascii="Times New Roman" w:hAnsi="Times New Roman"/>
          <w:b/>
        </w:rPr>
        <w:t>1.</w:t>
      </w:r>
      <w:r w:rsidRPr="006D7CF1">
        <w:rPr>
          <w:rFonts w:ascii="Times New Roman" w:hAnsi="Times New Roman"/>
        </w:rPr>
        <w:t xml:space="preserve"> Bizi diğer milletlerden ayıran en önemli unsurumuz   ………………….dür.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 w:rsidRPr="007B3197">
        <w:rPr>
          <w:rFonts w:ascii="Times New Roman" w:hAnsi="Times New Roman"/>
          <w:b/>
          <w:color w:val="000000"/>
        </w:rPr>
        <w:t xml:space="preserve">  2.</w:t>
      </w:r>
      <w:r w:rsidRPr="006D7CF1">
        <w:rPr>
          <w:rFonts w:ascii="Times New Roman" w:hAnsi="Times New Roman"/>
          <w:color w:val="000000"/>
        </w:rPr>
        <w:t xml:space="preserve"> Savaştan sağ olarak dönen kişilere  ………….denir.  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 w:rsidRPr="007B3197">
        <w:rPr>
          <w:rFonts w:ascii="Times New Roman" w:hAnsi="Times New Roman"/>
          <w:b/>
          <w:color w:val="000000"/>
        </w:rPr>
        <w:t xml:space="preserve">  3.</w:t>
      </w:r>
      <w:r w:rsidRPr="006D7CF1">
        <w:rPr>
          <w:rFonts w:ascii="Times New Roman" w:hAnsi="Times New Roman"/>
          <w:color w:val="000000"/>
        </w:rPr>
        <w:t xml:space="preserve"> Kan veya evlilik yoluyla birbirine bağlı olan kimselere  …………….denir.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4.</w:t>
      </w:r>
      <w:r w:rsidRPr="006D7CF1">
        <w:rPr>
          <w:rFonts w:ascii="Times New Roman" w:hAnsi="Times New Roman"/>
          <w:color w:val="000000"/>
        </w:rPr>
        <w:t xml:space="preserve"> Gelin için hazırlanan her türlü eşyaya  ………………denir.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5.</w:t>
      </w:r>
      <w:r w:rsidRPr="006D7CF1">
        <w:rPr>
          <w:rFonts w:ascii="Times New Roman" w:hAnsi="Times New Roman"/>
          <w:color w:val="000000"/>
        </w:rPr>
        <w:t xml:space="preserve">…………………tüm yurdu ilgilendiren kararlar alındığı için milli bir kongredir.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6.</w:t>
      </w:r>
      <w:r w:rsidRPr="006D7CF1">
        <w:rPr>
          <w:rFonts w:ascii="Times New Roman" w:hAnsi="Times New Roman"/>
          <w:color w:val="000000"/>
        </w:rPr>
        <w:t xml:space="preserve"> Bir milletin üzerinde yaşadığı , sınırları belli toprak parçasına  …………….. denir.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7.</w:t>
      </w:r>
      <w:r w:rsidRPr="006D7CF1">
        <w:rPr>
          <w:rFonts w:ascii="Times New Roman" w:hAnsi="Times New Roman"/>
          <w:color w:val="000000"/>
        </w:rPr>
        <w:t xml:space="preserve"> Bir topluma özgü düşünce ve sanat eserlerinin bütününe ………………denir.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8.</w:t>
      </w:r>
      <w:r w:rsidRPr="006D7CF1">
        <w:rPr>
          <w:rFonts w:ascii="Times New Roman" w:hAnsi="Times New Roman"/>
          <w:color w:val="000000"/>
        </w:rPr>
        <w:t xml:space="preserve">Atatürk “Ordular, ilk hedefiniz Akdeniz’dir.” </w:t>
      </w:r>
      <w:r>
        <w:rPr>
          <w:rFonts w:ascii="Times New Roman" w:hAnsi="Times New Roman"/>
          <w:color w:val="000000"/>
        </w:rPr>
        <w:t>emrini……………………………………..’nde ver</w:t>
      </w:r>
      <w:r w:rsidRPr="006D7CF1">
        <w:rPr>
          <w:rFonts w:ascii="Times New Roman" w:hAnsi="Times New Roman"/>
          <w:color w:val="000000"/>
        </w:rPr>
        <w:t>miştir.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  </w:t>
      </w:r>
      <w:r w:rsidRPr="007B3197">
        <w:rPr>
          <w:rFonts w:ascii="Times New Roman" w:hAnsi="Times New Roman"/>
          <w:b/>
          <w:color w:val="000000"/>
        </w:rPr>
        <w:t>9.</w:t>
      </w:r>
      <w:r w:rsidRPr="006D7CF1">
        <w:rPr>
          <w:rFonts w:ascii="Times New Roman" w:hAnsi="Times New Roman"/>
          <w:color w:val="000000"/>
        </w:rPr>
        <w:t xml:space="preserve">  Atatürk Kurtuluş mücadelesi için ilk çağrıyı  …………………….  ilimizden yapmıştır.  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3366FF"/>
        </w:rPr>
      </w:pPr>
      <w:r w:rsidRPr="007B3197">
        <w:rPr>
          <w:rFonts w:ascii="Times New Roman" w:hAnsi="Times New Roman"/>
          <w:b/>
          <w:color w:val="000000"/>
        </w:rPr>
        <w:t>10.</w:t>
      </w:r>
      <w:r w:rsidRPr="006D7CF1">
        <w:rPr>
          <w:rFonts w:ascii="Times New Roman" w:hAnsi="Times New Roman"/>
          <w:color w:val="000000"/>
        </w:rPr>
        <w:t xml:space="preserve">  Türk ordusunun Kurtuluş Savaşı’nda kazandığı ilk zafer ……………………Savaşı’dır.</w:t>
      </w:r>
    </w:p>
    <w:p w:rsidR="00A70C23" w:rsidRDefault="00A70C23" w:rsidP="006D7CF1">
      <w:pPr>
        <w:pStyle w:val="NoSpacing"/>
        <w:rPr>
          <w:rFonts w:ascii="Times New Roman" w:hAnsi="Times New Roman"/>
          <w:b/>
          <w:color w:val="000000"/>
        </w:rPr>
      </w:pPr>
    </w:p>
    <w:p w:rsidR="00A70C23" w:rsidRPr="007B3197" w:rsidRDefault="00A70C23" w:rsidP="006D7CF1">
      <w:pPr>
        <w:pStyle w:val="NoSpacing"/>
        <w:rPr>
          <w:rFonts w:ascii="Times New Roman" w:hAnsi="Times New Roman"/>
          <w:sz w:val="19"/>
          <w:szCs w:val="19"/>
        </w:rPr>
      </w:pPr>
      <w:r w:rsidRPr="006D7CF1">
        <w:rPr>
          <w:rFonts w:ascii="Times New Roman" w:hAnsi="Times New Roman"/>
          <w:b/>
          <w:color w:val="000000"/>
        </w:rPr>
        <w:t>B) Aşağıdaki ifadelerden doğru olanları ( D ), yanlış olanları ( Y ) ile gösteriniz.</w:t>
      </w:r>
      <w:r>
        <w:rPr>
          <w:rFonts w:ascii="Times New Roman" w:hAnsi="Times New Roman"/>
          <w:b/>
          <w:color w:val="000000"/>
        </w:rPr>
        <w:t xml:space="preserve"> </w:t>
      </w:r>
      <w:r w:rsidRPr="007B3197">
        <w:rPr>
          <w:rFonts w:ascii="Times New Roman" w:hAnsi="Times New Roman"/>
          <w:b/>
          <w:sz w:val="19"/>
          <w:szCs w:val="19"/>
        </w:rPr>
        <w:t>( 10 x 1 = 10 puan )</w:t>
      </w: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  </w:t>
      </w:r>
      <w:r w:rsidRPr="007B3197">
        <w:rPr>
          <w:rFonts w:ascii="Times New Roman" w:hAnsi="Times New Roman"/>
          <w:b/>
        </w:rPr>
        <w:t>1. (     )</w:t>
      </w:r>
      <w:r w:rsidRPr="006D7CF1">
        <w:rPr>
          <w:rFonts w:ascii="Times New Roman" w:hAnsi="Times New Roman"/>
          <w:color w:val="000000"/>
        </w:rPr>
        <w:t>Kültür zamanla değişime uğrar.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</w:t>
      </w:r>
      <w:r w:rsidRPr="007B3197">
        <w:rPr>
          <w:rFonts w:ascii="Times New Roman" w:hAnsi="Times New Roman"/>
          <w:b/>
        </w:rPr>
        <w:t>2. (     )</w:t>
      </w:r>
      <w:r w:rsidRPr="006D7CF1">
        <w:rPr>
          <w:rFonts w:ascii="Times New Roman" w:hAnsi="Times New Roman"/>
        </w:rPr>
        <w:t xml:space="preserve">Kişilerin yaşamlarıyla ilgili anlattıklarını kaydederek yapılan araştırma yöntemine sözlü tarih yöntemi denir.  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3. (     )</w:t>
      </w:r>
      <w:r w:rsidRPr="006D7CF1">
        <w:rPr>
          <w:rFonts w:ascii="Times New Roman" w:hAnsi="Times New Roman"/>
          <w:color w:val="000000"/>
        </w:rPr>
        <w:t>Mustafa Kemal, 19 Mayıs 1919’da Bandırma Vapuru ile Samsun’a ulaştı.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4. (     )</w:t>
      </w:r>
      <w:r w:rsidRPr="006D7CF1">
        <w:rPr>
          <w:rFonts w:ascii="Times New Roman" w:hAnsi="Times New Roman"/>
        </w:rPr>
        <w:t xml:space="preserve"> Kurtuluş Savaşı’nın başlangıcı Sivas Kongresi’nin yapılmasıdır.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5. (     )</w:t>
      </w:r>
      <w:r w:rsidRPr="006D7CF1">
        <w:rPr>
          <w:rFonts w:ascii="Times New Roman" w:hAnsi="Times New Roman"/>
        </w:rPr>
        <w:t xml:space="preserve">Mustafa Kemal, ilk kongreyi Sivas’ta yapmıştır.       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6. (     )</w:t>
      </w:r>
      <w:r w:rsidRPr="006D7CF1">
        <w:rPr>
          <w:rFonts w:ascii="Times New Roman" w:hAnsi="Times New Roman"/>
          <w:color w:val="000000"/>
        </w:rPr>
        <w:t xml:space="preserve">23 Nisan 1923 ‘te Cumhuriyet ilan edilmiştir. 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7. (     )</w:t>
      </w:r>
      <w:r w:rsidRPr="006D7CF1">
        <w:rPr>
          <w:rFonts w:ascii="Times New Roman" w:hAnsi="Times New Roman"/>
        </w:rPr>
        <w:t xml:space="preserve"> Ağaç dalları yön bulmamıza yardımcı olur.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8. (     )</w:t>
      </w:r>
      <w:r w:rsidRPr="006D7CF1">
        <w:rPr>
          <w:rFonts w:ascii="Times New Roman" w:hAnsi="Times New Roman"/>
        </w:rPr>
        <w:t xml:space="preserve"> Kutup Yıldızı’nın diğer adı Demirkazık’tır.</w:t>
      </w: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  <w:r w:rsidRPr="007B3197">
        <w:rPr>
          <w:rFonts w:ascii="Times New Roman" w:hAnsi="Times New Roman"/>
          <w:b/>
        </w:rPr>
        <w:t xml:space="preserve">  9. (     )</w:t>
      </w:r>
      <w:r w:rsidRPr="006D7CF1">
        <w:rPr>
          <w:rFonts w:ascii="Times New Roman" w:hAnsi="Times New Roman"/>
        </w:rPr>
        <w:t xml:space="preserve"> Fotoğraflar bize geçmişimiz hakkında bilgiler verir.</w:t>
      </w:r>
    </w:p>
    <w:p w:rsidR="00A70C23" w:rsidRDefault="00A70C23" w:rsidP="006D7CF1">
      <w:pPr>
        <w:pStyle w:val="NoSpacing"/>
        <w:rPr>
          <w:rFonts w:ascii="Times New Roman" w:hAnsi="Times New Roman"/>
          <w:color w:val="000000"/>
        </w:rPr>
      </w:pPr>
      <w:r w:rsidRPr="007B3197">
        <w:rPr>
          <w:rFonts w:ascii="Times New Roman" w:hAnsi="Times New Roman"/>
          <w:b/>
        </w:rPr>
        <w:t>10. (     )</w:t>
      </w:r>
      <w:r w:rsidRPr="006D7CF1">
        <w:rPr>
          <w:rFonts w:ascii="Times New Roman" w:hAnsi="Times New Roman"/>
          <w:color w:val="000000"/>
        </w:rPr>
        <w:t>Soy ağacı çalışması, bir kişinin ailesinin tanıtılması amacıyla yapılan çalışmalardan biridir.</w:t>
      </w:r>
    </w:p>
    <w:p w:rsidR="00A70C23" w:rsidRDefault="00A70C23" w:rsidP="006D7CF1">
      <w:pPr>
        <w:pStyle w:val="NoSpacing"/>
        <w:rPr>
          <w:rFonts w:ascii="Times New Roman" w:hAnsi="Times New Roman"/>
          <w:color w:val="000000"/>
        </w:rPr>
      </w:pPr>
    </w:p>
    <w:p w:rsidR="00A70C23" w:rsidRDefault="00A70C23" w:rsidP="00FA238B">
      <w:pPr>
        <w:pStyle w:val="NoSpacing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</w:rPr>
        <w:t xml:space="preserve">C) </w:t>
      </w:r>
      <w:r w:rsidRPr="00FA238B">
        <w:rPr>
          <w:rFonts w:ascii="Times New Roman" w:hAnsi="Times New Roman"/>
          <w:b/>
        </w:rPr>
        <w:t xml:space="preserve">Mustafa Kemal’in, Kurtuluş Savaşı’nda </w:t>
      </w:r>
      <w:r w:rsidRPr="00FA238B">
        <w:rPr>
          <w:rFonts w:ascii="Times New Roman" w:hAnsi="Times New Roman"/>
          <w:b/>
          <w:u w:val="single"/>
        </w:rPr>
        <w:t xml:space="preserve">izlediği yolun </w:t>
      </w:r>
      <w:r w:rsidRPr="00FA238B">
        <w:rPr>
          <w:rFonts w:ascii="Times New Roman" w:hAnsi="Times New Roman"/>
          <w:b/>
        </w:rPr>
        <w:t>şehirlerinin ismini kutulara yazınız</w:t>
      </w:r>
      <w:r w:rsidRPr="006D7CF1">
        <w:rPr>
          <w:rFonts w:ascii="Times New Roman" w:hAnsi="Times New Roman"/>
        </w:rPr>
        <w:t>.</w:t>
      </w:r>
    </w:p>
    <w:p w:rsidR="00A70C23" w:rsidRPr="006D7CF1" w:rsidRDefault="00A70C23" w:rsidP="00FA238B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6 x 2 = 12</w:t>
      </w:r>
      <w:r w:rsidRPr="00BE525A">
        <w:rPr>
          <w:rFonts w:ascii="Times New Roman" w:hAnsi="Times New Roman"/>
          <w:b/>
        </w:rPr>
        <w:t xml:space="preserve"> puan)</w:t>
      </w:r>
      <w:r w:rsidRPr="00C51FE6">
        <w:rPr>
          <w:rFonts w:ascii="Times New Roman" w:hAnsi="Times New Roman"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i1025" type="#_x0000_t75" style="width:459.75pt;height:134.25pt;visibility:visible">
            <v:imagedata r:id="rId7" o:title=""/>
          </v:shape>
        </w:pict>
      </w: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D) Aşağıdaki olaylar </w:t>
      </w:r>
      <w:r w:rsidRPr="00BE525A">
        <w:rPr>
          <w:rFonts w:ascii="Times New Roman" w:hAnsi="Times New Roman"/>
          <w:b/>
          <w:bCs/>
        </w:rPr>
        <w:t>kronolojik olarak sıralayını</w:t>
      </w:r>
      <w:r>
        <w:rPr>
          <w:rFonts w:ascii="Times New Roman" w:hAnsi="Times New Roman"/>
          <w:b/>
          <w:bCs/>
        </w:rPr>
        <w:t xml:space="preserve">z. </w:t>
      </w:r>
      <w:r w:rsidRPr="00BE525A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5 x 2 = 10</w:t>
      </w:r>
      <w:r w:rsidRPr="00BE525A">
        <w:rPr>
          <w:rFonts w:ascii="Times New Roman" w:hAnsi="Times New Roman"/>
          <w:b/>
        </w:rPr>
        <w:t xml:space="preserve"> puan)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Cs/>
        </w:rPr>
      </w:pPr>
      <w:r w:rsidRPr="00BE525A">
        <w:rPr>
          <w:rFonts w:ascii="Times New Roman" w:hAnsi="Times New Roman"/>
          <w:bCs/>
        </w:rPr>
        <w:t>- Atatürk'ün doğumu ;..........................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Cs/>
        </w:rPr>
      </w:pPr>
      <w:r w:rsidRPr="00BE525A">
        <w:rPr>
          <w:rFonts w:ascii="Times New Roman" w:hAnsi="Times New Roman"/>
          <w:bCs/>
        </w:rPr>
        <w:t>- Atatürk'ün ölümü ;..........................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Cs/>
        </w:rPr>
      </w:pPr>
      <w:r w:rsidRPr="00BE525A">
        <w:rPr>
          <w:rFonts w:ascii="Times New Roman" w:hAnsi="Times New Roman"/>
          <w:bCs/>
        </w:rPr>
        <w:t>- Cumhuriyet'in ilanı ;..........................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Cs/>
        </w:rPr>
      </w:pPr>
      <w:r w:rsidRPr="00BE525A">
        <w:rPr>
          <w:rFonts w:ascii="Times New Roman" w:hAnsi="Times New Roman"/>
          <w:bCs/>
        </w:rPr>
        <w:t>- TBMM'nin açılışı ;..........................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Cs/>
        </w:rPr>
        <w:t>- Milli Mücadele'yi başlatmak için Atatürk'ün Samsun'a çıkışı ;..........................</w:t>
      </w: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E) </w:t>
      </w:r>
      <w:r w:rsidRPr="00FA238B">
        <w:rPr>
          <w:rFonts w:ascii="Times New Roman" w:hAnsi="Times New Roman"/>
          <w:b/>
        </w:rPr>
        <w:t xml:space="preserve">Aşağıdaki haritaya göre, istenen yönlerdeki illerin isimlerini yazınız. </w:t>
      </w:r>
      <w:r w:rsidRPr="00BE525A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8 x 1 = 8</w:t>
      </w:r>
      <w:r w:rsidRPr="00BE525A">
        <w:rPr>
          <w:rFonts w:ascii="Times New Roman" w:hAnsi="Times New Roman"/>
          <w:b/>
        </w:rPr>
        <w:t xml:space="preserve"> puan)</w:t>
      </w:r>
    </w:p>
    <w:p w:rsidR="00A70C23" w:rsidRPr="00FA238B" w:rsidRDefault="00A70C23" w:rsidP="00FA238B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Grup 15" o:spid="_x0000_s1032" style="position:absolute;margin-left:-23.6pt;margin-top:6pt;width:509.45pt;height:123pt;z-index:251654144" coordorigin="671,1619" coordsize="10620,159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">
            <v:shape id="Picture 39" o:spid="_x0000_s1033" type="#_x0000_t75" alt="Turkey" style="position:absolute;left:671;top:1619;width:5040;height:159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Aci3CAAAA2wAAAA8AAABkcnMvZG93bnJldi54bWxET0trwkAQvhf8D8sUvIjZ6CFIzCpFsdij&#10;2greptnJg2ZnQ3araX69Kwi9zcf3nGzdm0ZcqXO1ZQWzKAZBnFtdc6ng87SbLkA4j6yxsUwK/sjB&#10;ejV6yTDV9sYHuh59KUIIuxQVVN63qZQur8igi2xLHLjCdgZ9gF0pdYe3EG4aOY/jRBqsOTRU2NKm&#10;ovzn+GsUfJy/vy71O+e93m7M5DQUw9xLpcav/dsShKfe/4uf7r0O8xN4/BIOkK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AHItwgAAANsAAAAPAAAAAAAAAAAAAAAAAJ8C&#10;AABkcnMvZG93bnJldi54bWxQSwUGAAAAAAQABAD3AAAAjgMAAAAA&#10;" stroked="t" strokecolor="#930" strokeweight="1.25pt">
              <v:imagedata r:id="rId8" o:title="" gain="1.25" blacklevel="4588f"/>
            </v:shape>
            <v:rect id="Rectangle 40" o:spid="_x0000_s1034" style="position:absolute;left:5891;top:1619;width:5400;height:15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9Vk8EA&#10;AADbAAAADwAAAGRycy9kb3ducmV2LnhtbERPS2vCQBC+F/oflin0VjcWbCW6kVDa6q0aBa9DdvLQ&#10;7OySXWP8992C0Nt8fM9ZrkbTiYF631pWMJ0kIIhLq1uuFRz2Xy9zED4ga+wsk4IbeVhljw9LTLW9&#10;8o6GItQihrBPUUETgkul9GVDBv3EOuLIVbY3GCLsa6l7vMZw08nXJHmTBluODQ06+mioPBcXo2C2&#10;piPNTpfNtqPBVfln/vPtcqWen8Z8ASLQGP7Fd/dGx/nv8PdLPEB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vVZPBAAAA2wAAAA8AAAAAAAAAAAAAAAAAmAIAAGRycy9kb3du&#10;cmV2LnhtbFBLBQYAAAAABAAEAPUAAACGAwAAAAA=&#10;" strokeweight="1.25pt">
              <v:textbox>
                <w:txbxContent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A238B">
                      <w:rPr>
                        <w:rFonts w:ascii="Times New Roman" w:hAnsi="Times New Roman"/>
                      </w:rPr>
                      <w:t xml:space="preserve">Kuzey:  </w:t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ab/>
                      <w:t xml:space="preserve">Kuzey batı: </w:t>
                    </w: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A238B">
                      <w:rPr>
                        <w:rFonts w:ascii="Times New Roman" w:hAnsi="Times New Roman"/>
                      </w:rPr>
                      <w:t xml:space="preserve">Güney:  </w:t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ab/>
                      <w:t>Kuzey doğu:</w:t>
                    </w: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A238B">
                      <w:rPr>
                        <w:rFonts w:ascii="Times New Roman" w:hAnsi="Times New Roman"/>
                      </w:rPr>
                      <w:t xml:space="preserve">Doğu:  </w:t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 xml:space="preserve">Güney batı: </w:t>
                    </w: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</w:p>
                  <w:p w:rsidR="00A70C23" w:rsidRPr="00FA238B" w:rsidRDefault="00A70C23" w:rsidP="00FA238B">
                    <w:pPr>
                      <w:pStyle w:val="NoSpacing"/>
                      <w:rPr>
                        <w:rFonts w:ascii="Times New Roman" w:hAnsi="Times New Roman"/>
                      </w:rPr>
                    </w:pPr>
                    <w:r w:rsidRPr="00FA238B">
                      <w:rPr>
                        <w:rFonts w:ascii="Times New Roman" w:hAnsi="Times New Roman"/>
                      </w:rPr>
                      <w:t xml:space="preserve">Batı: </w:t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ab/>
                    </w:r>
                    <w:r>
                      <w:rPr>
                        <w:rFonts w:ascii="Times New Roman" w:hAnsi="Times New Roman"/>
                      </w:rPr>
                      <w:tab/>
                    </w:r>
                    <w:r w:rsidRPr="00FA238B">
                      <w:rPr>
                        <w:rFonts w:ascii="Times New Roman" w:hAnsi="Times New Roman"/>
                      </w:rPr>
                      <w:t>Güney doğu:</w:t>
                    </w:r>
                  </w:p>
                  <w:p w:rsidR="00A70C23" w:rsidRDefault="00A70C23" w:rsidP="00FA238B">
                    <w:pPr>
                      <w:ind w:right="-120"/>
                      <w:rPr>
                        <w:rFonts w:ascii="Comic Sans MS" w:hAnsi="Comic Sans MS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</w:p>
    <w:p w:rsidR="00A70C23" w:rsidRDefault="00A70C23" w:rsidP="006D7CF1">
      <w:pPr>
        <w:pStyle w:val="NoSpacing"/>
        <w:rPr>
          <w:rFonts w:ascii="Times New Roman" w:hAnsi="Times New Roman"/>
          <w:color w:val="000000"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Default="00A70C23" w:rsidP="00FA238B">
      <w:pPr>
        <w:pStyle w:val="NoSpacing"/>
        <w:rPr>
          <w:rFonts w:ascii="Times New Roman" w:hAnsi="Times New Roman"/>
          <w:b/>
        </w:rPr>
      </w:pPr>
    </w:p>
    <w:p w:rsidR="00A70C23" w:rsidRPr="00FA238B" w:rsidRDefault="00A70C23" w:rsidP="00FA238B">
      <w:pPr>
        <w:pStyle w:val="NoSpacing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group id="_x0000_s1035" style="position:absolute;margin-left:243.9pt;margin-top:.4pt;width:281.35pt;height:160.1pt;z-index:251652096" coordorigin="6611,9899" coordsize="5030,3527">
            <v:group id="_x0000_s1036" style="position:absolute;left:6611;top:10186;width:4592;height:3240" coordorigin="6071,5939" coordsize="4686,3331">
              <v:rect id="_x0000_s1037" style="position:absolute;left:6071;top:5939;width:4680;height:3317" fillcolor="silver" strokecolor="#930" strokeweight="1.25pt">
                <v:fill opacity="22282f"/>
              </v:rect>
              <v:roundrect id="_x0000_s1038" style="position:absolute;left:7691;top:7019;width:1620;height:1080" arcsize="10923f" fillcolor="#ff9">
                <v:textbox style="mso-next-textbox:#_x0000_s1038">
                  <w:txbxContent>
                    <w:p w:rsidR="00A70C23" w:rsidRPr="00015C5F" w:rsidRDefault="00A70C23" w:rsidP="00FA238B">
                      <w:pPr>
                        <w:spacing w:after="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70C23" w:rsidRPr="002A0266" w:rsidRDefault="00A70C23" w:rsidP="00FA238B">
                      <w:pPr>
                        <w:spacing w:after="0"/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9" style="position:absolute;left:6071;top:5939;width:1390;height:720" arcsize="10923f" fillcolor="#cff">
                <v:fill opacity="45875f"/>
                <v:textbox style="mso-next-textbox:#_x0000_s1039">
                  <w:txbxContent>
                    <w:p w:rsidR="00A70C23" w:rsidRPr="002A0266" w:rsidRDefault="00A70C23" w:rsidP="00FA238B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Kütüphane</w:t>
                      </w:r>
                    </w:p>
                  </w:txbxContent>
                </v:textbox>
              </v:roundrect>
              <v:roundrect id="_x0000_s1040" style="position:absolute;left:7691;top:5939;width:1620;height:720" arcsize="10923f" fillcolor="#f9c">
                <v:fill opacity="26214f"/>
                <v:textbox style="mso-next-textbox:#_x0000_s1040">
                  <w:txbxContent>
                    <w:p w:rsidR="00A70C23" w:rsidRPr="002A0266" w:rsidRDefault="00A70C23" w:rsidP="00FA238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BD689B">
                        <w:rPr>
                          <w:b/>
                          <w:i/>
                        </w:rPr>
                        <w:t>Hasta</w:t>
                      </w: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ne</w:t>
                      </w:r>
                    </w:p>
                  </w:txbxContent>
                </v:textbox>
              </v:roundrect>
              <v:roundrect id="_x0000_s1041" style="position:absolute;left:6071;top:7019;width:900;height:1080" arcsize="10923f" fillcolor="silver">
                <v:fill opacity=".5"/>
                <v:textbox style="layout-flow:vertical;mso-layout-flow-alt:bottom-to-top;mso-next-textbox:#_x0000_s1041">
                  <w:txbxContent>
                    <w:p w:rsidR="00A70C23" w:rsidRPr="002A0266" w:rsidRDefault="00A70C23" w:rsidP="00FA238B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Park</w:t>
                      </w:r>
                    </w:p>
                  </w:txbxContent>
                </v:textbox>
              </v:roundrect>
              <v:roundrect id="_x0000_s1042" style="position:absolute;left:6071;top:8459;width:1260;height:811" arcsize="10923f" fillcolor="red">
                <v:fill opacity="19661f"/>
                <v:textbox style="mso-next-textbox:#_x0000_s1042">
                  <w:txbxContent>
                    <w:p w:rsidR="00A70C23" w:rsidRPr="002A0266" w:rsidRDefault="00A70C23" w:rsidP="00FA238B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Sağlık </w:t>
                      </w:r>
                    </w:p>
                    <w:p w:rsidR="00A70C23" w:rsidRPr="002A0266" w:rsidRDefault="00A70C23" w:rsidP="00FA238B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Ocağı</w:t>
                      </w:r>
                    </w:p>
                  </w:txbxContent>
                </v:textbox>
              </v:roundrect>
              <v:roundrect id="_x0000_s1043" style="position:absolute;left:7691;top:8459;width:1620;height:771" arcsize="10923f" fillcolor="#cfc">
                <v:fill opacity="45875f"/>
                <v:textbox style="mso-next-textbox:#_x0000_s1043">
                  <w:txbxContent>
                    <w:p w:rsidR="00A70C23" w:rsidRPr="002A0266" w:rsidRDefault="00A70C23" w:rsidP="00FA238B">
                      <w:pPr>
                        <w:ind w:right="-4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Stadyum</w:t>
                      </w:r>
                    </w:p>
                  </w:txbxContent>
                </v:textbox>
              </v:roundrect>
              <v:roundrect id="_x0000_s1044" style="position:absolute;left:9674;top:5939;width:1080;height:900" arcsize="10923f" fillcolor="#fc0">
                <v:fill opacity="39322f"/>
                <v:textbox style="mso-next-textbox:#_x0000_s1044">
                  <w:txbxContent>
                    <w:p w:rsidR="00A70C23" w:rsidRPr="002A0266" w:rsidRDefault="00A70C23" w:rsidP="00FA238B">
                      <w:pPr>
                        <w:ind w:left="-180" w:right="-19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 Otopark</w:t>
                      </w:r>
                    </w:p>
                  </w:txbxContent>
                </v:textbox>
              </v:roundrect>
              <v:roundrect id="_x0000_s1045" style="position:absolute;left:9674;top:8459;width:1083;height:771" arcsize="10923f" fillcolor="#9cf">
                <v:fill opacity="26214f"/>
                <v:textbox style="mso-next-textbox:#_x0000_s1045">
                  <w:txbxContent>
                    <w:p w:rsidR="00A70C23" w:rsidRPr="002A0266" w:rsidRDefault="00A70C23" w:rsidP="00FA238B">
                      <w:pPr>
                        <w:spacing w:after="0"/>
                        <w:ind w:left="-180" w:right="-180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70C23" w:rsidRPr="002A0266" w:rsidRDefault="00A70C23" w:rsidP="00FA238B">
                      <w:pPr>
                        <w:ind w:left="-180" w:right="-180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Pastane</w:t>
                      </w:r>
                    </w:p>
                  </w:txbxContent>
                </v:textbox>
              </v:roundrect>
              <v:roundrect id="_x0000_s1046" style="position:absolute;left:9674;top:7199;width:1080;height:900" arcsize="10923f" fillcolor="#c9f">
                <v:fill opacity=".5"/>
                <v:textbox style="mso-next-textbox:#_x0000_s1046">
                  <w:txbxContent>
                    <w:p w:rsidR="00A70C23" w:rsidRPr="002A0266" w:rsidRDefault="00A70C23" w:rsidP="00FA238B">
                      <w:pPr>
                        <w:spacing w:after="0"/>
                        <w:ind w:left="-18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A70C23" w:rsidRPr="002A0266" w:rsidRDefault="00A70C23" w:rsidP="00FA238B">
                      <w:pPr>
                        <w:ind w:lef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Market</w:t>
                      </w:r>
                    </w:p>
                  </w:txbxContent>
                </v:textbox>
              </v:roundrect>
            </v:group>
            <v:group id="_x0000_s1047" style="position:absolute;left:11111;top:9899;width:530;height:565" coordorigin="11111,6119" coordsize="530,565">
              <v:group id="_x0000_s1048" style="position:absolute;left:11111;top:6299;width:530;height:385" coordorigin="11111,6455" coordsize="530,385">
                <v:shape id="il_fi" o:spid="_x0000_s1049" type="#_x0000_t75" style="position:absolute;left:11028;top:6538;width:317;height:152;rotation:270">
                  <v:imagedata r:id="rId9" o:title="" cropleft="5650f" cropright="2260f"/>
                </v:shape>
                <v:shape id="il_fi" o:spid="_x0000_s1050" type="#_x0000_t75" style="position:absolute;left:11114;top:6656;width:317;height:152">
                  <v:imagedata r:id="rId9" o:title="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51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52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>
        <w:rPr>
          <w:rFonts w:ascii="Times New Roman" w:hAnsi="Times New Roman"/>
          <w:b/>
        </w:rPr>
        <w:t>F)</w:t>
      </w:r>
      <w:r w:rsidRPr="00FA238B">
        <w:rPr>
          <w:rFonts w:ascii="Times New Roman" w:hAnsi="Times New Roman"/>
          <w:b/>
        </w:rPr>
        <w:t xml:space="preserve"> Aşağıdaki cümlelerdeki boşlukları yandaki kroki</w:t>
      </w:r>
      <w:r>
        <w:rPr>
          <w:rFonts w:ascii="Times New Roman" w:hAnsi="Times New Roman"/>
          <w:b/>
        </w:rPr>
        <w:t>ye göre doldurunuz.</w:t>
      </w:r>
      <w:r w:rsidRPr="00BE525A">
        <w:rPr>
          <w:rFonts w:ascii="Times New Roman" w:hAnsi="Times New Roman"/>
          <w:b/>
        </w:rPr>
        <w:t>(10</w:t>
      </w:r>
      <w:r>
        <w:rPr>
          <w:rFonts w:ascii="Times New Roman" w:hAnsi="Times New Roman"/>
          <w:b/>
        </w:rPr>
        <w:t xml:space="preserve"> x 1 = 10</w:t>
      </w:r>
      <w:r w:rsidRPr="00BE525A">
        <w:rPr>
          <w:rFonts w:ascii="Times New Roman" w:hAnsi="Times New Roman"/>
          <w:b/>
        </w:rPr>
        <w:t xml:space="preserve"> puan)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 w:rsidRPr="00FA238B">
        <w:rPr>
          <w:rFonts w:ascii="Times New Roman" w:hAnsi="Times New Roman"/>
        </w:rPr>
        <w:tab/>
      </w:r>
      <w:r w:rsidRPr="00FA238B">
        <w:rPr>
          <w:rFonts w:ascii="Times New Roman" w:hAnsi="Times New Roman"/>
        </w:rPr>
        <w:tab/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Okulun kuzeyinde ………………..……..……vardır.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Pastanenin …………………..…… stadyum vardır.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…………………………okulun kuzey doğusundadır.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Okul ………………………….…… doğusundadır.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Stadyumun ………………………sağlık ocağı vardır.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Marketin  güneyinde ………………………..…</w:t>
      </w:r>
      <w:r w:rsidRPr="007B3197">
        <w:rPr>
          <w:rFonts w:ascii="Times New Roman" w:hAnsi="Times New Roman"/>
          <w:sz w:val="21"/>
          <w:szCs w:val="21"/>
        </w:rPr>
        <w:t>vardır.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*Kütüphane ………………………</w:t>
      </w:r>
      <w:r w:rsidRPr="00FA238B">
        <w:rPr>
          <w:rFonts w:ascii="Times New Roman" w:hAnsi="Times New Roman"/>
        </w:rPr>
        <w:t xml:space="preserve"> kuzey batısındadır.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 xml:space="preserve">Hastanenin …………………………kütüphane </w:t>
      </w:r>
      <w:r w:rsidRPr="00770726">
        <w:rPr>
          <w:rFonts w:ascii="Times New Roman" w:hAnsi="Times New Roman"/>
          <w:sz w:val="21"/>
          <w:szCs w:val="21"/>
        </w:rPr>
        <w:t>vardır.</w:t>
      </w:r>
    </w:p>
    <w:p w:rsidR="00A70C23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</w:t>
      </w:r>
      <w:r w:rsidRPr="00FA238B">
        <w:rPr>
          <w:rFonts w:ascii="Times New Roman" w:hAnsi="Times New Roman"/>
        </w:rPr>
        <w:t>Parkın doğusunda …………………………vardır.</w:t>
      </w: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>*Stadyum , okulun ………………..dedir.</w:t>
      </w:r>
    </w:p>
    <w:p w:rsidR="00A70C23" w:rsidRDefault="00A70C23" w:rsidP="006D7CF1">
      <w:pPr>
        <w:pStyle w:val="NoSpacing"/>
        <w:rPr>
          <w:rFonts w:ascii="Times New Roman" w:hAnsi="Times New Roman"/>
          <w:color w:val="000000"/>
        </w:rPr>
      </w:pPr>
    </w:p>
    <w:p w:rsidR="00A70C23" w:rsidRDefault="00A70C23" w:rsidP="001639E3">
      <w:pPr>
        <w:pStyle w:val="NoSpacing"/>
        <w:jc w:val="both"/>
        <w:rPr>
          <w:rFonts w:ascii="Times New Roman" w:hAnsi="Times New Roman"/>
          <w:b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G) </w:t>
      </w:r>
      <w:r w:rsidRPr="00BE525A">
        <w:rPr>
          <w:rFonts w:ascii="Times New Roman" w:hAnsi="Times New Roman"/>
          <w:b/>
        </w:rPr>
        <w:t>Aşağıdaki tabloda verilen kelimeleri, uygun tanımlarıyla (yanlarına numaralarını yazarak) eşleştiriniz. (</w:t>
      </w:r>
      <w:r>
        <w:rPr>
          <w:rFonts w:ascii="Times New Roman" w:hAnsi="Times New Roman"/>
          <w:b/>
        </w:rPr>
        <w:t xml:space="preserve"> </w:t>
      </w:r>
      <w:r w:rsidRPr="00BE525A">
        <w:rPr>
          <w:rFonts w:ascii="Times New Roman" w:hAnsi="Times New Roman"/>
          <w:b/>
        </w:rPr>
        <w:t>10</w:t>
      </w:r>
      <w:r>
        <w:rPr>
          <w:rFonts w:ascii="Times New Roman" w:hAnsi="Times New Roman"/>
          <w:b/>
        </w:rPr>
        <w:t xml:space="preserve"> x 1 = 10</w:t>
      </w:r>
      <w:r w:rsidRPr="00BE525A">
        <w:rPr>
          <w:rFonts w:ascii="Times New Roman" w:hAnsi="Times New Roman"/>
          <w:b/>
        </w:rPr>
        <w:t xml:space="preserve"> puan</w:t>
      </w:r>
      <w:r>
        <w:rPr>
          <w:rFonts w:ascii="Times New Roman" w:hAnsi="Times New Roman"/>
          <w:b/>
        </w:rPr>
        <w:t xml:space="preserve"> </w:t>
      </w:r>
      <w:r w:rsidRPr="00BE525A">
        <w:rPr>
          <w:rFonts w:ascii="Times New Roman" w:hAnsi="Times New Roman"/>
          <w:b/>
        </w:rPr>
        <w:t>)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</w:rPr>
        <w:tab/>
      </w:r>
    </w:p>
    <w:tbl>
      <w:tblPr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"/>
        <w:gridCol w:w="1644"/>
        <w:gridCol w:w="482"/>
        <w:gridCol w:w="7456"/>
      </w:tblGrid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Sokak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1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Yalnız bir yanıyla karaya bağlı, üç tarafı denizlerle çevrili kara parçalarıdır.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Barometre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2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İki yanında evler olan, caddeye oranla daha dar ve kısa yollardır.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Sismograf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3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Daima kuzey yönünü gösterir; demirkazık da denir.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Pasaport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4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Hava basıncını ölçen alettir.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Dolu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5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sz w:val="21"/>
                <w:szCs w:val="21"/>
                <w:lang w:eastAsia="tr-TR"/>
              </w:rPr>
            </w:pPr>
            <w:r w:rsidRPr="00C51FE6">
              <w:rPr>
                <w:rFonts w:ascii="Times New Roman" w:hAnsi="Times New Roman"/>
                <w:sz w:val="21"/>
                <w:szCs w:val="21"/>
                <w:lang w:eastAsia="tr-TR"/>
              </w:rPr>
              <w:t>Yağmur damlalarının soğuk hava tabakasıyla ani karşılaşması sonucu oluşan yağıştır.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Çevgan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6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Depremin şiddetini ölçmeye yarayan alettir.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Beşeri unsurlar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7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Yurt dışına çıkarken kullanılan bir tür kimlik belgesidir.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Hoşgörü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8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İnsan eliyle gerçekleşmiş unsurlara denir.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Yarımada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9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Anlayışla karşılama duygusuna denir.</w:t>
            </w:r>
          </w:p>
        </w:tc>
      </w:tr>
      <w:tr w:rsidR="00A70C23" w:rsidRPr="00BE525A" w:rsidTr="00C51FE6"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1644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Kutup yıldızı</w:t>
            </w:r>
          </w:p>
        </w:tc>
        <w:tc>
          <w:tcPr>
            <w:tcW w:w="482" w:type="dxa"/>
            <w:shd w:val="clear" w:color="auto" w:fill="D9D9D9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10</w:t>
            </w:r>
          </w:p>
        </w:tc>
        <w:tc>
          <w:tcPr>
            <w:tcW w:w="7456" w:type="dxa"/>
          </w:tcPr>
          <w:p w:rsidR="00A70C23" w:rsidRPr="00C51FE6" w:rsidRDefault="00A70C23" w:rsidP="00BE525A">
            <w:pPr>
              <w:pStyle w:val="NoSpacing"/>
              <w:rPr>
                <w:rFonts w:ascii="Times New Roman" w:hAnsi="Times New Roman"/>
                <w:lang w:eastAsia="tr-TR"/>
              </w:rPr>
            </w:pPr>
            <w:r w:rsidRPr="00C51FE6">
              <w:rPr>
                <w:rFonts w:ascii="Times New Roman" w:hAnsi="Times New Roman"/>
                <w:lang w:eastAsia="tr-TR"/>
              </w:rPr>
              <w:t>Atalarımızın, at üzerinde oynadığı bir tür savaş oyunudur.</w:t>
            </w:r>
          </w:p>
        </w:tc>
      </w:tr>
    </w:tbl>
    <w:p w:rsidR="00A70C23" w:rsidRDefault="00A70C23" w:rsidP="001639E3">
      <w:pPr>
        <w:pStyle w:val="NoSpacing"/>
        <w:jc w:val="both"/>
        <w:rPr>
          <w:rFonts w:ascii="Times New Roman" w:hAnsi="Times New Roman"/>
          <w:b/>
        </w:rPr>
      </w:pPr>
    </w:p>
    <w:p w:rsidR="00A70C23" w:rsidRPr="00DE1D13" w:rsidRDefault="00A70C23" w:rsidP="00DE1D13">
      <w:pPr>
        <w:pStyle w:val="NoSpacing"/>
        <w:rPr>
          <w:rFonts w:ascii="Times New Roman" w:hAnsi="Times New Roman"/>
          <w:b/>
        </w:rPr>
      </w:pPr>
      <w:r w:rsidRPr="00DE1D13">
        <w:rPr>
          <w:rFonts w:ascii="Times New Roman" w:hAnsi="Times New Roman"/>
          <w:b/>
          <w:color w:val="000000"/>
        </w:rPr>
        <w:t xml:space="preserve">H) </w:t>
      </w:r>
      <w:r>
        <w:rPr>
          <w:rFonts w:ascii="Times New Roman" w:hAnsi="Times New Roman"/>
          <w:b/>
        </w:rPr>
        <w:t xml:space="preserve">Yön bulma yöntemlerinden 5 tanesini </w:t>
      </w:r>
      <w:r w:rsidRPr="00DE1D13">
        <w:rPr>
          <w:rFonts w:ascii="Times New Roman" w:hAnsi="Times New Roman"/>
          <w:b/>
        </w:rPr>
        <w:t xml:space="preserve">aşağıya </w:t>
      </w:r>
      <w:r>
        <w:rPr>
          <w:rFonts w:ascii="Times New Roman" w:hAnsi="Times New Roman"/>
          <w:b/>
        </w:rPr>
        <w:t>sıralayınız. ( 5 x 1 = 5 puan )</w:t>
      </w:r>
    </w:p>
    <w:p w:rsidR="00A70C23" w:rsidRDefault="00A70C23" w:rsidP="00DE1D1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DE1D13">
        <w:rPr>
          <w:rFonts w:ascii="Times New Roman" w:hAnsi="Times New Roman"/>
        </w:rPr>
        <w:t>...............................................................................................</w:t>
      </w:r>
    </w:p>
    <w:p w:rsidR="00A70C23" w:rsidRDefault="00A70C23" w:rsidP="00DE1D13">
      <w:pPr>
        <w:pStyle w:val="NoSpacing"/>
        <w:rPr>
          <w:rFonts w:ascii="Times New Roman" w:hAnsi="Times New Roman"/>
        </w:rPr>
      </w:pPr>
    </w:p>
    <w:p w:rsidR="00A70C23" w:rsidRDefault="00A70C23" w:rsidP="00DE1D1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DE1D13">
        <w:rPr>
          <w:rFonts w:ascii="Times New Roman" w:hAnsi="Times New Roman"/>
        </w:rPr>
        <w:t>...............................................................................................</w:t>
      </w:r>
    </w:p>
    <w:p w:rsidR="00A70C23" w:rsidRDefault="00A70C23" w:rsidP="00DE1D13">
      <w:pPr>
        <w:pStyle w:val="NoSpacing"/>
        <w:rPr>
          <w:rFonts w:ascii="Times New Roman" w:hAnsi="Times New Roman"/>
        </w:rPr>
      </w:pPr>
    </w:p>
    <w:p w:rsidR="00A70C23" w:rsidRDefault="00A70C23" w:rsidP="00DE1D1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DE1D13">
        <w:rPr>
          <w:rFonts w:ascii="Times New Roman" w:hAnsi="Times New Roman"/>
        </w:rPr>
        <w:t>...............................................................................................</w:t>
      </w:r>
    </w:p>
    <w:p w:rsidR="00A70C23" w:rsidRDefault="00A70C23" w:rsidP="00DE1D13">
      <w:pPr>
        <w:pStyle w:val="NoSpacing"/>
        <w:rPr>
          <w:rFonts w:ascii="Times New Roman" w:hAnsi="Times New Roman"/>
        </w:rPr>
      </w:pPr>
    </w:p>
    <w:p w:rsidR="00A70C23" w:rsidRDefault="00A70C23" w:rsidP="00DE1D1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DE1D13">
        <w:rPr>
          <w:rFonts w:ascii="Times New Roman" w:hAnsi="Times New Roman"/>
        </w:rPr>
        <w:t>..............................................................................................</w:t>
      </w:r>
    </w:p>
    <w:p w:rsidR="00A70C23" w:rsidRDefault="00A70C23" w:rsidP="00DE1D13">
      <w:pPr>
        <w:pStyle w:val="NoSpacing"/>
        <w:rPr>
          <w:rFonts w:ascii="Times New Roman" w:hAnsi="Times New Roman"/>
        </w:rPr>
      </w:pPr>
    </w:p>
    <w:p w:rsidR="00A70C23" w:rsidRDefault="00A70C23" w:rsidP="00DE1D13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 w:rsidRPr="00DE1D13">
        <w:rPr>
          <w:rFonts w:ascii="Times New Roman" w:hAnsi="Times New Roman"/>
        </w:rPr>
        <w:t>..............................................................................................</w:t>
      </w:r>
    </w:p>
    <w:p w:rsidR="00A70C23" w:rsidRPr="00DE1D13" w:rsidRDefault="00A70C23" w:rsidP="00DE1D13">
      <w:pPr>
        <w:pStyle w:val="NoSpacing"/>
        <w:rPr>
          <w:rFonts w:ascii="Times New Roman" w:hAnsi="Times New Roman"/>
        </w:rPr>
      </w:pPr>
    </w:p>
    <w:p w:rsidR="00A70C23" w:rsidRPr="006267A1" w:rsidRDefault="00A70C23" w:rsidP="001639E3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Pr="001639E3">
        <w:rPr>
          <w:rFonts w:ascii="Times New Roman" w:hAnsi="Times New Roman"/>
          <w:b/>
        </w:rPr>
        <w:t>)</w:t>
      </w:r>
      <w:r>
        <w:rPr>
          <w:rFonts w:ascii="Times New Roman" w:hAnsi="Times New Roman"/>
          <w:b/>
        </w:rPr>
        <w:t xml:space="preserve"> </w:t>
      </w:r>
      <w:r w:rsidRPr="006267A1">
        <w:rPr>
          <w:rFonts w:ascii="Times New Roman" w:hAnsi="Times New Roman"/>
          <w:b/>
        </w:rPr>
        <w:t>Aşağıdaki çoktan seçmeli soruları okuyarak, yalnız doğru olduğunu düşündüğünüz</w:t>
      </w:r>
    </w:p>
    <w:p w:rsidR="00A70C23" w:rsidRDefault="00A70C23" w:rsidP="001639E3">
      <w:pPr>
        <w:pStyle w:val="NoSpacing"/>
        <w:rPr>
          <w:rFonts w:ascii="Times New Roman" w:hAnsi="Times New Roman"/>
          <w:b/>
        </w:rPr>
      </w:pPr>
      <w:r w:rsidRPr="006267A1">
        <w:rPr>
          <w:rFonts w:ascii="Times New Roman" w:hAnsi="Times New Roman"/>
          <w:b/>
        </w:rPr>
        <w:t>seçeneği yuvarlak içine alarak işaretleyiniz</w:t>
      </w:r>
      <w:r>
        <w:rPr>
          <w:rFonts w:ascii="Times New Roman" w:hAnsi="Times New Roman"/>
          <w:b/>
        </w:rPr>
        <w:t>.</w:t>
      </w:r>
      <w:r w:rsidRPr="00BE525A">
        <w:rPr>
          <w:rFonts w:ascii="Times New Roman" w:hAnsi="Times New Roman"/>
          <w:b/>
        </w:rPr>
        <w:t>(</w:t>
      </w:r>
      <w:r>
        <w:rPr>
          <w:rFonts w:ascii="Times New Roman" w:hAnsi="Times New Roman"/>
          <w:b/>
        </w:rPr>
        <w:t xml:space="preserve"> 25 x 1 = 25</w:t>
      </w:r>
      <w:r w:rsidRPr="00BE525A">
        <w:rPr>
          <w:rFonts w:ascii="Times New Roman" w:hAnsi="Times New Roman"/>
          <w:b/>
        </w:rPr>
        <w:t xml:space="preserve"> puan)</w:t>
      </w:r>
    </w:p>
    <w:p w:rsidR="00A70C23" w:rsidRPr="006D7CF1" w:rsidRDefault="00A70C23" w:rsidP="001639E3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</w:rPr>
        <w:sectPr w:rsidR="00A70C2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70C23" w:rsidRPr="00BE525A" w:rsidRDefault="00A70C23" w:rsidP="00BE525A">
      <w:pPr>
        <w:pStyle w:val="NoSpacing"/>
        <w:jc w:val="both"/>
        <w:rPr>
          <w:rFonts w:ascii="Times New Roman" w:hAnsi="Times New Roman"/>
          <w:b/>
          <w:u w:val="single"/>
        </w:rPr>
      </w:pPr>
      <w:r w:rsidRPr="00BE525A">
        <w:rPr>
          <w:rFonts w:ascii="Times New Roman" w:hAnsi="Times New Roman"/>
          <w:b/>
        </w:rPr>
        <w:t xml:space="preserve">1. Hangisi toplumun kültürünü belirleyen öğelerden biri </w:t>
      </w:r>
      <w:r w:rsidRPr="00BE525A">
        <w:rPr>
          <w:rFonts w:ascii="Times New Roman" w:hAnsi="Times New Roman"/>
          <w:b/>
          <w:u w:val="single"/>
        </w:rPr>
        <w:t>değildir?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A)</w:t>
      </w:r>
      <w:r>
        <w:rPr>
          <w:rFonts w:ascii="Times New Roman" w:hAnsi="Times New Roman"/>
        </w:rPr>
        <w:t xml:space="preserve"> Gelenek, görenek   </w:t>
      </w: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Teknolojik gelişmeler         </w:t>
      </w:r>
      <w:r w:rsidRPr="00100C31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 xml:space="preserve">Halk oyunlarımız  </w:t>
      </w:r>
      <w:r>
        <w:rPr>
          <w:rFonts w:ascii="Times New Roman" w:hAnsi="Times New Roman"/>
        </w:rPr>
        <w:t xml:space="preserve">  </w:t>
      </w: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 xml:space="preserve">Yöresel </w:t>
      </w:r>
      <w:r w:rsidRPr="00BE525A">
        <w:rPr>
          <w:rFonts w:ascii="Times New Roman" w:hAnsi="Times New Roman"/>
          <w:sz w:val="21"/>
          <w:szCs w:val="21"/>
        </w:rPr>
        <w:t>yemeklerimiz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jc w:val="both"/>
        <w:rPr>
          <w:rFonts w:ascii="Times New Roman" w:hAnsi="Times New Roman"/>
          <w:b/>
        </w:rPr>
      </w:pPr>
      <w:r w:rsidRPr="00BE525A">
        <w:rPr>
          <w:rFonts w:ascii="Times New Roman" w:hAnsi="Times New Roman"/>
          <w:b/>
        </w:rPr>
        <w:t xml:space="preserve">2. Aile tarihini yazarken, aşağıdakilerin hangisinden aile geçmişi hakkında bilgi edinemeyiz?   </w:t>
      </w:r>
    </w:p>
    <w:p w:rsidR="00A70C23" w:rsidRDefault="00A70C23" w:rsidP="00BE525A">
      <w:pPr>
        <w:pStyle w:val="NoSpacing"/>
        <w:jc w:val="both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053" type="#_x0000_t202" style="position:absolute;left:0;text-align:left;margin-left:-4.1pt;margin-top:4.55pt;width:221.25pt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" stroked="f">
            <v:textbox>
              <w:txbxContent>
                <w:p w:rsidR="00A70C23" w:rsidRPr="00BE525A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100C31">
                    <w:rPr>
                      <w:rFonts w:ascii="Times New Roman" w:hAnsi="Times New Roman"/>
                      <w:b/>
                    </w:rPr>
                    <w:t>A)</w:t>
                  </w:r>
                  <w:r>
                    <w:rPr>
                      <w:rFonts w:ascii="Times New Roman" w:hAnsi="Times New Roman"/>
                    </w:rPr>
                    <w:t xml:space="preserve"> fotoğraflar               </w:t>
                  </w:r>
                  <w:r w:rsidRPr="00100C31">
                    <w:rPr>
                      <w:rFonts w:ascii="Times New Roman" w:hAnsi="Times New Roman"/>
                      <w:b/>
                    </w:rPr>
                    <w:t>B)</w:t>
                  </w:r>
                  <w:r w:rsidRPr="00BE525A">
                    <w:rPr>
                      <w:rFonts w:ascii="Times New Roman" w:hAnsi="Times New Roman"/>
                    </w:rPr>
                    <w:t xml:space="preserve"> bilgisayar                        </w:t>
                  </w:r>
                  <w:r w:rsidRPr="00100C31">
                    <w:rPr>
                      <w:rFonts w:ascii="Times New Roman" w:hAnsi="Times New Roman"/>
                      <w:b/>
                    </w:rPr>
                    <w:t>C)</w:t>
                  </w:r>
                  <w:r w:rsidRPr="00BE525A">
                    <w:rPr>
                      <w:rFonts w:ascii="Times New Roman" w:hAnsi="Times New Roman"/>
                    </w:rPr>
                    <w:t xml:space="preserve"> esk</w:t>
                  </w:r>
                  <w:r>
                    <w:rPr>
                      <w:rFonts w:ascii="Times New Roman" w:hAnsi="Times New Roman"/>
                    </w:rPr>
                    <w:t xml:space="preserve">i eşyalar             </w:t>
                  </w:r>
                  <w:r w:rsidRPr="00100C31">
                    <w:rPr>
                      <w:rFonts w:ascii="Times New Roman" w:hAnsi="Times New Roman"/>
                      <w:b/>
                    </w:rPr>
                    <w:t>D)</w:t>
                  </w:r>
                  <w:r w:rsidRPr="00BE525A">
                    <w:rPr>
                      <w:rFonts w:ascii="Times New Roman" w:hAnsi="Times New Roman"/>
                    </w:rPr>
                    <w:t xml:space="preserve"> yaşlı insanlar</w:t>
                  </w:r>
                </w:p>
                <w:p w:rsidR="00A70C23" w:rsidRDefault="00A70C23"/>
              </w:txbxContent>
            </v:textbox>
          </v:shape>
        </w:pict>
      </w:r>
    </w:p>
    <w:p w:rsidR="00A70C23" w:rsidRDefault="00A70C23" w:rsidP="00BE525A">
      <w:pPr>
        <w:pStyle w:val="NoSpacing"/>
        <w:jc w:val="both"/>
        <w:rPr>
          <w:rFonts w:ascii="Times New Roman" w:hAnsi="Times New Roman"/>
          <w:b/>
        </w:rPr>
      </w:pPr>
    </w:p>
    <w:p w:rsidR="00A70C23" w:rsidRDefault="00A70C23" w:rsidP="00BE525A">
      <w:pPr>
        <w:pStyle w:val="NoSpacing"/>
        <w:jc w:val="both"/>
        <w:rPr>
          <w:rFonts w:ascii="Times New Roman" w:hAnsi="Times New Roman"/>
          <w:b/>
        </w:rPr>
      </w:pPr>
    </w:p>
    <w:p w:rsidR="00A70C23" w:rsidRPr="00BE525A" w:rsidRDefault="00A70C23" w:rsidP="00BE525A">
      <w:pPr>
        <w:pStyle w:val="NoSpacing"/>
        <w:jc w:val="both"/>
        <w:rPr>
          <w:rFonts w:ascii="Times New Roman" w:hAnsi="Times New Roman"/>
          <w:b/>
        </w:rPr>
      </w:pPr>
    </w:p>
    <w:p w:rsidR="00A70C23" w:rsidRPr="00B93C34" w:rsidRDefault="00A70C23" w:rsidP="00BE525A">
      <w:pPr>
        <w:pStyle w:val="NoSpacing"/>
        <w:jc w:val="both"/>
        <w:rPr>
          <w:rFonts w:ascii="Times New Roman" w:hAnsi="Times New Roman"/>
        </w:rPr>
      </w:pPr>
      <w:smartTag w:uri="urn:schemas-microsoft-com:office:smarttags" w:element="metricconverter">
        <w:smartTagPr>
          <w:attr w:name="ProductID" w:val="3.“"/>
        </w:smartTagPr>
        <w:r w:rsidRPr="00B93C34">
          <w:rPr>
            <w:rFonts w:ascii="Times New Roman" w:hAnsi="Times New Roman"/>
            <w:b/>
          </w:rPr>
          <w:t>3.</w:t>
        </w:r>
        <w:r w:rsidRPr="00BE525A">
          <w:rPr>
            <w:rFonts w:ascii="Times New Roman" w:hAnsi="Times New Roman"/>
          </w:rPr>
          <w:t>“</w:t>
        </w:r>
      </w:smartTag>
      <w:r w:rsidRPr="00BE525A">
        <w:rPr>
          <w:rFonts w:ascii="Times New Roman" w:hAnsi="Times New Roman"/>
        </w:rPr>
        <w:t xml:space="preserve"> Kültür; bir toplumun dili, gelenekleri, görenekleri, duygu ve düşünceleri ile sanat eserlerinin tümüdür.”</w:t>
      </w:r>
      <w:r w:rsidRPr="00BE525A">
        <w:rPr>
          <w:rFonts w:ascii="Times New Roman" w:hAnsi="Times New Roman"/>
          <w:b/>
        </w:rPr>
        <w:t xml:space="preserve">Aşağıdakilerden hangisi kültürü meydana getiren öğelerden biri </w:t>
      </w:r>
      <w:r w:rsidRPr="00BE525A">
        <w:rPr>
          <w:rFonts w:ascii="Times New Roman" w:hAnsi="Times New Roman"/>
          <w:b/>
          <w:u w:val="single"/>
        </w:rPr>
        <w:t>değildir?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_x0000_s1054" type="#_x0000_t202" style="position:absolute;margin-left:-10.1pt;margin-top:31.2pt;width:221.25pt;height: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" stroked="f">
            <v:textbox>
              <w:txbxContent>
                <w:p w:rsidR="00A70C23" w:rsidRPr="00BE525A" w:rsidRDefault="00A70C23" w:rsidP="00B93C34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smartTag w:uri="urn:schemas-microsoft-com:office:smarttags" w:element="metricconverter">
                    <w:smartTagPr>
                      <w:attr w:name="ProductID" w:val="4.“"/>
                    </w:smartTagPr>
                    <w:r w:rsidRPr="00B93C34">
                      <w:rPr>
                        <w:rFonts w:ascii="Times New Roman" w:hAnsi="Times New Roman"/>
                        <w:b/>
                      </w:rPr>
                      <w:t>4.</w:t>
                    </w:r>
                    <w:r w:rsidRPr="00BE525A">
                      <w:rPr>
                        <w:rFonts w:ascii="Times New Roman" w:hAnsi="Times New Roman"/>
                      </w:rPr>
                      <w:t>“</w:t>
                    </w:r>
                  </w:smartTag>
                  <w:r w:rsidRPr="00BE525A">
                    <w:rPr>
                      <w:rFonts w:ascii="Times New Roman" w:hAnsi="Times New Roman"/>
                    </w:rPr>
                    <w:t xml:space="preserve"> ……………, tariht</w:t>
                  </w:r>
                  <w:r>
                    <w:rPr>
                      <w:rFonts w:ascii="Times New Roman" w:hAnsi="Times New Roman"/>
                    </w:rPr>
                    <w:t>e Türklerin oynadığı oyunlardan</w:t>
                  </w:r>
                  <w:r w:rsidRPr="00BE525A">
                    <w:rPr>
                      <w:rFonts w:ascii="Times New Roman" w:hAnsi="Times New Roman"/>
                    </w:rPr>
                    <w:t xml:space="preserve">dır.” </w:t>
                  </w:r>
                  <w:r w:rsidRPr="00BE525A">
                    <w:rPr>
                      <w:rFonts w:ascii="Times New Roman" w:hAnsi="Times New Roman"/>
                      <w:b/>
                      <w:bCs/>
                    </w:rPr>
                    <w:t>cümlesinde boş bırakılan yere aşağıdakilerden hangisi gelebilir?</w:t>
                  </w:r>
                </w:p>
                <w:p w:rsidR="00A70C23" w:rsidRPr="00BE525A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BE525A">
                    <w:rPr>
                      <w:rFonts w:ascii="Times New Roman" w:hAnsi="Times New Roman"/>
                      <w:b/>
                      <w:bCs/>
                    </w:rPr>
                    <w:t>A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) </w:t>
                  </w:r>
                  <w:r w:rsidRPr="00BE525A">
                    <w:rPr>
                      <w:rFonts w:ascii="Times New Roman" w:hAnsi="Times New Roman"/>
                    </w:rPr>
                    <w:t xml:space="preserve">Cirit      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E525A">
                    <w:rPr>
                      <w:rFonts w:ascii="Times New Roman" w:hAnsi="Times New Roman"/>
                      <w:b/>
                      <w:bCs/>
                    </w:rPr>
                    <w:t>B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) </w:t>
                  </w:r>
                  <w:r w:rsidRPr="00BE525A">
                    <w:rPr>
                      <w:rFonts w:ascii="Times New Roman" w:hAnsi="Times New Roman"/>
                      <w:bCs/>
                    </w:rPr>
                    <w:t>B</w:t>
                  </w:r>
                  <w:r w:rsidRPr="00BE525A">
                    <w:rPr>
                      <w:rFonts w:ascii="Times New Roman" w:hAnsi="Times New Roman"/>
                    </w:rPr>
                    <w:t xml:space="preserve">asketbol       </w:t>
                  </w:r>
                </w:p>
                <w:p w:rsidR="00A70C23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BE525A">
                    <w:rPr>
                      <w:rFonts w:ascii="Times New Roman" w:hAnsi="Times New Roman"/>
                      <w:b/>
                      <w:bCs/>
                    </w:rPr>
                    <w:t>C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)</w:t>
                  </w:r>
                  <w:r w:rsidRPr="00BE525A">
                    <w:rPr>
                      <w:rFonts w:ascii="Times New Roman" w:hAnsi="Times New Roman"/>
                    </w:rPr>
                    <w:t xml:space="preserve">Tenis      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E525A">
                    <w:rPr>
                      <w:rFonts w:ascii="Times New Roman" w:hAnsi="Times New Roman"/>
                      <w:b/>
                      <w:bCs/>
                    </w:rPr>
                    <w:t>D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) </w:t>
                  </w:r>
                  <w:r w:rsidRPr="00BE525A">
                    <w:rPr>
                      <w:rFonts w:ascii="Times New Roman" w:hAnsi="Times New Roman"/>
                    </w:rPr>
                    <w:t>Gülle</w:t>
                  </w:r>
                </w:p>
                <w:p w:rsidR="00A70C23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A70C23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A70C23" w:rsidRDefault="00A70C23" w:rsidP="00B93C34"/>
              </w:txbxContent>
            </v:textbox>
          </v:shape>
        </w:pict>
      </w:r>
      <w:r w:rsidRPr="00100C31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 xml:space="preserve">bayram ziyaretleri            </w:t>
      </w: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türkülerimiz          </w:t>
      </w:r>
      <w:r w:rsidRPr="00100C31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>Nasrettin Hoca fıkraları</w:t>
      </w:r>
      <w:r>
        <w:rPr>
          <w:rFonts w:ascii="Times New Roman" w:hAnsi="Times New Roman"/>
        </w:rPr>
        <w:t xml:space="preserve">   </w:t>
      </w: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>Futbol maçları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  <w:r>
        <w:rPr>
          <w:noProof/>
          <w:lang w:eastAsia="tr-TR"/>
        </w:rPr>
        <w:pict>
          <v:shape id="_x0000_s1055" type="#_x0000_t202" style="position:absolute;margin-left:-21.45pt;margin-top:12.4pt;width:27pt;height:14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" stroked="f">
            <v:textbox style="mso-fit-shape-to-text:t">
              <w:txbxContent>
                <w:p w:rsidR="00A70C23" w:rsidRPr="00B93C34" w:rsidRDefault="00A70C23" w:rsidP="00B93C34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B93C34">
                    <w:rPr>
                      <w:rFonts w:ascii="Times New Roman" w:hAnsi="Times New Roman"/>
                      <w:b/>
                    </w:rPr>
                    <w:t>5.</w:t>
                  </w:r>
                </w:p>
              </w:txbxContent>
            </v:textbox>
          </v:shape>
        </w:pict>
      </w: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  <w:r w:rsidRPr="00C51FE6">
        <w:rPr>
          <w:rFonts w:ascii="Times New Roman" w:hAnsi="Times New Roman"/>
          <w:noProof/>
          <w:lang w:eastAsia="tr-TR"/>
        </w:rPr>
        <w:pict>
          <v:shape id="Resim 10" o:spid="_x0000_i1026" type="#_x0000_t75" style="width:207pt;height:66.75pt;visibility:visible">
            <v:imagedata r:id="rId10" o:title=""/>
          </v:shape>
        </w:pict>
      </w: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  <w:r w:rsidRPr="00C51FE6">
        <w:rPr>
          <w:rFonts w:ascii="Times New Roman" w:hAnsi="Times New Roman"/>
          <w:noProof/>
          <w:lang w:eastAsia="tr-TR"/>
        </w:rPr>
        <w:pict>
          <v:shape id="Resim 7" o:spid="_x0000_i1027" type="#_x0000_t75" style="width:159.75pt;height:98.25pt;visibility:visible">
            <v:imagedata r:id="rId11" o:title=""/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Pr="00BE525A" w:rsidRDefault="00A70C23" w:rsidP="00BE525A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 </w:t>
      </w:r>
      <w:r w:rsidRPr="00BE525A">
        <w:rPr>
          <w:rFonts w:ascii="Times New Roman" w:hAnsi="Times New Roman"/>
          <w:b/>
        </w:rPr>
        <w:t>Koray’ın yakın akrabaları için hangisi doğrudur?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 xml:space="preserve"> 1anneanne, 3anne, 5 baba, 6 teyze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2 amca, 6 baba, 5 dayı, 6 hala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 xml:space="preserve"> 2 dede, 3 anne, 4 baba, 6 hala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 xml:space="preserve"> 3 anne, 4 amca, 5 dede, 6 hala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  <w:b/>
          <w:bCs/>
        </w:rPr>
      </w:pPr>
      <w:r>
        <w:rPr>
          <w:noProof/>
          <w:lang w:eastAsia="tr-TR"/>
        </w:rPr>
        <w:pict>
          <v:shape id="_x0000_s1056" type="#_x0000_t202" style="position:absolute;margin-left:-13.1pt;margin-top:67.8pt;width:27.75pt;height:140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" stroked="f">
            <v:textbox style="mso-fit-shape-to-text:t">
              <w:txbxContent>
                <w:p w:rsidR="00A70C23" w:rsidRPr="00BE525A" w:rsidRDefault="00A70C23" w:rsidP="00BE525A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BE525A">
                    <w:rPr>
                      <w:rFonts w:ascii="Times New Roman" w:hAnsi="Times New Roman"/>
                      <w:b/>
                    </w:rPr>
                    <w:t>7</w:t>
                  </w:r>
                  <w:r>
                    <w:rPr>
                      <w:rFonts w:ascii="Times New Roman" w:hAnsi="Times New Roman"/>
                      <w:b/>
                    </w:rPr>
                    <w:t>.</w:t>
                  </w:r>
                </w:p>
              </w:txbxContent>
            </v:textbox>
          </v:shape>
        </w:pict>
      </w:r>
      <w:r w:rsidRPr="00C51FE6">
        <w:rPr>
          <w:rFonts w:ascii="Times New Roman" w:hAnsi="Times New Roman"/>
          <w:noProof/>
          <w:lang w:eastAsia="tr-TR"/>
        </w:rPr>
        <w:pict>
          <v:shape id="Resim 8" o:spid="_x0000_i1028" type="#_x0000_t75" style="width:205.5pt;height:138.75pt;visibility:visible">
            <v:imagedata r:id="rId12" o:title=""/>
          </v:shape>
        </w:pict>
      </w: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  <w:r w:rsidRPr="00C51FE6">
        <w:rPr>
          <w:rFonts w:ascii="Times New Roman" w:hAnsi="Times New Roman"/>
          <w:noProof/>
          <w:lang w:eastAsia="tr-TR"/>
        </w:rPr>
        <w:pict>
          <v:shape id="Resim 9" o:spid="_x0000_i1029" type="#_x0000_t75" style="width:197.25pt;height:111.75pt;visibility:visible">
            <v:imagedata r:id="rId13" o:title=""/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8. </w:t>
      </w:r>
      <w:r w:rsidRPr="00BE525A">
        <w:rPr>
          <w:rFonts w:ascii="Times New Roman" w:hAnsi="Times New Roman"/>
          <w:b/>
        </w:rPr>
        <w:t>Kişilerin yaşamlarıyla ilgili anlattıklarını kayıt altına alarak yapılan araştırma yöntemine ne ad verilir?</w:t>
      </w:r>
    </w:p>
    <w:p w:rsidR="00A70C23" w:rsidRPr="00BE525A" w:rsidRDefault="00A70C23" w:rsidP="00B93C34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A)</w:t>
      </w:r>
      <w:r w:rsidRPr="00BE525A">
        <w:rPr>
          <w:rFonts w:ascii="Times New Roman" w:hAnsi="Times New Roman"/>
        </w:rPr>
        <w:t xml:space="preserve">Milli kültür    </w:t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Gelenek    </w:t>
      </w:r>
    </w:p>
    <w:p w:rsidR="00A70C23" w:rsidRDefault="00A70C23" w:rsidP="00B93C34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Araştırma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Sözlü tarih</w:t>
      </w: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057" type="#_x0000_t202" style="position:absolute;left:0;text-align:left;margin-left:-13.1pt;margin-top:7.65pt;width:231.75pt;height:63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" stroked="f">
            <v:textbox>
              <w:txbxContent>
                <w:p w:rsidR="00A70C23" w:rsidRPr="00BE525A" w:rsidRDefault="00A70C23" w:rsidP="00B93C34">
                  <w:pPr>
                    <w:pStyle w:val="NoSpacing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9. Aşağıdakilerden hangisi doğal afetlerden değildir</w:t>
                  </w:r>
                  <w:r w:rsidRPr="00BE525A">
                    <w:rPr>
                      <w:rFonts w:ascii="Times New Roman" w:hAnsi="Times New Roman"/>
                      <w:b/>
                    </w:rPr>
                    <w:t>?</w:t>
                  </w:r>
                </w:p>
                <w:p w:rsidR="00A70C23" w:rsidRPr="00BE525A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BE525A">
                    <w:rPr>
                      <w:rFonts w:ascii="Times New Roman" w:hAnsi="Times New Roman"/>
                      <w:b/>
                      <w:bCs/>
                    </w:rPr>
                    <w:t>A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 xml:space="preserve">) </w:t>
                  </w:r>
                  <w:r>
                    <w:rPr>
                      <w:rFonts w:ascii="Times New Roman" w:hAnsi="Times New Roman"/>
                    </w:rPr>
                    <w:t>Deprem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E525A">
                    <w:rPr>
                      <w:rFonts w:ascii="Times New Roman" w:hAnsi="Times New Roman"/>
                      <w:b/>
                      <w:bCs/>
                    </w:rPr>
                    <w:t>B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)</w:t>
                  </w:r>
                  <w:r>
                    <w:rPr>
                      <w:rFonts w:ascii="Times New Roman" w:hAnsi="Times New Roman"/>
                    </w:rPr>
                    <w:t xml:space="preserve"> Tsunami</w:t>
                  </w:r>
                </w:p>
                <w:p w:rsidR="00A70C23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  <w:r w:rsidRPr="00BE525A">
                    <w:rPr>
                      <w:rFonts w:ascii="Times New Roman" w:hAnsi="Times New Roman"/>
                      <w:b/>
                      <w:bCs/>
                    </w:rPr>
                    <w:t>C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)</w:t>
                  </w:r>
                  <w:r>
                    <w:rPr>
                      <w:rFonts w:ascii="Times New Roman" w:hAnsi="Times New Roman"/>
                    </w:rPr>
                    <w:t xml:space="preserve"> Çevre kirliliği           </w:t>
                  </w:r>
                  <w:r w:rsidRPr="00BE525A">
                    <w:rPr>
                      <w:rFonts w:ascii="Times New Roman" w:hAnsi="Times New Roman"/>
                      <w:b/>
                      <w:bCs/>
                    </w:rPr>
                    <w:t>D</w:t>
                  </w:r>
                  <w:r>
                    <w:rPr>
                      <w:rFonts w:ascii="Times New Roman" w:hAnsi="Times New Roman"/>
                      <w:b/>
                      <w:bCs/>
                    </w:rPr>
                    <w:t>)</w:t>
                  </w:r>
                  <w:r>
                    <w:rPr>
                      <w:rFonts w:ascii="Times New Roman" w:hAnsi="Times New Roman"/>
                    </w:rPr>
                    <w:t xml:space="preserve"> Heyelan</w:t>
                  </w:r>
                </w:p>
                <w:p w:rsidR="00A70C23" w:rsidRPr="00BE525A" w:rsidRDefault="00A70C23" w:rsidP="00B93C34">
                  <w:pPr>
                    <w:pStyle w:val="NoSpacing"/>
                    <w:rPr>
                      <w:rFonts w:ascii="Times New Roman" w:hAnsi="Times New Roman"/>
                    </w:rPr>
                  </w:pPr>
                </w:p>
                <w:p w:rsidR="00A70C23" w:rsidRDefault="00A70C23"/>
              </w:txbxContent>
            </v:textbox>
          </v:shape>
        </w:pict>
      </w: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  <w:r>
        <w:rPr>
          <w:noProof/>
          <w:lang w:eastAsia="tr-TR"/>
        </w:rPr>
        <w:pict>
          <v:shape id="_x0000_s1058" type="#_x0000_t202" style="position:absolute;margin-left:-14.6pt;margin-top:-20.65pt;width:33.75pt;height:2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" stroked="f">
            <v:textbox>
              <w:txbxContent>
                <w:p w:rsidR="00A70C23" w:rsidRPr="00100C31" w:rsidRDefault="00A70C23" w:rsidP="00B93C34">
                  <w:pPr>
                    <w:pStyle w:val="NoSpacing"/>
                    <w:rPr>
                      <w:rFonts w:ascii="Times New Roman" w:hAnsi="Times New Roman"/>
                      <w:b/>
                      <w:sz w:val="21"/>
                      <w:szCs w:val="21"/>
                    </w:rPr>
                  </w:pPr>
                  <w:r w:rsidRPr="00100C31">
                    <w:rPr>
                      <w:rFonts w:ascii="Times New Roman" w:hAnsi="Times New Roman"/>
                      <w:b/>
                      <w:sz w:val="21"/>
                      <w:szCs w:val="21"/>
                    </w:rPr>
                    <w:t>10.</w:t>
                  </w:r>
                </w:p>
              </w:txbxContent>
            </v:textbox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bookmarkStart w:id="0" w:name="_GoBack"/>
      <w:bookmarkEnd w:id="0"/>
      <w:r>
        <w:rPr>
          <w:rFonts w:ascii="Times New Roman" w:hAnsi="Times New Roman"/>
          <w:b/>
        </w:rPr>
        <w:t>10.</w:t>
      </w: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 w:rsidRPr="00C51FE6">
        <w:rPr>
          <w:rFonts w:ascii="Times New Roman" w:hAnsi="Times New Roman"/>
          <w:noProof/>
          <w:lang w:eastAsia="tr-TR"/>
        </w:rPr>
        <w:pict>
          <v:shape id="Resim 29" o:spid="_x0000_i1030" type="#_x0000_t75" style="width:226.5pt;height:111pt;visibility:visible">
            <v:imagedata r:id="rId14" o:title=""/>
          </v:shape>
        </w:pict>
      </w: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11. </w:t>
      </w:r>
      <w:r w:rsidRPr="00BE525A">
        <w:rPr>
          <w:rFonts w:ascii="Times New Roman" w:hAnsi="Times New Roman"/>
          <w:b/>
        </w:rPr>
        <w:t>Nüfus cüzdanlar</w:t>
      </w:r>
      <w:r>
        <w:rPr>
          <w:rFonts w:ascii="Times New Roman" w:hAnsi="Times New Roman"/>
          <w:b/>
        </w:rPr>
        <w:t>ımızda başkalarıyla aynı olmaya</w:t>
      </w:r>
      <w:r w:rsidRPr="00BE525A">
        <w:rPr>
          <w:rFonts w:ascii="Times New Roman" w:hAnsi="Times New Roman"/>
          <w:b/>
        </w:rPr>
        <w:t>cak bölüm aşağıdakilerden hangisidir?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Anne adı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Doğum yeri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Doğum tarihi</w:t>
      </w:r>
      <w:r>
        <w:rPr>
          <w:rFonts w:ascii="Times New Roman" w:hAnsi="Times New Roman"/>
        </w:rPr>
        <w:tab/>
        <w:t xml:space="preserve">             </w:t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T.C. Kimlik no</w:t>
      </w: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12. </w:t>
      </w:r>
      <w:r w:rsidRPr="00BE525A">
        <w:rPr>
          <w:rFonts w:ascii="Times New Roman" w:hAnsi="Times New Roman"/>
          <w:b/>
          <w:bCs/>
        </w:rPr>
        <w:t xml:space="preserve">Aşağıdakilerden hangisi ülkemiz mutfağına ait bir yemek </w:t>
      </w:r>
      <w:r w:rsidRPr="00BE525A">
        <w:rPr>
          <w:rFonts w:ascii="Times New Roman" w:hAnsi="Times New Roman"/>
          <w:b/>
          <w:bCs/>
          <w:u w:val="single"/>
        </w:rPr>
        <w:t>değildir</w:t>
      </w:r>
      <w:r w:rsidRPr="00BE525A">
        <w:rPr>
          <w:rFonts w:ascii="Times New Roman" w:hAnsi="Times New Roman"/>
          <w:b/>
          <w:bCs/>
        </w:rPr>
        <w:t>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Mantı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Gözleme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Yaprak sarması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Hamburger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13. </w:t>
      </w:r>
      <w:r w:rsidRPr="00BE525A">
        <w:rPr>
          <w:rFonts w:ascii="Times New Roman" w:hAnsi="Times New Roman"/>
          <w:b/>
          <w:bCs/>
        </w:rPr>
        <w:t>Atatürk, öğrenim hayatına aşağıdaki okullardan hangisinde başlamıştır?</w:t>
      </w:r>
    </w:p>
    <w:p w:rsidR="00A70C23" w:rsidRPr="00B93C34" w:rsidRDefault="00A70C23" w:rsidP="00BE525A">
      <w:pPr>
        <w:pStyle w:val="NoSpacing"/>
        <w:rPr>
          <w:rFonts w:ascii="Times New Roman" w:hAnsi="Times New Roman"/>
        </w:rPr>
      </w:pPr>
      <w:r w:rsidRPr="00B93C34">
        <w:rPr>
          <w:rFonts w:ascii="Times New Roman" w:hAnsi="Times New Roman"/>
          <w:b/>
          <w:bCs/>
        </w:rPr>
        <w:t>A)</w:t>
      </w:r>
      <w:r w:rsidRPr="00B93C34">
        <w:rPr>
          <w:rFonts w:ascii="Times New Roman" w:hAnsi="Times New Roman"/>
        </w:rPr>
        <w:t>Şemsi Efendi İlkokulu</w:t>
      </w:r>
    </w:p>
    <w:p w:rsidR="00A70C23" w:rsidRPr="00B93C34" w:rsidRDefault="00A70C23" w:rsidP="00BE525A">
      <w:pPr>
        <w:pStyle w:val="NoSpacing"/>
        <w:rPr>
          <w:rFonts w:ascii="Times New Roman" w:hAnsi="Times New Roman"/>
        </w:rPr>
      </w:pPr>
      <w:r w:rsidRPr="00B93C34">
        <w:rPr>
          <w:rFonts w:ascii="Times New Roman" w:hAnsi="Times New Roman"/>
          <w:b/>
          <w:bCs/>
        </w:rPr>
        <w:t>B)</w:t>
      </w:r>
      <w:r w:rsidRPr="00B93C34">
        <w:rPr>
          <w:rFonts w:ascii="Times New Roman" w:hAnsi="Times New Roman"/>
        </w:rPr>
        <w:t>Askeri Rüştiye</w:t>
      </w:r>
    </w:p>
    <w:p w:rsidR="00A70C23" w:rsidRPr="00B93C34" w:rsidRDefault="00A70C23" w:rsidP="00BE525A">
      <w:pPr>
        <w:pStyle w:val="NoSpacing"/>
        <w:rPr>
          <w:rFonts w:ascii="Times New Roman" w:hAnsi="Times New Roman"/>
        </w:rPr>
      </w:pPr>
      <w:r w:rsidRPr="00B93C34">
        <w:rPr>
          <w:rFonts w:ascii="Times New Roman" w:hAnsi="Times New Roman"/>
          <w:b/>
          <w:bCs/>
        </w:rPr>
        <w:t>C)</w:t>
      </w:r>
      <w:r w:rsidRPr="00B93C34">
        <w:rPr>
          <w:rFonts w:ascii="Times New Roman" w:hAnsi="Times New Roman"/>
        </w:rPr>
        <w:t>Atatürk İlköğretim Okulu</w:t>
      </w:r>
    </w:p>
    <w:p w:rsidR="00A70C23" w:rsidRPr="00B93C34" w:rsidRDefault="00A70C23" w:rsidP="00BE525A">
      <w:pPr>
        <w:pStyle w:val="NoSpacing"/>
        <w:rPr>
          <w:rFonts w:ascii="Times New Roman" w:hAnsi="Times New Roman"/>
        </w:rPr>
      </w:pPr>
      <w:r w:rsidRPr="00B93C34">
        <w:rPr>
          <w:rFonts w:ascii="Times New Roman" w:hAnsi="Times New Roman"/>
          <w:b/>
          <w:bCs/>
        </w:rPr>
        <w:t>D)</w:t>
      </w:r>
      <w:r w:rsidRPr="00B93C34">
        <w:rPr>
          <w:rFonts w:ascii="Times New Roman" w:hAnsi="Times New Roman"/>
        </w:rPr>
        <w:t>Mahalle Mektebi</w:t>
      </w:r>
    </w:p>
    <w:p w:rsidR="00A70C23" w:rsidRDefault="00A70C23" w:rsidP="00BE525A">
      <w:pPr>
        <w:pStyle w:val="NoSpacing"/>
        <w:rPr>
          <w:rFonts w:ascii="Times New Roman" w:hAnsi="Times New Roman"/>
          <w:b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14. </w:t>
      </w:r>
      <w:r w:rsidRPr="00BE525A">
        <w:rPr>
          <w:rFonts w:ascii="Times New Roman" w:hAnsi="Times New Roman"/>
          <w:b/>
        </w:rPr>
        <w:t>Atatürk, ilk askeri başarısını hangi savaşta kazanmıştır?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Trablusgarp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Çanakkale        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Balkan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Sakarya</w:t>
      </w:r>
    </w:p>
    <w:p w:rsidR="00A70C23" w:rsidRDefault="00A70C23" w:rsidP="00BE525A">
      <w:pPr>
        <w:pStyle w:val="NoSpacing"/>
        <w:rPr>
          <w:rFonts w:ascii="Times New Roman" w:hAnsi="Times New Roman"/>
          <w:b/>
          <w:bCs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15. </w:t>
      </w:r>
      <w:r w:rsidRPr="00BE525A">
        <w:rPr>
          <w:rFonts w:ascii="Times New Roman" w:hAnsi="Times New Roman"/>
          <w:b/>
          <w:bCs/>
        </w:rPr>
        <w:t xml:space="preserve">Aşağıdakilerden hangisi </w:t>
      </w:r>
      <w:r w:rsidRPr="00BE525A">
        <w:rPr>
          <w:rFonts w:ascii="Times New Roman" w:hAnsi="Times New Roman"/>
          <w:b/>
          <w:bCs/>
          <w:u w:val="single"/>
        </w:rPr>
        <w:t>ittifak</w:t>
      </w:r>
      <w:r w:rsidRPr="00BE525A">
        <w:rPr>
          <w:rFonts w:ascii="Times New Roman" w:hAnsi="Times New Roman"/>
          <w:b/>
          <w:bCs/>
        </w:rPr>
        <w:t xml:space="preserve"> devletlerinden biridir?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Fransa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B)</w:t>
      </w:r>
      <w:r w:rsidRPr="00BE525A">
        <w:rPr>
          <w:rFonts w:ascii="Times New Roman" w:hAnsi="Times New Roman"/>
        </w:rPr>
        <w:t>İngiltere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Rusya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Almanya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16. </w:t>
      </w:r>
      <w:r w:rsidRPr="00BE525A">
        <w:rPr>
          <w:rFonts w:ascii="Times New Roman" w:hAnsi="Times New Roman"/>
          <w:b/>
          <w:bCs/>
        </w:rPr>
        <w:t>Birinci Dünya Savaşından yenik çıkan Osmanlı Devleti, aşağıdaki antlaşmalardan hangisini imzalamak zorunda kalmıştır?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Lozan Barış Antlaşması 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Mudanya Ateşkes Antlaşması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Gümrü Antlaşması 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Mondros Ateşkes Antlaşması</w:t>
      </w:r>
    </w:p>
    <w:p w:rsidR="00A70C23" w:rsidRPr="00BE525A" w:rsidRDefault="00A70C23" w:rsidP="00BE525A">
      <w:pPr>
        <w:pStyle w:val="NoSpacing"/>
        <w:rPr>
          <w:rFonts w:ascii="Times New Roman" w:hAnsi="Times New Roman"/>
          <w:b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17. </w:t>
      </w:r>
      <w:r w:rsidRPr="00BE525A">
        <w:rPr>
          <w:rFonts w:ascii="Times New Roman" w:hAnsi="Times New Roman"/>
          <w:b/>
        </w:rPr>
        <w:t xml:space="preserve">Milli mücadele döneminde , Türk ordusu Doğu Cephesi’nde aşağıdakilerden hangisi ile savaşmıştır ? 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 xml:space="preserve"> Yunanlılar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İtalyanlar               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C)</w:t>
      </w:r>
      <w:r w:rsidRPr="00100C31">
        <w:rPr>
          <w:rFonts w:ascii="Times New Roman" w:hAnsi="Times New Roman"/>
        </w:rPr>
        <w:t>Ermeniler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    </w:t>
      </w: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 xml:space="preserve"> Fransızlar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18. </w:t>
      </w:r>
      <w:r w:rsidRPr="00BE525A">
        <w:rPr>
          <w:rFonts w:ascii="Times New Roman" w:hAnsi="Times New Roman"/>
          <w:b/>
        </w:rPr>
        <w:t xml:space="preserve">Aşağıdakilerden hangisi Kurtuluş Savaşı Komutanlarından değildir? </w:t>
      </w:r>
    </w:p>
    <w:p w:rsidR="00A70C23" w:rsidRPr="009B2303" w:rsidRDefault="00A70C23" w:rsidP="00BE525A">
      <w:pPr>
        <w:pStyle w:val="NoSpacing"/>
        <w:rPr>
          <w:rFonts w:ascii="Times New Roman" w:hAnsi="Times New Roman"/>
          <w:b/>
        </w:rPr>
      </w:pPr>
      <w:r w:rsidRPr="00100C31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 xml:space="preserve"> Fevzi Çakmak        </w:t>
      </w:r>
      <w:r>
        <w:rPr>
          <w:rFonts w:ascii="Times New Roman" w:hAnsi="Times New Roman"/>
        </w:rPr>
        <w:t xml:space="preserve">      </w:t>
      </w: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İsmet İnönü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 xml:space="preserve"> Mehmet Akif Ersoy    </w:t>
      </w: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 xml:space="preserve"> Kazım Karabekir</w:t>
      </w:r>
    </w:p>
    <w:p w:rsidR="00A70C23" w:rsidRDefault="00A70C23" w:rsidP="00BE525A">
      <w:pPr>
        <w:pStyle w:val="NoSpacing"/>
        <w:rPr>
          <w:rFonts w:ascii="Times New Roman" w:hAnsi="Times New Roman"/>
          <w:b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19. </w:t>
      </w:r>
      <w:r w:rsidRPr="00BE525A">
        <w:rPr>
          <w:rFonts w:ascii="Times New Roman" w:hAnsi="Times New Roman"/>
          <w:b/>
        </w:rPr>
        <w:t xml:space="preserve">Mustafa Kemal hem Türk milletinin, hem de dünyanın hayranlığını kazanmış askeri ve siyasi bir dâhidir. Aşağıdakilerden hangisi Mustafa Kemal’in başarılarına neden olan etkenlerden </w:t>
      </w:r>
      <w:r w:rsidRPr="00100C31">
        <w:rPr>
          <w:rFonts w:ascii="Times New Roman" w:hAnsi="Times New Roman"/>
          <w:b/>
          <w:u w:val="single"/>
        </w:rPr>
        <w:t>değildir ?</w:t>
      </w:r>
    </w:p>
    <w:p w:rsidR="00A70C23" w:rsidRPr="00BE525A" w:rsidRDefault="00A70C23" w:rsidP="00D86FAD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 xml:space="preserve">A) </w:t>
      </w:r>
      <w:r w:rsidRPr="00BE525A">
        <w:rPr>
          <w:rFonts w:ascii="Times New Roman" w:hAnsi="Times New Roman"/>
        </w:rPr>
        <w:t xml:space="preserve">Çalışkanlık                       </w:t>
      </w:r>
      <w:r w:rsidRPr="00100C31">
        <w:rPr>
          <w:rFonts w:ascii="Times New Roman" w:hAnsi="Times New Roman"/>
          <w:b/>
        </w:rPr>
        <w:t xml:space="preserve">B) </w:t>
      </w:r>
      <w:r w:rsidRPr="00BE525A">
        <w:rPr>
          <w:rFonts w:ascii="Times New Roman" w:hAnsi="Times New Roman"/>
        </w:rPr>
        <w:t xml:space="preserve">Duyarsızlık    </w:t>
      </w:r>
    </w:p>
    <w:p w:rsidR="00A70C23" w:rsidRDefault="00A70C23" w:rsidP="00D86FAD">
      <w:pPr>
        <w:pStyle w:val="NoSpacing"/>
        <w:rPr>
          <w:rFonts w:ascii="Times New Roman" w:hAnsi="Times New Roman"/>
          <w:b/>
        </w:rPr>
      </w:pPr>
      <w:r w:rsidRPr="00100C31">
        <w:rPr>
          <w:rFonts w:ascii="Times New Roman" w:hAnsi="Times New Roman"/>
          <w:b/>
        </w:rPr>
        <w:t xml:space="preserve">C) </w:t>
      </w:r>
      <w:r w:rsidRPr="00BE525A">
        <w:rPr>
          <w:rFonts w:ascii="Times New Roman" w:hAnsi="Times New Roman"/>
        </w:rPr>
        <w:t>Mill</w:t>
      </w:r>
      <w:r>
        <w:rPr>
          <w:rFonts w:ascii="Times New Roman" w:hAnsi="Times New Roman"/>
        </w:rPr>
        <w:t xml:space="preserve">et sevgisi                   </w:t>
      </w:r>
      <w:r w:rsidRPr="00100C31">
        <w:rPr>
          <w:rFonts w:ascii="Times New Roman" w:hAnsi="Times New Roman"/>
          <w:b/>
        </w:rPr>
        <w:t xml:space="preserve">D) </w:t>
      </w:r>
      <w:r w:rsidRPr="00BE525A">
        <w:rPr>
          <w:rFonts w:ascii="Times New Roman" w:hAnsi="Times New Roman"/>
        </w:rPr>
        <w:t>Aldığı eğitim</w:t>
      </w: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059" type="#_x0000_t202" style="position:absolute;left:0;text-align:left;margin-left:-16.1pt;margin-top:5.45pt;width:33.75pt;height:14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" stroked="f">
            <v:textbox style="mso-fit-shape-to-text:t">
              <w:txbxContent>
                <w:p w:rsidR="00A70C23" w:rsidRPr="00B93C34" w:rsidRDefault="00A70C23" w:rsidP="00D86FAD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20</w:t>
                  </w:r>
                  <w:r w:rsidRPr="00B93C34">
                    <w:rPr>
                      <w:rFonts w:ascii="Times New Roman" w:hAnsi="Times New Roman"/>
                      <w:b/>
                    </w:rPr>
                    <w:t>.</w:t>
                  </w:r>
                </w:p>
              </w:txbxContent>
            </v:textbox>
          </v:shape>
        </w:pict>
      </w:r>
    </w:p>
    <w:p w:rsidR="00A70C23" w:rsidRDefault="00A70C23" w:rsidP="009B2303">
      <w:pPr>
        <w:pStyle w:val="NoSpacing"/>
        <w:jc w:val="both"/>
        <w:rPr>
          <w:rFonts w:ascii="Times New Roman" w:hAnsi="Times New Roman"/>
          <w:b/>
        </w:rPr>
      </w:pPr>
      <w:r w:rsidRPr="00C51FE6">
        <w:rPr>
          <w:rFonts w:ascii="Times New Roman" w:hAnsi="Times New Roman"/>
          <w:noProof/>
          <w:lang w:eastAsia="tr-TR"/>
        </w:rPr>
        <w:pict>
          <v:shape id="Resim 11" o:spid="_x0000_i1031" type="#_x0000_t75" style="width:210pt;height:103.5pt;visibility:visible">
            <v:imagedata r:id="rId15" o:title=""/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9B2303">
      <w:pPr>
        <w:pStyle w:val="NoSpacing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21. </w:t>
      </w:r>
      <w:r w:rsidRPr="00BE525A">
        <w:rPr>
          <w:rFonts w:ascii="Times New Roman" w:hAnsi="Times New Roman"/>
          <w:b/>
          <w:bCs/>
        </w:rPr>
        <w:t>Hangi savaş sonucunda TBMM tarafından Mustafa Kemal’e “</w:t>
      </w:r>
      <w:r w:rsidRPr="00BE525A">
        <w:rPr>
          <w:rFonts w:ascii="Times New Roman" w:hAnsi="Times New Roman"/>
          <w:bCs/>
        </w:rPr>
        <w:t>gazi</w:t>
      </w:r>
      <w:r w:rsidRPr="00BE525A">
        <w:rPr>
          <w:rFonts w:ascii="Times New Roman" w:hAnsi="Times New Roman"/>
          <w:b/>
          <w:bCs/>
        </w:rPr>
        <w:t>” unvanı ve “</w:t>
      </w:r>
      <w:r w:rsidRPr="00BE525A">
        <w:rPr>
          <w:rFonts w:ascii="Times New Roman" w:hAnsi="Times New Roman"/>
          <w:bCs/>
        </w:rPr>
        <w:t>mareşal</w:t>
      </w:r>
      <w:r w:rsidRPr="00BE525A">
        <w:rPr>
          <w:rFonts w:ascii="Times New Roman" w:hAnsi="Times New Roman"/>
          <w:b/>
          <w:bCs/>
        </w:rPr>
        <w:t>” rütbesi verilmiştir?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 xml:space="preserve">Çanakkale Savaşı 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I. Dünya Savaşı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 xml:space="preserve">) </w:t>
      </w:r>
      <w:r w:rsidRPr="00BE525A">
        <w:rPr>
          <w:rFonts w:ascii="Times New Roman" w:hAnsi="Times New Roman"/>
        </w:rPr>
        <w:t>Sakarya Meydan Muharebesi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II. İnönü Savaşı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9B2303">
      <w:pPr>
        <w:pStyle w:val="NoSpacing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22. </w:t>
      </w:r>
      <w:r w:rsidRPr="00BE525A">
        <w:rPr>
          <w:rFonts w:ascii="Times New Roman" w:hAnsi="Times New Roman"/>
          <w:b/>
          <w:bCs/>
        </w:rPr>
        <w:t xml:space="preserve">Aşağıdakilerden hangisi yön bulmada kullanılacak yöntemlerden biri </w:t>
      </w:r>
      <w:r w:rsidRPr="00BE525A">
        <w:rPr>
          <w:rFonts w:ascii="Times New Roman" w:hAnsi="Times New Roman"/>
          <w:b/>
          <w:bCs/>
          <w:u w:val="single"/>
        </w:rPr>
        <w:t>değildir</w:t>
      </w:r>
      <w:r w:rsidRPr="00BE525A">
        <w:rPr>
          <w:rFonts w:ascii="Times New Roman" w:hAnsi="Times New Roman"/>
          <w:b/>
          <w:bCs/>
        </w:rPr>
        <w:t>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A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Pusula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B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Kutup Yıldızı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  <w:bCs/>
        </w:rPr>
        <w:t>C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Güneş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  <w:bCs/>
        </w:rPr>
        <w:t>D</w:t>
      </w:r>
      <w:r>
        <w:rPr>
          <w:rFonts w:ascii="Times New Roman" w:hAnsi="Times New Roman"/>
          <w:b/>
          <w:bCs/>
        </w:rPr>
        <w:t>)</w:t>
      </w:r>
      <w:r w:rsidRPr="00BE525A">
        <w:rPr>
          <w:rFonts w:ascii="Times New Roman" w:hAnsi="Times New Roman"/>
        </w:rPr>
        <w:t>Bulutlar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5" o:spid="_x0000_s1060" type="#_x0000_t75" style="position:absolute;margin-left:48.4pt;margin-top:12.2pt;width:134.25pt;height:84.75pt;z-index:-251663360;visibility:visible">
            <v:imagedata r:id="rId16" o:title=""/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  <w:b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Default="00A70C23" w:rsidP="00BE525A">
      <w:pPr>
        <w:pStyle w:val="NoSpacing"/>
        <w:rPr>
          <w:rFonts w:ascii="Times New Roman" w:hAnsi="Times New Roman"/>
        </w:rPr>
      </w:pPr>
    </w:p>
    <w:p w:rsidR="00A70C23" w:rsidRPr="009B2303" w:rsidRDefault="00A70C23" w:rsidP="009B2303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23. </w:t>
      </w:r>
      <w:r w:rsidRPr="009B2303">
        <w:rPr>
          <w:rFonts w:ascii="Times New Roman" w:hAnsi="Times New Roman"/>
          <w:b/>
        </w:rPr>
        <w:t>Canan okulda yönlerin güneşin doğuş ve batışına göre belirlendiğini öğrendi.Buna göre Canan yüzünü güneşin doğduğu yere döndüğünde sağ kolu hangi yönü gösterir?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>Kuzey</w:t>
      </w:r>
      <w:r w:rsidRPr="00BE525A">
        <w:rPr>
          <w:rFonts w:ascii="Times New Roman" w:hAnsi="Times New Roman"/>
        </w:rPr>
        <w:tab/>
      </w:r>
      <w:r w:rsidRPr="00BE525A">
        <w:rPr>
          <w:rFonts w:ascii="Times New Roman" w:hAnsi="Times New Roman"/>
        </w:rPr>
        <w:tab/>
      </w:r>
      <w:r w:rsidRPr="00BE525A">
        <w:rPr>
          <w:rFonts w:ascii="Times New Roman" w:hAnsi="Times New Roman"/>
        </w:rPr>
        <w:tab/>
      </w:r>
      <w:r w:rsidRPr="00100C31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Batı</w:t>
      </w:r>
    </w:p>
    <w:p w:rsidR="00A70C23" w:rsidRDefault="00A70C23" w:rsidP="00BE525A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>Güney</w:t>
      </w:r>
      <w:r w:rsidRPr="00BE525A">
        <w:rPr>
          <w:rFonts w:ascii="Times New Roman" w:hAnsi="Times New Roman"/>
        </w:rPr>
        <w:tab/>
      </w:r>
      <w:r w:rsidRPr="00BE525A">
        <w:rPr>
          <w:rFonts w:ascii="Times New Roman" w:hAnsi="Times New Roman"/>
        </w:rPr>
        <w:tab/>
      </w:r>
      <w:r w:rsidRPr="00BE525A">
        <w:rPr>
          <w:rFonts w:ascii="Times New Roman" w:hAnsi="Times New Roman"/>
        </w:rPr>
        <w:tab/>
      </w:r>
      <w:r w:rsidRPr="00100C31">
        <w:rPr>
          <w:rFonts w:ascii="Times New Roman" w:hAnsi="Times New Roman"/>
          <w:b/>
        </w:rPr>
        <w:t>D)</w:t>
      </w:r>
      <w:r w:rsidRPr="00BE525A">
        <w:rPr>
          <w:rFonts w:ascii="Times New Roman" w:hAnsi="Times New Roman"/>
        </w:rPr>
        <w:t xml:space="preserve"> Doğu</w: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  <w:r>
        <w:rPr>
          <w:noProof/>
          <w:lang w:eastAsia="tr-TR"/>
        </w:rPr>
        <w:pict>
          <v:shape id="Resim 8" o:spid="_x0000_s1061" type="#_x0000_t75" style="position:absolute;margin-left:12.95pt;margin-top:23.3pt;width:35.25pt;height:67.5pt;z-index:251655168;visibility:visible">
            <v:imagedata r:id="rId17" o:title=""/>
            <w10:wrap type="square"/>
          </v:shape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0" o:spid="_x0000_s1062" type="#_x0000_t62" style="position:absolute;margin-left:422.95pt;margin-top:552.6pt;width:138.8pt;height:36.7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" adj="-7688,9927" strokecolor="#8064a2" strokeweight="1pt">
            <v:stroke dashstyle="dash"/>
            <v:shadow color="#868686"/>
            <v:textbox>
              <w:txbxContent>
                <w:p w:rsidR="00A70C23" w:rsidRPr="00DA3820" w:rsidRDefault="00A70C23" w:rsidP="00DE1D13">
                  <w:pPr>
                    <w:pStyle w:val="NoSpacing"/>
                    <w:rPr>
                      <w:rFonts w:ascii="ALFABET98" w:hAnsi="ALFABET98"/>
                      <w:color w:val="FFFFFF"/>
                      <w:sz w:val="18"/>
                      <w:szCs w:val="18"/>
                    </w:rPr>
                  </w:pPr>
                  <w:r w:rsidRPr="00DA3820">
                    <w:rPr>
                      <w:rFonts w:ascii="ALFABET98" w:hAnsi="ALFABET98"/>
                      <w:sz w:val="18"/>
                      <w:szCs w:val="18"/>
                    </w:rPr>
                    <w:t>Eğer beni kesmezseniz birçok doğal afeti engellerim.</w:t>
                  </w:r>
                </w:p>
              </w:txbxContent>
            </v:textbox>
          </v:shape>
        </w:pict>
      </w:r>
      <w:r w:rsidRPr="00C51FE6">
        <w:rPr>
          <w:rFonts w:ascii="Times New Roman" w:hAnsi="Times New Roman"/>
          <w:noProof/>
          <w:lang w:eastAsia="tr-TR"/>
        </w:rPr>
        <w:pict>
          <v:shape id="Resim 21" o:spid="_x0000_i1032" type="#_x0000_t75" style="width:170.25pt;height:78.75pt;visibility:visible">
            <v:imagedata r:id="rId18" o:title=""/>
          </v:shape>
        </w:pict>
      </w:r>
    </w:p>
    <w:p w:rsidR="00A70C23" w:rsidRPr="00BE525A" w:rsidRDefault="00A70C23" w:rsidP="00BE525A">
      <w:pPr>
        <w:pStyle w:val="NoSpacing"/>
        <w:rPr>
          <w:rFonts w:ascii="Times New Roman" w:hAnsi="Times New Roman"/>
        </w:rPr>
      </w:pPr>
    </w:p>
    <w:p w:rsidR="00A70C23" w:rsidRPr="00B93C34" w:rsidRDefault="00A70C23" w:rsidP="00B93C34">
      <w:pPr>
        <w:pStyle w:val="NoSpacing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24. </w:t>
      </w:r>
      <w:r w:rsidRPr="00B93C34">
        <w:rPr>
          <w:rFonts w:ascii="Times New Roman" w:hAnsi="Times New Roman"/>
          <w:b/>
        </w:rPr>
        <w:t xml:space="preserve">Aşağıdakilerden hangisi ağacın söz ettiği doğal afetlerden biri </w:t>
      </w:r>
      <w:r w:rsidRPr="00B93C34">
        <w:rPr>
          <w:rFonts w:ascii="Times New Roman" w:hAnsi="Times New Roman"/>
          <w:b/>
          <w:u w:val="single"/>
        </w:rPr>
        <w:t>olamaz</w:t>
      </w:r>
      <w:r w:rsidRPr="00B93C34">
        <w:rPr>
          <w:rFonts w:ascii="Times New Roman" w:hAnsi="Times New Roman"/>
          <w:b/>
        </w:rPr>
        <w:t>?</w:t>
      </w:r>
    </w:p>
    <w:p w:rsidR="00A70C23" w:rsidRDefault="00A70C23" w:rsidP="006D7CF1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</w:rPr>
        <w:t>A)</w:t>
      </w:r>
      <w:r w:rsidRPr="00BE525A">
        <w:rPr>
          <w:rFonts w:ascii="Times New Roman" w:hAnsi="Times New Roman"/>
        </w:rPr>
        <w:t xml:space="preserve"> Sel</w:t>
      </w:r>
      <w:r w:rsidRPr="00BE525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</w:rPr>
        <w:t>B)</w:t>
      </w:r>
      <w:r w:rsidRPr="00BE525A">
        <w:rPr>
          <w:rFonts w:ascii="Times New Roman" w:hAnsi="Times New Roman"/>
        </w:rPr>
        <w:t xml:space="preserve"> Çığ </w:t>
      </w:r>
      <w:r w:rsidRPr="00BE525A">
        <w:rPr>
          <w:rFonts w:ascii="Times New Roman" w:hAnsi="Times New Roman"/>
        </w:rPr>
        <w:tab/>
      </w:r>
    </w:p>
    <w:p w:rsidR="00A70C23" w:rsidRDefault="00A70C23" w:rsidP="006D7CF1">
      <w:pPr>
        <w:pStyle w:val="NoSpacing"/>
        <w:rPr>
          <w:rFonts w:ascii="Times New Roman" w:hAnsi="Times New Roman"/>
        </w:rPr>
      </w:pPr>
      <w:r w:rsidRPr="00BE525A">
        <w:rPr>
          <w:rFonts w:ascii="Times New Roman" w:hAnsi="Times New Roman"/>
          <w:b/>
        </w:rPr>
        <w:t>C)</w:t>
      </w:r>
      <w:r w:rsidRPr="00BE525A">
        <w:rPr>
          <w:rFonts w:ascii="Times New Roman" w:hAnsi="Times New Roman"/>
        </w:rPr>
        <w:t xml:space="preserve"> Erozyon</w:t>
      </w:r>
      <w:r w:rsidRPr="00BE525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E525A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Deprem</w:t>
      </w:r>
    </w:p>
    <w:p w:rsidR="00A70C23" w:rsidRDefault="00A70C23" w:rsidP="006D7CF1">
      <w:pPr>
        <w:pStyle w:val="NoSpacing"/>
        <w:rPr>
          <w:rFonts w:ascii="Times New Roman" w:hAnsi="Times New Roman"/>
        </w:rPr>
        <w:sectPr w:rsidR="00A70C23" w:rsidSect="00D86FAD">
          <w:type w:val="continuous"/>
          <w:pgSz w:w="11906" w:h="16838"/>
          <w:pgMar w:top="1417" w:right="1417" w:bottom="1417" w:left="1417" w:header="708" w:footer="708" w:gutter="0"/>
          <w:cols w:num="2" w:space="709"/>
          <w:docGrid w:linePitch="360"/>
        </w:sectPr>
      </w:pPr>
    </w:p>
    <w:p w:rsidR="00A70C23" w:rsidRPr="00100C31" w:rsidRDefault="00A70C23" w:rsidP="00D86FAD">
      <w:pPr>
        <w:pStyle w:val="NoSpacing"/>
        <w:rPr>
          <w:rFonts w:ascii="Times New Roman" w:hAnsi="Times New Roman"/>
          <w:b/>
        </w:rPr>
      </w:pPr>
      <w:r w:rsidRPr="00100C31">
        <w:rPr>
          <w:rFonts w:ascii="Times New Roman" w:hAnsi="Times New Roman"/>
          <w:b/>
        </w:rPr>
        <w:t xml:space="preserve">25. Aşağıdakilerden hangisi Atatürk'ün kişisel özelliklerinden birisi </w:t>
      </w:r>
      <w:r w:rsidRPr="00983A9D">
        <w:rPr>
          <w:rFonts w:ascii="Times New Roman" w:hAnsi="Times New Roman"/>
          <w:b/>
          <w:u w:val="single"/>
        </w:rPr>
        <w:t xml:space="preserve">değildir </w:t>
      </w:r>
      <w:r w:rsidRPr="00100C31">
        <w:rPr>
          <w:rFonts w:ascii="Times New Roman" w:hAnsi="Times New Roman"/>
          <w:b/>
        </w:rPr>
        <w:t>?</w:t>
      </w:r>
    </w:p>
    <w:p w:rsidR="00A70C23" w:rsidRDefault="00A70C23" w:rsidP="00D86FAD">
      <w:pPr>
        <w:pStyle w:val="NoSpacing"/>
        <w:rPr>
          <w:rFonts w:ascii="Times New Roman" w:hAnsi="Times New Roman"/>
        </w:rPr>
      </w:pPr>
      <w:r w:rsidRPr="00100C31">
        <w:rPr>
          <w:rFonts w:ascii="Times New Roman" w:hAnsi="Times New Roman"/>
          <w:b/>
        </w:rPr>
        <w:t>A)</w:t>
      </w:r>
      <w:r w:rsidRPr="00100C31">
        <w:rPr>
          <w:rFonts w:ascii="Times New Roman" w:hAnsi="Times New Roman"/>
        </w:rPr>
        <w:t xml:space="preserve"> Çocukları çok severdi 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00C31">
        <w:rPr>
          <w:rFonts w:ascii="Times New Roman" w:hAnsi="Times New Roman"/>
          <w:b/>
        </w:rPr>
        <w:t>B)</w:t>
      </w:r>
      <w:r>
        <w:rPr>
          <w:rFonts w:ascii="Times New Roman" w:hAnsi="Times New Roman"/>
        </w:rPr>
        <w:t xml:space="preserve"> İleri görüşlüdür 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A70C23" w:rsidRPr="00D86FAD" w:rsidRDefault="00A70C23" w:rsidP="006D7CF1">
      <w:pPr>
        <w:pStyle w:val="NoSpacing"/>
        <w:rPr>
          <w:rFonts w:ascii="Times New Roman" w:hAnsi="Times New Roman"/>
        </w:rPr>
        <w:sectPr w:rsidR="00A70C23" w:rsidRPr="00D86FAD" w:rsidSect="00D86FAD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  <w:r>
        <w:rPr>
          <w:noProof/>
          <w:lang w:eastAsia="tr-TR"/>
        </w:rPr>
        <w:pict>
          <v:shape id="_x0000_s1063" type="#_x0000_t202" style="position:absolute;margin-left:387.4pt;margin-top:34.1pt;width:154.4pt;height:14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" stroked="f">
            <v:textbox style="mso-fit-shape-to-text:t">
              <w:txbxContent>
                <w:p w:rsidR="00A70C23" w:rsidRPr="00D86FAD" w:rsidRDefault="00A70C23" w:rsidP="00D86FAD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 w:rsidRPr="00D86FAD">
                    <w:rPr>
                      <w:rFonts w:ascii="Times New Roman" w:hAnsi="Times New Roman"/>
                      <w:b/>
                    </w:rPr>
                    <w:t>Nesrin ŞAHİN</w:t>
                  </w:r>
                </w:p>
                <w:p w:rsidR="00A70C23" w:rsidRDefault="00A70C23" w:rsidP="00D86FAD">
                  <w:hyperlink r:id="rId19" w:history="1">
                    <w:r w:rsidRPr="00D006E6">
                      <w:rPr>
                        <w:rStyle w:val="Hyperlink"/>
                        <w:rFonts w:ascii="Times New Roman" w:hAnsi="Times New Roman"/>
                        <w:b/>
                      </w:rPr>
                      <w:t>www.sorubak.com</w:t>
                    </w:r>
                  </w:hyperlink>
                  <w:r>
                    <w:rPr>
                      <w:rFonts w:ascii="Times New Roman" w:hAnsi="Times New Roman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32.65pt;margin-top:15.35pt;width:401.2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" stroked="f">
            <v:textbox>
              <w:txbxContent>
                <w:p w:rsidR="00A70C23" w:rsidRDefault="00A70C23" w:rsidP="00D86FAD">
                  <w:pPr>
                    <w:pStyle w:val="NoSpacing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B01DB">
                    <w:rPr>
                      <w:rFonts w:ascii="Times New Roman" w:hAnsi="Times New Roman"/>
                      <w:b/>
                    </w:rPr>
                    <w:t>NOT : Süreniz bir ders saatidir ( 40 dakikadır. ).</w:t>
                  </w:r>
                </w:p>
                <w:p w:rsidR="00A70C23" w:rsidRPr="00D86FAD" w:rsidRDefault="00A70C23" w:rsidP="00D86FAD">
                  <w:pPr>
                    <w:pStyle w:val="NoSpacing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  <w:r>
                    <w:rPr>
                      <w:rFonts w:ascii="Times New Roman" w:hAnsi="Times New Roman"/>
                      <w:b/>
                    </w:rPr>
                    <w:tab/>
                  </w:r>
                </w:p>
                <w:p w:rsidR="00A70C23" w:rsidRPr="00D86FAD" w:rsidRDefault="00A70C23" w:rsidP="00D86FAD">
                  <w:pPr>
                    <w:pStyle w:val="NoSpacing"/>
                    <w:ind w:left="4956" w:firstLine="708"/>
                    <w:rPr>
                      <w:rFonts w:ascii="Times New Roman" w:hAnsi="Times New Roman"/>
                      <w:b/>
                    </w:rPr>
                  </w:pPr>
                </w:p>
              </w:txbxContent>
            </v:textbox>
          </v:shape>
        </w:pict>
      </w:r>
      <w:r w:rsidRPr="00100C31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 xml:space="preserve"> Lider ruhludur 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100C31">
        <w:rPr>
          <w:rFonts w:ascii="Times New Roman" w:hAnsi="Times New Roman"/>
          <w:b/>
        </w:rPr>
        <w:t>D)</w:t>
      </w:r>
      <w:r>
        <w:rPr>
          <w:rFonts w:ascii="Times New Roman" w:hAnsi="Times New Roman"/>
        </w:rPr>
        <w:t xml:space="preserve"> Yenilikçi değildir.</w:t>
      </w:r>
    </w:p>
    <w:p w:rsidR="00A70C23" w:rsidRPr="009B2303" w:rsidRDefault="00A70C23" w:rsidP="006D7CF1">
      <w:pPr>
        <w:pStyle w:val="NoSpacing"/>
        <w:rPr>
          <w:rFonts w:ascii="Times New Roman" w:hAnsi="Times New Roman"/>
        </w:rPr>
        <w:sectPr w:rsidR="00A70C23" w:rsidRPr="009B2303" w:rsidSect="00D86FAD">
          <w:type w:val="continuous"/>
          <w:pgSz w:w="11906" w:h="16838"/>
          <w:pgMar w:top="1417" w:right="1417" w:bottom="1417" w:left="1417" w:header="708" w:footer="708" w:gutter="0"/>
          <w:cols w:space="709"/>
          <w:docGrid w:linePitch="360"/>
        </w:sectPr>
      </w:pPr>
    </w:p>
    <w:p w:rsidR="00A70C23" w:rsidRDefault="00A70C23" w:rsidP="006D7CF1">
      <w:pPr>
        <w:pStyle w:val="NoSpacing"/>
        <w:rPr>
          <w:rFonts w:ascii="Times New Roman" w:hAnsi="Times New Roman"/>
          <w:color w:val="000000"/>
        </w:rPr>
      </w:pPr>
    </w:p>
    <w:p w:rsidR="00A70C23" w:rsidRDefault="00A70C23" w:rsidP="006A517F">
      <w:pPr>
        <w:pStyle w:val="NoSpacing"/>
        <w:jc w:val="center"/>
        <w:rPr>
          <w:rFonts w:ascii="Times New Roman" w:hAnsi="Times New Roman"/>
          <w:b/>
        </w:rPr>
      </w:pPr>
    </w:p>
    <w:p w:rsidR="00A70C23" w:rsidRDefault="00A70C23" w:rsidP="006A517F">
      <w:pPr>
        <w:pStyle w:val="NoSpacing"/>
        <w:jc w:val="center"/>
        <w:rPr>
          <w:rFonts w:ascii="Times New Roman" w:hAnsi="Times New Roman"/>
          <w:b/>
        </w:rPr>
      </w:pPr>
    </w:p>
    <w:p w:rsidR="00A70C23" w:rsidRPr="006B01DB" w:rsidRDefault="00A70C23" w:rsidP="006A517F">
      <w:pPr>
        <w:pStyle w:val="NoSpacing"/>
        <w:ind w:left="7080" w:firstLine="708"/>
        <w:sectPr w:rsidR="00A70C23" w:rsidRPr="006B01DB" w:rsidSect="00D86FAD">
          <w:type w:val="continuous"/>
          <w:pgSz w:w="11906" w:h="16838"/>
          <w:pgMar w:top="719" w:right="386" w:bottom="0" w:left="540" w:header="708" w:footer="708" w:gutter="0"/>
          <w:cols w:space="709"/>
          <w:docGrid w:linePitch="360"/>
        </w:sectPr>
      </w:pPr>
    </w:p>
    <w:p w:rsidR="00A70C23" w:rsidRDefault="00A70C23" w:rsidP="006A517F">
      <w:pPr>
        <w:pStyle w:val="NoSpacing"/>
        <w:rPr>
          <w:rFonts w:ascii="Times New Roman" w:hAnsi="Times New Roman"/>
          <w:b/>
          <w:color w:val="000000"/>
        </w:rPr>
      </w:pPr>
    </w:p>
    <w:p w:rsidR="00A70C23" w:rsidRPr="006D7CF1" w:rsidRDefault="00A70C23" w:rsidP="006D7CF1">
      <w:pPr>
        <w:pStyle w:val="NoSpacing"/>
        <w:rPr>
          <w:rFonts w:ascii="Times New Roman" w:hAnsi="Times New Roman"/>
          <w:color w:val="000000"/>
        </w:rPr>
      </w:pPr>
    </w:p>
    <w:p w:rsidR="00A70C23" w:rsidRPr="00FA238B" w:rsidRDefault="00A70C23" w:rsidP="00FA238B">
      <w:pPr>
        <w:pStyle w:val="NoSpacing"/>
        <w:rPr>
          <w:rFonts w:ascii="Times New Roman" w:hAnsi="Times New Roman"/>
        </w:rPr>
      </w:pPr>
    </w:p>
    <w:p w:rsidR="00A70C23" w:rsidRDefault="00A70C23" w:rsidP="00FA238B">
      <w:pPr>
        <w:pStyle w:val="NoSpacing"/>
        <w:rPr>
          <w:rFonts w:ascii="ALFABET98" w:hAnsi="ALFABET98"/>
          <w:b/>
          <w:sz w:val="20"/>
          <w:szCs w:val="20"/>
        </w:rPr>
      </w:pPr>
    </w:p>
    <w:p w:rsidR="00A70C23" w:rsidRDefault="00A70C23" w:rsidP="00FA238B">
      <w:pPr>
        <w:pStyle w:val="NoSpacing"/>
        <w:rPr>
          <w:rFonts w:ascii="ALFABET98" w:hAnsi="ALFABET98"/>
          <w:b/>
          <w:sz w:val="20"/>
          <w:szCs w:val="20"/>
        </w:rPr>
      </w:pPr>
    </w:p>
    <w:p w:rsidR="00A70C23" w:rsidRPr="006D7CF1" w:rsidRDefault="00A70C23" w:rsidP="006D7CF1">
      <w:pPr>
        <w:pStyle w:val="NoSpacing"/>
        <w:rPr>
          <w:rFonts w:ascii="Times New Roman" w:hAnsi="Times New Roman"/>
        </w:rPr>
      </w:pPr>
    </w:p>
    <w:sectPr w:rsidR="00A70C23" w:rsidRPr="006D7CF1" w:rsidSect="00D86FA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C23" w:rsidRDefault="00A70C23" w:rsidP="005A3DC9">
      <w:pPr>
        <w:spacing w:after="0" w:line="240" w:lineRule="auto"/>
      </w:pPr>
      <w:r>
        <w:separator/>
      </w:r>
    </w:p>
  </w:endnote>
  <w:endnote w:type="continuationSeparator" w:id="0">
    <w:p w:rsidR="00A70C23" w:rsidRDefault="00A70C23" w:rsidP="005A3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C23" w:rsidRDefault="00A70C23" w:rsidP="005A3DC9">
      <w:pPr>
        <w:spacing w:after="0" w:line="240" w:lineRule="auto"/>
      </w:pPr>
      <w:r>
        <w:separator/>
      </w:r>
    </w:p>
  </w:footnote>
  <w:footnote w:type="continuationSeparator" w:id="0">
    <w:p w:rsidR="00A70C23" w:rsidRDefault="00A70C23" w:rsidP="005A3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90A05"/>
    <w:multiLevelType w:val="hybridMultilevel"/>
    <w:tmpl w:val="9D1E33C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DC9"/>
    <w:rsid w:val="00015C5F"/>
    <w:rsid w:val="0004368B"/>
    <w:rsid w:val="00044D19"/>
    <w:rsid w:val="00100C31"/>
    <w:rsid w:val="00102DF6"/>
    <w:rsid w:val="001639E3"/>
    <w:rsid w:val="001E5A79"/>
    <w:rsid w:val="00261ED6"/>
    <w:rsid w:val="002A0266"/>
    <w:rsid w:val="002C28D3"/>
    <w:rsid w:val="0033191E"/>
    <w:rsid w:val="003B2BBC"/>
    <w:rsid w:val="005A3DC9"/>
    <w:rsid w:val="005A4EA4"/>
    <w:rsid w:val="006267A1"/>
    <w:rsid w:val="006A517F"/>
    <w:rsid w:val="006B01DB"/>
    <w:rsid w:val="006D7CF1"/>
    <w:rsid w:val="00770726"/>
    <w:rsid w:val="007B3197"/>
    <w:rsid w:val="00942442"/>
    <w:rsid w:val="00983A9D"/>
    <w:rsid w:val="009B0DC5"/>
    <w:rsid w:val="009B2303"/>
    <w:rsid w:val="009C1109"/>
    <w:rsid w:val="009D0979"/>
    <w:rsid w:val="00A70C23"/>
    <w:rsid w:val="00AF27DD"/>
    <w:rsid w:val="00B73169"/>
    <w:rsid w:val="00B93C34"/>
    <w:rsid w:val="00BD689B"/>
    <w:rsid w:val="00BE525A"/>
    <w:rsid w:val="00C51FE6"/>
    <w:rsid w:val="00D006E6"/>
    <w:rsid w:val="00D86FAD"/>
    <w:rsid w:val="00DA3820"/>
    <w:rsid w:val="00DE1D13"/>
    <w:rsid w:val="00DF07D1"/>
    <w:rsid w:val="00E577A9"/>
    <w:rsid w:val="00FA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38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A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A3DC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A3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A3DC9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F07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7D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D7CF1"/>
    <w:rPr>
      <w:lang w:eastAsia="en-US"/>
    </w:rPr>
  </w:style>
  <w:style w:type="paragraph" w:styleId="ListParagraph">
    <w:name w:val="List Paragraph"/>
    <w:basedOn w:val="Normal"/>
    <w:uiPriority w:val="99"/>
    <w:qFormat/>
    <w:rsid w:val="00FA238B"/>
    <w:pPr>
      <w:ind w:left="720"/>
      <w:contextualSpacing/>
    </w:pPr>
    <w:rPr>
      <w:rFonts w:eastAsia="Calibri"/>
      <w:lang w:eastAsia="en-US"/>
    </w:rPr>
  </w:style>
  <w:style w:type="table" w:styleId="TableGrid">
    <w:name w:val="Table Grid"/>
    <w:basedOn w:val="TableNormal"/>
    <w:uiPriority w:val="99"/>
    <w:rsid w:val="00BE525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E525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261ED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2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1148</Words>
  <Characters>6549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Aşk-ı Nesrin</dc:creator>
  <cp:keywords>www.sorubak.com</cp:keywords>
  <dc:description>www.sorubak.com</dc:description>
  <cp:lastModifiedBy>edanur</cp:lastModifiedBy>
  <cp:revision>4</cp:revision>
  <cp:lastPrinted>2014-12-27T10:19:00Z</cp:lastPrinted>
  <dcterms:created xsi:type="dcterms:W3CDTF">2014-12-25T07:47:00Z</dcterms:created>
  <dcterms:modified xsi:type="dcterms:W3CDTF">2014-12-27T10:19:00Z</dcterms:modified>
  <cp:category>www.sorubak.com</cp:category>
</cp:coreProperties>
</file>