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A9E" w:rsidRDefault="00554A9E">
      <w:r>
        <w:t>Adı Soyadı:                                                                                                          Sınıfı:                    No:</w:t>
      </w:r>
    </w:p>
    <w:p w:rsidR="00554A9E" w:rsidRDefault="00554A9E" w:rsidP="006E5F46">
      <w:pPr>
        <w:jc w:val="center"/>
      </w:pPr>
      <w:r>
        <w:t>2014-2015 ÖĞRETİM YILI ZİYA GÖKALP İLKOKULU 4. SINIFLAR SOSYAL BİLGİLER DERSİ 1.DÖNEM 1. YAZILI SINAVI</w:t>
      </w:r>
    </w:p>
    <w:p w:rsidR="00554A9E" w:rsidRPr="001C6B44" w:rsidRDefault="00554A9E" w:rsidP="001D0FCD">
      <w:pPr>
        <w:rPr>
          <w:b/>
          <w:i/>
        </w:rPr>
      </w:pPr>
      <w:r>
        <w:rPr>
          <w:b/>
          <w:i/>
        </w:rPr>
        <w:t>A-</w:t>
      </w:r>
      <w:r w:rsidRPr="001C6B44">
        <w:rPr>
          <w:b/>
          <w:i/>
        </w:rPr>
        <w:t xml:space="preserve"> Aşağıdaki boşlukları verilen kelimelerden uygun olanlarla tamamlayınız.</w:t>
      </w:r>
      <w:r>
        <w:rPr>
          <w:b/>
          <w:i/>
        </w:rPr>
        <w:t xml:space="preserve"> (10x1=10 Puan)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5"/>
        <w:gridCol w:w="1795"/>
        <w:gridCol w:w="1795"/>
        <w:gridCol w:w="1795"/>
        <w:gridCol w:w="1796"/>
      </w:tblGrid>
      <w:tr w:rsidR="00554A9E" w:rsidRPr="00B0308D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birey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kronoloji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hoşgörü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vatandaşı</w:t>
            </w:r>
          </w:p>
        </w:tc>
        <w:tc>
          <w:tcPr>
            <w:tcW w:w="179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fiziksel</w:t>
            </w:r>
          </w:p>
        </w:tc>
      </w:tr>
      <w:tr w:rsidR="00554A9E" w:rsidRPr="00B0308D" w:rsidTr="004864D5">
        <w:trPr>
          <w:cantSplit/>
          <w:trHeight w:hRule="exact" w:val="272"/>
          <w:jc w:val="center"/>
        </w:trPr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T.B.M.M.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açık sözlü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hayal kırıklığı</w:t>
            </w:r>
          </w:p>
        </w:tc>
        <w:tc>
          <w:tcPr>
            <w:tcW w:w="1795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on beş</w:t>
            </w:r>
          </w:p>
        </w:tc>
        <w:tc>
          <w:tcPr>
            <w:tcW w:w="179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düşüncelerimiz</w:t>
            </w:r>
          </w:p>
        </w:tc>
      </w:tr>
    </w:tbl>
    <w:p w:rsidR="00554A9E" w:rsidRPr="007F37EB" w:rsidRDefault="00554A9E" w:rsidP="001D0FCD">
      <w:pPr>
        <w:rPr>
          <w:sz w:val="20"/>
          <w:szCs w:val="20"/>
        </w:rPr>
      </w:pPr>
    </w:p>
    <w:p w:rsidR="00554A9E" w:rsidRPr="00D45614" w:rsidRDefault="00554A9E" w:rsidP="00D45614">
      <w:pPr>
        <w:pStyle w:val="NoSpacing"/>
      </w:pPr>
      <w:r w:rsidRPr="007F37EB">
        <w:rPr>
          <w:b/>
          <w:sz w:val="20"/>
          <w:szCs w:val="20"/>
        </w:rPr>
        <w:t>1.</w:t>
      </w:r>
      <w:r w:rsidRPr="007F37EB">
        <w:rPr>
          <w:sz w:val="20"/>
          <w:szCs w:val="20"/>
        </w:rPr>
        <w:t xml:space="preserve"> Saçımızın rengi, gözümüzün rengi ve boyumuz …………………………………………</w:t>
      </w:r>
      <w:r>
        <w:rPr>
          <w:sz w:val="20"/>
          <w:szCs w:val="20"/>
        </w:rPr>
        <w:t>………..</w:t>
      </w:r>
      <w:r w:rsidRPr="007F37EB">
        <w:rPr>
          <w:sz w:val="20"/>
          <w:szCs w:val="20"/>
        </w:rPr>
        <w:t>özelliklerimizdendir.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2.</w:t>
      </w:r>
      <w:r w:rsidRPr="007F37EB">
        <w:rPr>
          <w:sz w:val="20"/>
          <w:szCs w:val="20"/>
        </w:rPr>
        <w:t xml:space="preserve"> Nüfus cüzdanımız, Türkiye Cumhuriyeti ………………………………………….. </w:t>
      </w:r>
      <w:r>
        <w:rPr>
          <w:sz w:val="20"/>
          <w:szCs w:val="20"/>
        </w:rPr>
        <w:t>……………</w:t>
      </w:r>
      <w:r w:rsidRPr="007F37EB">
        <w:rPr>
          <w:sz w:val="20"/>
          <w:szCs w:val="20"/>
        </w:rPr>
        <w:t>olduğumuzu gösteren belgedir.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3.</w:t>
      </w:r>
      <w:r w:rsidRPr="007F37EB">
        <w:rPr>
          <w:sz w:val="20"/>
          <w:szCs w:val="20"/>
        </w:rPr>
        <w:t xml:space="preserve"> Yaşanan olayların oluş sırasına göre yazılmasına ………………………………………</w:t>
      </w:r>
      <w:r>
        <w:rPr>
          <w:sz w:val="20"/>
          <w:szCs w:val="20"/>
        </w:rPr>
        <w:t>………………</w:t>
      </w:r>
      <w:r w:rsidRPr="007F37EB">
        <w:rPr>
          <w:sz w:val="20"/>
          <w:szCs w:val="20"/>
        </w:rPr>
        <w:t xml:space="preserve"> denir.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4.</w:t>
      </w:r>
      <w:r w:rsidRPr="007F37EB">
        <w:rPr>
          <w:sz w:val="20"/>
          <w:szCs w:val="20"/>
        </w:rPr>
        <w:t xml:space="preserve"> Nüfus cüzdanlarımıza ………………………………………</w:t>
      </w:r>
      <w:r>
        <w:rPr>
          <w:sz w:val="20"/>
          <w:szCs w:val="20"/>
        </w:rPr>
        <w:t>…………….. yaşından sonra fotoğraf</w:t>
      </w:r>
      <w:r w:rsidRPr="007F37EB">
        <w:rPr>
          <w:sz w:val="20"/>
          <w:szCs w:val="20"/>
        </w:rPr>
        <w:t xml:space="preserve"> yapıştırılır.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5.</w:t>
      </w:r>
      <w:r w:rsidRPr="007F37EB">
        <w:rPr>
          <w:sz w:val="20"/>
          <w:szCs w:val="20"/>
        </w:rPr>
        <w:t xml:space="preserve"> Yarışmada birinci olmayı bekleyen fakat bunu başaramayan bir kişi ………………………………………………</w:t>
      </w:r>
      <w:r>
        <w:rPr>
          <w:sz w:val="20"/>
          <w:szCs w:val="20"/>
        </w:rPr>
        <w:t>…………………………..</w:t>
      </w:r>
      <w:r w:rsidRPr="007F37EB">
        <w:rPr>
          <w:sz w:val="20"/>
          <w:szCs w:val="20"/>
        </w:rPr>
        <w:t xml:space="preserve"> yaşar.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6.</w:t>
      </w:r>
      <w:r>
        <w:rPr>
          <w:sz w:val="20"/>
          <w:szCs w:val="20"/>
        </w:rPr>
        <w:t xml:space="preserve"> </w:t>
      </w:r>
      <w:r w:rsidRPr="00D45614">
        <w:t>Toplumu oluşturan diğer insanlarla farklılıkları ve benzerlikle</w:t>
      </w:r>
      <w:r>
        <w:t>ri olan insanların her birine ………………………………</w:t>
      </w:r>
      <w:r w:rsidRPr="00D45614">
        <w:t xml:space="preserve"> denir? </w:t>
      </w:r>
    </w:p>
    <w:p w:rsidR="00554A9E" w:rsidRPr="007F37EB" w:rsidRDefault="00554A9E" w:rsidP="001D0FCD">
      <w:pPr>
        <w:rPr>
          <w:sz w:val="20"/>
          <w:szCs w:val="20"/>
        </w:rPr>
      </w:pPr>
      <w:r w:rsidRPr="007F37EB"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23 Nisan 1920’de Ankara’da ………………………………………………………..toplandı.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8.</w:t>
      </w:r>
      <w:r w:rsidRPr="007F37EB">
        <w:rPr>
          <w:sz w:val="20"/>
          <w:szCs w:val="20"/>
        </w:rPr>
        <w:t xml:space="preserve"> “Farklı duygu, düşünce ve davranışları anlayışla karşılayıp farklılıklara saygı göstermeye …………………………</w:t>
      </w:r>
      <w:r>
        <w:rPr>
          <w:sz w:val="20"/>
          <w:szCs w:val="20"/>
        </w:rPr>
        <w:t>………….</w:t>
      </w:r>
      <w:r w:rsidRPr="007F37EB">
        <w:rPr>
          <w:sz w:val="20"/>
          <w:szCs w:val="20"/>
        </w:rPr>
        <w:t xml:space="preserve"> denir.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 xml:space="preserve">9. </w:t>
      </w:r>
      <w:r w:rsidRPr="007F37EB">
        <w:rPr>
          <w:sz w:val="20"/>
          <w:szCs w:val="20"/>
        </w:rPr>
        <w:t>Yaşadığımız olaylara göre duygu ve ………………………………………</w:t>
      </w:r>
      <w:r>
        <w:rPr>
          <w:sz w:val="20"/>
          <w:szCs w:val="20"/>
        </w:rPr>
        <w:t>…………….</w:t>
      </w:r>
      <w:r w:rsidRPr="007F37EB">
        <w:rPr>
          <w:sz w:val="20"/>
          <w:szCs w:val="20"/>
        </w:rPr>
        <w:t xml:space="preserve"> değişebilir.</w:t>
      </w:r>
      <w:r w:rsidRPr="007F37EB">
        <w:rPr>
          <w:sz w:val="20"/>
          <w:szCs w:val="20"/>
        </w:rPr>
        <w:br/>
      </w:r>
      <w:r w:rsidRPr="007F37EB">
        <w:rPr>
          <w:b/>
          <w:sz w:val="20"/>
          <w:szCs w:val="20"/>
        </w:rPr>
        <w:t>10.</w:t>
      </w:r>
      <w:r w:rsidRPr="007F37EB">
        <w:rPr>
          <w:sz w:val="20"/>
          <w:szCs w:val="20"/>
        </w:rPr>
        <w:t xml:space="preserve"> Atatürk’ün her düşüncesini milleti ile paylaşması onun ……………………………………. </w:t>
      </w:r>
      <w:r>
        <w:rPr>
          <w:sz w:val="20"/>
          <w:szCs w:val="20"/>
        </w:rPr>
        <w:t>…………..</w:t>
      </w:r>
      <w:r w:rsidRPr="007F37EB">
        <w:rPr>
          <w:sz w:val="20"/>
          <w:szCs w:val="20"/>
        </w:rPr>
        <w:t>bir kişiliğe sahip olduğunu gösterir.</w:t>
      </w:r>
    </w:p>
    <w:p w:rsidR="00554A9E" w:rsidRDefault="00554A9E" w:rsidP="001D0FCD">
      <w:pPr>
        <w:rPr>
          <w:b/>
          <w:i/>
        </w:rPr>
      </w:pPr>
      <w:r>
        <w:rPr>
          <w:b/>
          <w:i/>
        </w:rPr>
        <w:t>B-</w:t>
      </w:r>
      <w:r w:rsidRPr="001C6B44">
        <w:rPr>
          <w:b/>
          <w:i/>
        </w:rPr>
        <w:t xml:space="preserve"> Aşağıdak</w:t>
      </w:r>
      <w:r>
        <w:rPr>
          <w:b/>
          <w:i/>
        </w:rPr>
        <w:t>i ifadelerden doğru olanlara (D) yanlış olanlara (Y) yazınız. (10x1=10 Puan)</w:t>
      </w:r>
    </w:p>
    <w:p w:rsidR="00554A9E" w:rsidRDefault="00554A9E" w:rsidP="007F58FE">
      <w:pPr>
        <w:pStyle w:val="NoSpacing"/>
      </w:pPr>
      <w:r w:rsidRPr="007F37EB">
        <w:rPr>
          <w:b/>
        </w:rPr>
        <w:t>1.</w:t>
      </w:r>
      <w:r>
        <w:rPr>
          <w:b/>
        </w:rPr>
        <w:t xml:space="preserve"> </w:t>
      </w:r>
      <w:r w:rsidRPr="007F37EB">
        <w:rPr>
          <w:b/>
        </w:rPr>
        <w:t xml:space="preserve"> (     </w:t>
      </w:r>
      <w:r>
        <w:rPr>
          <w:b/>
        </w:rPr>
        <w:t xml:space="preserve"> </w:t>
      </w:r>
      <w:r w:rsidRPr="007F37EB">
        <w:rPr>
          <w:b/>
        </w:rPr>
        <w:t xml:space="preserve">) </w:t>
      </w:r>
      <w:r w:rsidRPr="007F37EB">
        <w:t>Çalışkan olmak, dürüst olmak ve müziği sevmek kişisel özelliklerdendir.</w:t>
      </w:r>
      <w:r w:rsidRPr="007F37EB">
        <w:br/>
      </w:r>
      <w:r w:rsidRPr="007F37EB">
        <w:rPr>
          <w:b/>
        </w:rPr>
        <w:t>2.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 </w:t>
      </w:r>
      <w:r>
        <w:t>Kurtuluş Savaşı sonunda, Lozan Barış Antlaşmasıyla bağımsızlığımızı kazandık.</w:t>
      </w:r>
      <w:r w:rsidRPr="007F37EB">
        <w:br/>
      </w:r>
      <w:r w:rsidRPr="007F37EB">
        <w:rPr>
          <w:b/>
        </w:rPr>
        <w:t>3.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Çalıştığımız işyerinden, üye olduğumuz spor kulübü ve derneklerden de kimlik belgesi alabiliriz.</w:t>
      </w:r>
      <w:r w:rsidRPr="007F37EB">
        <w:br/>
      </w:r>
      <w:r w:rsidRPr="007F37EB">
        <w:rPr>
          <w:b/>
        </w:rPr>
        <w:t xml:space="preserve">4. </w:t>
      </w:r>
      <w:r>
        <w:rPr>
          <w:b/>
        </w:rPr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Kendimizden farklı özelliklerdeki kişilerle arkadaş olmamalıyız.</w:t>
      </w:r>
      <w:r w:rsidRPr="007F37EB">
        <w:br/>
      </w:r>
      <w:r w:rsidRPr="007F37EB">
        <w:rPr>
          <w:b/>
        </w:rPr>
        <w:t>5.</w:t>
      </w:r>
      <w:r>
        <w:rPr>
          <w:b/>
        </w:rPr>
        <w:t xml:space="preserve"> </w:t>
      </w:r>
      <w:r w:rsidRPr="007F37EB">
        <w:rPr>
          <w:b/>
        </w:rPr>
        <w:t xml:space="preserve"> 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>
        <w:t xml:space="preserve"> Yardımsever ve dürüst olursak başkaları bizden hoşnut olmazlar.</w:t>
      </w:r>
      <w:r w:rsidRPr="007F37EB">
        <w:br/>
      </w:r>
      <w:r w:rsidRPr="007F37EB">
        <w:rPr>
          <w:b/>
        </w:rPr>
        <w:t>6.</w:t>
      </w:r>
      <w:r>
        <w:rPr>
          <w:b/>
        </w:rPr>
        <w:t xml:space="preserve"> </w:t>
      </w:r>
      <w:r w:rsidRPr="007F37EB"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Başkalarının değil, sadece kendi düşüncelerimizi önemsemeliyiz.</w:t>
      </w:r>
      <w:r w:rsidRPr="007F37EB">
        <w:br/>
      </w:r>
      <w:r w:rsidRPr="007F37EB">
        <w:rPr>
          <w:b/>
        </w:rPr>
        <w:t xml:space="preserve">7. </w:t>
      </w:r>
      <w:r>
        <w:rPr>
          <w:b/>
        </w:rPr>
        <w:t xml:space="preserve"> </w:t>
      </w:r>
      <w:r w:rsidRPr="007F37EB">
        <w:rPr>
          <w:b/>
        </w:rPr>
        <w:t xml:space="preserve">(    </w:t>
      </w:r>
      <w:r>
        <w:rPr>
          <w:b/>
        </w:rPr>
        <w:t xml:space="preserve"> </w:t>
      </w:r>
      <w:r w:rsidRPr="007F37EB">
        <w:rPr>
          <w:b/>
        </w:rPr>
        <w:t xml:space="preserve"> )</w:t>
      </w:r>
      <w:r w:rsidRPr="007F37EB">
        <w:t xml:space="preserve"> Soy </w:t>
      </w:r>
      <w:r>
        <w:t>ağacında eniştemiz de</w:t>
      </w:r>
      <w:r w:rsidRPr="007F37EB">
        <w:t xml:space="preserve"> bulunur.</w:t>
      </w:r>
      <w:r w:rsidRPr="007F37EB">
        <w:br/>
      </w:r>
      <w:r w:rsidRPr="007F37EB">
        <w:rPr>
          <w:b/>
        </w:rPr>
        <w:t xml:space="preserve">8. </w:t>
      </w:r>
      <w:r>
        <w:rPr>
          <w:b/>
        </w:rPr>
        <w:t xml:space="preserve"> </w:t>
      </w:r>
      <w:r w:rsidRPr="007F37EB">
        <w:rPr>
          <w:b/>
        </w:rPr>
        <w:t xml:space="preserve">(   </w:t>
      </w:r>
      <w:r>
        <w:rPr>
          <w:b/>
        </w:rPr>
        <w:t xml:space="preserve"> </w:t>
      </w:r>
      <w:r w:rsidRPr="007F37EB">
        <w:rPr>
          <w:b/>
        </w:rPr>
        <w:t xml:space="preserve">  )</w:t>
      </w:r>
      <w:r>
        <w:t xml:space="preserve"> Kurtuluş Savaşı’nı, Atatürk’ün önderliğinde, Türk milletinin dayanışmasıyla kazandık.</w:t>
      </w:r>
    </w:p>
    <w:p w:rsidR="00554A9E" w:rsidRDefault="00554A9E" w:rsidP="007F58FE">
      <w:pPr>
        <w:pStyle w:val="NoSpacing"/>
      </w:pPr>
      <w:r w:rsidRPr="007F58FE">
        <w:rPr>
          <w:b/>
        </w:rPr>
        <w:t xml:space="preserve">9.  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Cumhuriyet 29 Ekim 1923</w:t>
      </w:r>
      <w:r>
        <w:t xml:space="preserve"> tarihinde ilan </w:t>
      </w:r>
      <w:r w:rsidRPr="007F58FE">
        <w:t>edildi.</w:t>
      </w:r>
    </w:p>
    <w:p w:rsidR="00554A9E" w:rsidRPr="007F58FE" w:rsidRDefault="00554A9E" w:rsidP="007F58FE">
      <w:pPr>
        <w:pStyle w:val="NoSpacing"/>
      </w:pPr>
      <w:r w:rsidRPr="007F58FE">
        <w:rPr>
          <w:b/>
        </w:rPr>
        <w:t xml:space="preserve">10.(    </w:t>
      </w:r>
      <w:r>
        <w:rPr>
          <w:b/>
        </w:rPr>
        <w:t xml:space="preserve"> </w:t>
      </w:r>
      <w:r w:rsidRPr="007F58FE">
        <w:rPr>
          <w:b/>
        </w:rPr>
        <w:t xml:space="preserve"> )</w:t>
      </w:r>
      <w:r w:rsidRPr="007F58FE">
        <w:t xml:space="preserve"> Sınıftaki arkadaşımızla bir sorunumuz olduğunda konuşarak sorunumuzu çözeriz.</w:t>
      </w:r>
    </w:p>
    <w:p w:rsidR="00554A9E" w:rsidRDefault="00554A9E" w:rsidP="001D0FCD">
      <w:pPr>
        <w:rPr>
          <w:b/>
          <w:i/>
        </w:rPr>
      </w:pPr>
      <w:r>
        <w:rPr>
          <w:b/>
          <w:i/>
        </w:rPr>
        <w:t>C-</w:t>
      </w:r>
      <w:r w:rsidRPr="001C6B44">
        <w:rPr>
          <w:b/>
          <w:i/>
        </w:rPr>
        <w:t xml:space="preserve"> A</w:t>
      </w:r>
      <w:r>
        <w:rPr>
          <w:b/>
          <w:i/>
        </w:rPr>
        <w:t>şağıya Atatürk’ün kişilik özelliklerinden 4  tanesini yazınız. (4x2=8 Puan)</w:t>
      </w:r>
    </w:p>
    <w:p w:rsidR="00554A9E" w:rsidRDefault="00554A9E" w:rsidP="001D0FCD">
      <w:r>
        <w:rPr>
          <w:b/>
        </w:rPr>
        <w:t>1.</w:t>
      </w:r>
      <w:r>
        <w:t xml:space="preserve"> …………………………………………………………..                                       </w:t>
      </w:r>
      <w:r>
        <w:rPr>
          <w:b/>
        </w:rPr>
        <w:t>3.</w:t>
      </w:r>
      <w:r>
        <w:t xml:space="preserve"> ……………………………………………..……………</w:t>
      </w:r>
      <w:r>
        <w:br/>
      </w:r>
      <w:r>
        <w:br/>
      </w:r>
      <w:r>
        <w:rPr>
          <w:b/>
        </w:rPr>
        <w:t>2.</w:t>
      </w:r>
      <w:r>
        <w:t xml:space="preserve"> …………………………………………………………..                                       </w:t>
      </w:r>
      <w:r>
        <w:rPr>
          <w:b/>
        </w:rPr>
        <w:t>4.</w:t>
      </w:r>
      <w:r>
        <w:t xml:space="preserve"> ……………………………………………..……………</w:t>
      </w:r>
    </w:p>
    <w:p w:rsidR="00554A9E" w:rsidRDefault="00554A9E" w:rsidP="001D0FCD">
      <w:pPr>
        <w:rPr>
          <w:b/>
        </w:rPr>
      </w:pPr>
      <w:r>
        <w:rPr>
          <w:b/>
          <w:i/>
        </w:rPr>
        <w:t>Ç-</w:t>
      </w:r>
      <w:r w:rsidRPr="001C6B44">
        <w:rPr>
          <w:b/>
          <w:i/>
        </w:rPr>
        <w:t xml:space="preserve"> A</w:t>
      </w:r>
      <w:r>
        <w:rPr>
          <w:b/>
          <w:i/>
        </w:rPr>
        <w:t>şağıya nüfus cüzdanımızdan öğrenebileceğimiz bilgilerden 4 tanesini yazınız. (4x2=8 Puan)</w:t>
      </w:r>
    </w:p>
    <w:p w:rsidR="00554A9E" w:rsidRDefault="00554A9E" w:rsidP="001D0FCD">
      <w:r>
        <w:rPr>
          <w:b/>
        </w:rPr>
        <w:t>1.</w:t>
      </w:r>
      <w:r>
        <w:t xml:space="preserve"> …………………………………………………………..                                      </w:t>
      </w:r>
      <w:r>
        <w:rPr>
          <w:b/>
        </w:rPr>
        <w:t>3.</w:t>
      </w:r>
      <w:r>
        <w:t xml:space="preserve"> ……………………………………………..……………</w:t>
      </w:r>
      <w:r>
        <w:br/>
      </w:r>
      <w:r>
        <w:br/>
      </w:r>
      <w:r>
        <w:rPr>
          <w:b/>
        </w:rPr>
        <w:t>2.</w:t>
      </w:r>
      <w:r>
        <w:t xml:space="preserve"> …………………………………………………………..                                      </w:t>
      </w:r>
      <w:r>
        <w:rPr>
          <w:b/>
        </w:rPr>
        <w:t>4.</w:t>
      </w:r>
      <w:r>
        <w:t xml:space="preserve"> ……………………………………………..……………</w:t>
      </w:r>
    </w:p>
    <w:p w:rsidR="00554A9E" w:rsidRDefault="00554A9E" w:rsidP="001D0FCD">
      <w:pPr>
        <w:rPr>
          <w:b/>
          <w:i/>
        </w:rPr>
      </w:pPr>
      <w:r>
        <w:rPr>
          <w:b/>
          <w:i/>
        </w:rPr>
        <w:t>D-</w:t>
      </w:r>
      <w:r w:rsidRPr="001C6B44">
        <w:rPr>
          <w:b/>
          <w:i/>
        </w:rPr>
        <w:t xml:space="preserve"> A</w:t>
      </w:r>
      <w:r>
        <w:rPr>
          <w:b/>
          <w:i/>
        </w:rPr>
        <w:t>şağıdaki Atatürk ile ilgili olarak verilen olayları kronolojik olarak sıraya koyunuz. (4x1=4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6"/>
        <w:gridCol w:w="5386"/>
      </w:tblGrid>
      <w:tr w:rsidR="00554A9E" w:rsidRPr="00B0308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10 Kasım 1938’de öldü.</w:t>
            </w:r>
          </w:p>
        </w:tc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19 Mayıs 1919’da Samsun’a çıktı.</w:t>
            </w:r>
          </w:p>
        </w:tc>
      </w:tr>
      <w:tr w:rsidR="00554A9E" w:rsidRPr="00B0308D" w:rsidTr="004864D5">
        <w:trPr>
          <w:cantSplit/>
          <w:trHeight w:hRule="exact" w:val="349"/>
        </w:trPr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1881’de Selanik’te doğdu.</w:t>
            </w:r>
          </w:p>
        </w:tc>
        <w:tc>
          <w:tcPr>
            <w:tcW w:w="5386" w:type="dxa"/>
            <w:vAlign w:val="center"/>
          </w:tcPr>
          <w:p w:rsidR="00554A9E" w:rsidRPr="00B0308D" w:rsidRDefault="00554A9E" w:rsidP="004864D5">
            <w:pPr>
              <w:jc w:val="center"/>
              <w:rPr>
                <w:sz w:val="20"/>
                <w:szCs w:val="20"/>
              </w:rPr>
            </w:pPr>
            <w:r w:rsidRPr="00B0308D">
              <w:rPr>
                <w:sz w:val="20"/>
                <w:szCs w:val="20"/>
              </w:rPr>
              <w:t>29 Ekim 1923’te Cumhuriyeti ilan etti.</w:t>
            </w:r>
          </w:p>
        </w:tc>
      </w:tr>
    </w:tbl>
    <w:p w:rsidR="00554A9E" w:rsidRDefault="00554A9E" w:rsidP="001D0FCD">
      <w:pPr>
        <w:rPr>
          <w:b/>
        </w:rPr>
      </w:pPr>
    </w:p>
    <w:p w:rsidR="00554A9E" w:rsidRDefault="00554A9E" w:rsidP="001D0FCD">
      <w:r>
        <w:rPr>
          <w:b/>
        </w:rPr>
        <w:t>1.</w:t>
      </w:r>
      <w:r>
        <w:t xml:space="preserve"> …………………………………………………………..                                     </w:t>
      </w:r>
      <w:r>
        <w:rPr>
          <w:b/>
        </w:rPr>
        <w:t>3.</w:t>
      </w:r>
      <w:r>
        <w:t xml:space="preserve"> ……………………………………………..……………</w:t>
      </w:r>
      <w:r>
        <w:br/>
      </w:r>
      <w:r>
        <w:br/>
      </w:r>
      <w:r>
        <w:rPr>
          <w:b/>
        </w:rPr>
        <w:t>2.</w:t>
      </w:r>
      <w:r>
        <w:t xml:space="preserve"> …………………………………………………………..                                     </w:t>
      </w:r>
      <w:r>
        <w:rPr>
          <w:b/>
        </w:rPr>
        <w:t>4.</w:t>
      </w:r>
      <w:r>
        <w:t xml:space="preserve"> ……………………………………………..…………</w:t>
      </w:r>
    </w:p>
    <w:p w:rsidR="00554A9E" w:rsidRPr="007F37EB" w:rsidRDefault="00554A9E" w:rsidP="001D0FCD">
      <w:pPr>
        <w:rPr>
          <w:b/>
          <w:i/>
        </w:rPr>
      </w:pPr>
      <w:r>
        <w:rPr>
          <w:b/>
          <w:i/>
        </w:rPr>
        <w:t>E</w:t>
      </w:r>
      <w:r w:rsidRPr="007F37EB">
        <w:rPr>
          <w:b/>
          <w:i/>
        </w:rPr>
        <w:t>-Aşağıdaki soruların doğru seçeneğini işaretleyiniz.</w:t>
      </w:r>
    </w:p>
    <w:p w:rsidR="00554A9E" w:rsidRPr="007F37EB" w:rsidRDefault="00554A9E" w:rsidP="001D0FCD">
      <w:pPr>
        <w:rPr>
          <w:b/>
          <w:u w:val="single"/>
        </w:rPr>
      </w:pPr>
      <w:r>
        <w:rPr>
          <w:b/>
        </w:rPr>
        <w:t xml:space="preserve">1-Atatürk hangi savaşa </w:t>
      </w:r>
      <w:r w:rsidRPr="007F37EB">
        <w:rPr>
          <w:b/>
          <w:u w:val="single"/>
        </w:rPr>
        <w:t>katılmamıştır?</w:t>
      </w:r>
    </w:p>
    <w:p w:rsidR="00554A9E" w:rsidRDefault="00554A9E" w:rsidP="00D02080">
      <w:pPr>
        <w:rPr>
          <w:sz w:val="20"/>
          <w:szCs w:val="20"/>
        </w:rPr>
      </w:pPr>
      <w:r w:rsidRPr="007F37EB">
        <w:rPr>
          <w:sz w:val="20"/>
          <w:szCs w:val="20"/>
        </w:rPr>
        <w:t xml:space="preserve">A) Birinci Dünya Savaşı    </w:t>
      </w:r>
      <w:r>
        <w:rPr>
          <w:sz w:val="20"/>
          <w:szCs w:val="20"/>
        </w:rPr>
        <w:t xml:space="preserve">          </w:t>
      </w:r>
      <w:r w:rsidRPr="007F37EB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ikinci Dünya Savaşı   </w:t>
      </w:r>
      <w:r>
        <w:rPr>
          <w:sz w:val="20"/>
          <w:szCs w:val="20"/>
        </w:rPr>
        <w:t xml:space="preserve">           </w:t>
      </w:r>
      <w:r w:rsidRPr="007F37EB">
        <w:rPr>
          <w:sz w:val="20"/>
          <w:szCs w:val="20"/>
        </w:rPr>
        <w:t xml:space="preserve"> C)</w:t>
      </w:r>
      <w:r>
        <w:rPr>
          <w:sz w:val="20"/>
          <w:szCs w:val="20"/>
        </w:rPr>
        <w:t xml:space="preserve"> </w:t>
      </w:r>
      <w:r w:rsidRPr="007F37EB">
        <w:rPr>
          <w:sz w:val="20"/>
          <w:szCs w:val="20"/>
        </w:rPr>
        <w:t xml:space="preserve">Trablusgarp Savaşı    </w:t>
      </w:r>
      <w:r>
        <w:rPr>
          <w:sz w:val="20"/>
          <w:szCs w:val="20"/>
        </w:rPr>
        <w:t xml:space="preserve">                </w:t>
      </w:r>
      <w:r w:rsidRPr="007F37EB">
        <w:rPr>
          <w:sz w:val="20"/>
          <w:szCs w:val="20"/>
        </w:rPr>
        <w:t>D)</w:t>
      </w:r>
      <w:r>
        <w:rPr>
          <w:sz w:val="20"/>
          <w:szCs w:val="20"/>
        </w:rPr>
        <w:t xml:space="preserve"> Kurtuluş Savaşı</w:t>
      </w:r>
    </w:p>
    <w:p w:rsidR="00554A9E" w:rsidRPr="00D02080" w:rsidRDefault="00554A9E" w:rsidP="00D02080">
      <w:pPr>
        <w:rPr>
          <w:sz w:val="20"/>
          <w:szCs w:val="20"/>
        </w:rPr>
      </w:pPr>
      <w:r>
        <w:rPr>
          <w:b/>
        </w:rPr>
        <w:t>2-</w:t>
      </w:r>
      <w:r w:rsidRPr="007F58FE">
        <w:rPr>
          <w:b/>
        </w:rPr>
        <w:t xml:space="preserve">Aşağıdakilerden hangisi her bireyde </w:t>
      </w:r>
      <w:r w:rsidRPr="007F58FE">
        <w:rPr>
          <w:b/>
          <w:u w:val="single"/>
        </w:rPr>
        <w:t>kesinlikle farklıdır?</w:t>
      </w:r>
      <w:r w:rsidRPr="007F58FE">
        <w:rPr>
          <w:b/>
        </w:rPr>
        <w:t xml:space="preserve"> (5 puan)</w:t>
      </w:r>
    </w:p>
    <w:p w:rsidR="00554A9E" w:rsidRPr="007F58FE" w:rsidRDefault="00554A9E" w:rsidP="007F58FE">
      <w:pPr>
        <w:pStyle w:val="NoSpacing"/>
      </w:pPr>
      <w:r>
        <w:t>A) Parmak izi</w:t>
      </w:r>
      <w:r>
        <w:tab/>
        <w:t xml:space="preserve">         </w:t>
      </w:r>
      <w:r w:rsidRPr="007F58FE">
        <w:t xml:space="preserve"> B ) Parmak uzunluğu    </w:t>
      </w:r>
      <w:r>
        <w:t xml:space="preserve">                   </w:t>
      </w:r>
      <w:r w:rsidRPr="007F58FE">
        <w:t>C) Saç rengi                       D) Göz rengi</w:t>
      </w:r>
    </w:p>
    <w:p w:rsidR="00554A9E" w:rsidRPr="007F58FE" w:rsidRDefault="00554A9E" w:rsidP="007F58FE">
      <w:pPr>
        <w:pStyle w:val="NoSpacing"/>
        <w:rPr>
          <w:b/>
        </w:rPr>
      </w:pPr>
      <w:r>
        <w:rPr>
          <w:b/>
        </w:rPr>
        <w:t>3-</w:t>
      </w:r>
      <w:r w:rsidRPr="007F58FE">
        <w:rPr>
          <w:b/>
        </w:rPr>
        <w:t xml:space="preserve"> Aşağıda verilenlerden hangisi Atatürk ‘ün fiziksel özelliklerindendir?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</w:pPr>
      <w:r w:rsidRPr="007F58FE">
        <w:t>A)Vatans</w:t>
      </w:r>
      <w:r>
        <w:t xml:space="preserve">ever olması             </w:t>
      </w:r>
      <w:r w:rsidRPr="007F58FE">
        <w:t xml:space="preserve">B) Mavi gözleri </w:t>
      </w:r>
      <w:r>
        <w:t xml:space="preserve">               </w:t>
      </w:r>
      <w:r w:rsidRPr="007F58FE">
        <w:t xml:space="preserve">C)Çocukları çok sevmesi      </w:t>
      </w:r>
      <w:r>
        <w:t xml:space="preserve">    </w:t>
      </w:r>
      <w:r w:rsidRPr="007F58FE">
        <w:t xml:space="preserve"> D)Planlı ve düzenli çalışması</w:t>
      </w:r>
    </w:p>
    <w:p w:rsidR="00554A9E" w:rsidRDefault="00554A9E" w:rsidP="007F58FE">
      <w:pPr>
        <w:pStyle w:val="NoSpacing"/>
        <w:rPr>
          <w:b/>
        </w:rPr>
      </w:pPr>
    </w:p>
    <w:p w:rsidR="00554A9E" w:rsidRPr="007F58FE" w:rsidRDefault="00554A9E" w:rsidP="00D45614">
      <w:pPr>
        <w:pStyle w:val="NoSpacing"/>
        <w:rPr>
          <w:b/>
        </w:rPr>
      </w:pPr>
      <w:r>
        <w:rPr>
          <w:b/>
        </w:rPr>
        <w:t>4-</w:t>
      </w:r>
      <w:r w:rsidRPr="0093683B">
        <w:rPr>
          <w:b/>
        </w:rPr>
        <w:t xml:space="preserve"> </w:t>
      </w:r>
      <w:r w:rsidRPr="007F58FE">
        <w:rPr>
          <w:b/>
        </w:rPr>
        <w:t>Toplumu oluşturan insanların farklılıkları  yanında  ortak özellikleri de vardır.</w:t>
      </w:r>
      <w:r>
        <w:rPr>
          <w:b/>
        </w:rPr>
        <w:t xml:space="preserve">  </w:t>
      </w:r>
      <w:r w:rsidRPr="007F58FE">
        <w:rPr>
          <w:b/>
        </w:rPr>
        <w:t>(5 puan)</w:t>
      </w:r>
    </w:p>
    <w:p w:rsidR="00554A9E" w:rsidRPr="00D02080" w:rsidRDefault="00554A9E" w:rsidP="007F58FE">
      <w:pPr>
        <w:pStyle w:val="NoSpacing"/>
      </w:pPr>
    </w:p>
    <w:p w:rsidR="00554A9E" w:rsidRPr="0093683B" w:rsidRDefault="00554A9E" w:rsidP="007F58FE">
      <w:pPr>
        <w:pStyle w:val="NoSpacing"/>
        <w:rPr>
          <w:b/>
          <w:u w:val="single"/>
        </w:rPr>
      </w:pPr>
      <w:r>
        <w:t xml:space="preserve"> Hangisi 4-B</w:t>
      </w:r>
      <w:r w:rsidRPr="007F58FE">
        <w:t xml:space="preserve"> sınıfındaki  öğrencilerin hepsinin ortak </w:t>
      </w:r>
      <w:r w:rsidRPr="0093683B">
        <w:rPr>
          <w:b/>
          <w:u w:val="single"/>
        </w:rPr>
        <w:t>özelliklerinden biri olamaz?</w:t>
      </w:r>
    </w:p>
    <w:p w:rsidR="00554A9E" w:rsidRDefault="00554A9E" w:rsidP="007F58FE">
      <w:pPr>
        <w:pStyle w:val="NoSpacing"/>
      </w:pPr>
    </w:p>
    <w:p w:rsidR="00554A9E" w:rsidRPr="007F58FE" w:rsidRDefault="00554A9E" w:rsidP="007F58FE">
      <w:pPr>
        <w:pStyle w:val="NoSpacing"/>
      </w:pPr>
      <w:r w:rsidRPr="007F58FE">
        <w:t>A)</w:t>
      </w:r>
      <w:r>
        <w:t xml:space="preserve"> Öğretmenleri</w:t>
      </w:r>
      <w:r w:rsidRPr="007F58FE">
        <w:t xml:space="preserve">  </w:t>
      </w:r>
      <w:r>
        <w:t xml:space="preserve">                </w:t>
      </w:r>
      <w:r w:rsidRPr="007F58FE">
        <w:t>B)</w:t>
      </w:r>
      <w:r>
        <w:t xml:space="preserve"> </w:t>
      </w:r>
      <w:r w:rsidRPr="007F58FE">
        <w:t xml:space="preserve">Okulları </w:t>
      </w:r>
      <w:r>
        <w:t xml:space="preserve">               </w:t>
      </w:r>
      <w:r w:rsidRPr="007F58FE">
        <w:t xml:space="preserve"> C)</w:t>
      </w:r>
      <w:r>
        <w:t xml:space="preserve"> </w:t>
      </w:r>
      <w:r w:rsidRPr="007F58FE">
        <w:t xml:space="preserve">Dersleri </w:t>
      </w:r>
      <w:r>
        <w:t xml:space="preserve">                </w:t>
      </w:r>
      <w:r w:rsidRPr="007F58FE">
        <w:t xml:space="preserve"> D)</w:t>
      </w:r>
      <w:r>
        <w:t xml:space="preserve"> </w:t>
      </w:r>
      <w:r w:rsidRPr="007F58FE">
        <w:t>Yetenekleri</w:t>
      </w:r>
    </w:p>
    <w:p w:rsidR="00554A9E" w:rsidRDefault="00554A9E" w:rsidP="007F58FE">
      <w:pPr>
        <w:pStyle w:val="NoSpacing"/>
      </w:pPr>
    </w:p>
    <w:p w:rsidR="00554A9E" w:rsidRPr="005965EB" w:rsidRDefault="00554A9E" w:rsidP="007F58FE">
      <w:pPr>
        <w:pStyle w:val="NoSpacing"/>
        <w:rPr>
          <w:b/>
        </w:rPr>
      </w:pPr>
      <w:r w:rsidRPr="0093683B">
        <w:rPr>
          <w:i/>
        </w:rPr>
        <w:t xml:space="preserve">  I-Doğum yeri    </w:t>
      </w:r>
      <w:r>
        <w:rPr>
          <w:i/>
        </w:rPr>
        <w:t xml:space="preserve">        </w:t>
      </w:r>
      <w:r w:rsidRPr="0093683B">
        <w:rPr>
          <w:i/>
        </w:rPr>
        <w:t xml:space="preserve"> II-Kimlik Numarası   </w:t>
      </w:r>
      <w:r>
        <w:rPr>
          <w:i/>
        </w:rPr>
        <w:t xml:space="preserve">             </w:t>
      </w:r>
      <w:r w:rsidRPr="0093683B">
        <w:rPr>
          <w:i/>
        </w:rPr>
        <w:t xml:space="preserve">   III-Doğum Tarihi  </w:t>
      </w:r>
      <w:r>
        <w:rPr>
          <w:i/>
        </w:rPr>
        <w:t xml:space="preserve">                </w:t>
      </w:r>
      <w:r w:rsidRPr="0093683B">
        <w:rPr>
          <w:i/>
        </w:rPr>
        <w:t xml:space="preserve">   </w:t>
      </w:r>
      <w:r>
        <w:rPr>
          <w:i/>
        </w:rPr>
        <w:t xml:space="preserve"> IV-Dede adı</w:t>
      </w:r>
    </w:p>
    <w:p w:rsidR="00554A9E" w:rsidRPr="007F58FE" w:rsidRDefault="00554A9E" w:rsidP="00D45614">
      <w:pPr>
        <w:pStyle w:val="NoSpacing"/>
        <w:rPr>
          <w:b/>
        </w:rPr>
      </w:pPr>
      <w:r>
        <w:rPr>
          <w:b/>
        </w:rPr>
        <w:t>5-</w:t>
      </w:r>
      <w:r w:rsidRPr="007F58FE">
        <w:rPr>
          <w:b/>
        </w:rPr>
        <w:t xml:space="preserve"> Yukarıdakilerden hangileri nüfus cüzdanında bulunur?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  <w:rPr>
          <w:b/>
        </w:rPr>
      </w:pPr>
    </w:p>
    <w:p w:rsidR="00554A9E" w:rsidRPr="007F58FE" w:rsidRDefault="00554A9E" w:rsidP="007F58FE">
      <w:pPr>
        <w:pStyle w:val="NoSpacing"/>
      </w:pPr>
      <w:r>
        <w:t xml:space="preserve"> </w:t>
      </w:r>
      <w:r w:rsidRPr="007F58FE">
        <w:t>A)</w:t>
      </w:r>
      <w:r>
        <w:t xml:space="preserve"> </w:t>
      </w:r>
      <w:r w:rsidRPr="007F58FE">
        <w:t xml:space="preserve">I ve </w:t>
      </w:r>
      <w:r>
        <w:t>I</w:t>
      </w:r>
      <w:r w:rsidRPr="007F58FE">
        <w:t xml:space="preserve">V                 </w:t>
      </w:r>
      <w:r>
        <w:t xml:space="preserve">              B) I-</w:t>
      </w:r>
      <w:r w:rsidRPr="007F58FE">
        <w:t>II ve III</w:t>
      </w:r>
      <w:r>
        <w:t xml:space="preserve">                              C) II-</w:t>
      </w:r>
      <w:r w:rsidRPr="007F58FE">
        <w:t xml:space="preserve">III ve IV         </w:t>
      </w:r>
      <w:r>
        <w:t xml:space="preserve">                      D) III-</w:t>
      </w:r>
      <w:r w:rsidRPr="007F58FE">
        <w:t xml:space="preserve">IV </w:t>
      </w:r>
    </w:p>
    <w:p w:rsidR="00554A9E" w:rsidRDefault="00554A9E" w:rsidP="007F58FE">
      <w:pPr>
        <w:pStyle w:val="NoSpacing"/>
        <w:rPr>
          <w:b/>
          <w:noProof/>
        </w:rPr>
      </w:pPr>
    </w:p>
    <w:p w:rsidR="00554A9E" w:rsidRPr="00741D2B" w:rsidRDefault="00554A9E" w:rsidP="007F58FE">
      <w:pPr>
        <w:pStyle w:val="NoSpacing"/>
        <w:rPr>
          <w:b/>
          <w:i/>
          <w:noProof/>
        </w:rPr>
      </w:pPr>
      <w:r>
        <w:rPr>
          <w:b/>
          <w:noProof/>
        </w:rPr>
        <w:t>6-</w:t>
      </w:r>
      <w:r w:rsidRPr="007F58FE">
        <w:rPr>
          <w:b/>
          <w:noProof/>
        </w:rPr>
        <w:t xml:space="preserve">    </w:t>
      </w:r>
      <w:r w:rsidRPr="00741D2B">
        <w:rPr>
          <w:b/>
          <w:i/>
          <w:noProof/>
        </w:rPr>
        <w:t>I. Keşke düzenli çalışsaydım.             II.Sınavdan düşük not alırım diye ödüm kopuyor</w:t>
      </w:r>
    </w:p>
    <w:p w:rsidR="00554A9E" w:rsidRPr="00741D2B" w:rsidRDefault="00554A9E" w:rsidP="007F58FE">
      <w:pPr>
        <w:pStyle w:val="NoSpacing"/>
        <w:rPr>
          <w:b/>
          <w:i/>
          <w:noProof/>
        </w:rPr>
      </w:pPr>
      <w:r w:rsidRPr="00741D2B">
        <w:rPr>
          <w:b/>
          <w:i/>
          <w:noProof/>
        </w:rPr>
        <w:t xml:space="preserve">        III. Tatile gideceğiz diye içim kıpır kıpır.</w:t>
      </w:r>
    </w:p>
    <w:p w:rsidR="00554A9E" w:rsidRPr="007F58FE" w:rsidRDefault="00554A9E" w:rsidP="00D45614">
      <w:pPr>
        <w:pStyle w:val="NoSpacing"/>
        <w:rPr>
          <w:b/>
        </w:rPr>
      </w:pPr>
      <w:r w:rsidRPr="007F58FE">
        <w:rPr>
          <w:noProof/>
        </w:rPr>
        <w:t xml:space="preserve">  Yukarıdaki  düşüncelere karşılık gelen duygular</w:t>
      </w:r>
      <w:r>
        <w:rPr>
          <w:noProof/>
        </w:rPr>
        <w:t xml:space="preserve"> </w:t>
      </w:r>
      <w:r w:rsidRPr="007F58FE">
        <w:rPr>
          <w:noProof/>
        </w:rPr>
        <w:t>hangi seçenekte doğru verilmiştir?</w:t>
      </w:r>
      <w:r>
        <w:rPr>
          <w:noProof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  <w:rPr>
          <w:noProof/>
        </w:rPr>
      </w:pPr>
    </w:p>
    <w:p w:rsidR="00554A9E" w:rsidRPr="007F58FE" w:rsidRDefault="00554A9E" w:rsidP="007F58FE">
      <w:pPr>
        <w:pStyle w:val="NoSpacing"/>
        <w:rPr>
          <w:noProof/>
        </w:rPr>
      </w:pPr>
      <w:r w:rsidRPr="007F58FE">
        <w:rPr>
          <w:noProof/>
        </w:rPr>
        <w:t xml:space="preserve">           I                         II</w:t>
      </w:r>
      <w:r w:rsidRPr="007F58FE">
        <w:rPr>
          <w:noProof/>
        </w:rPr>
        <w:tab/>
        <w:t xml:space="preserve">              </w:t>
      </w:r>
      <w:r>
        <w:rPr>
          <w:noProof/>
        </w:rPr>
        <w:t xml:space="preserve">          </w:t>
      </w:r>
      <w:r w:rsidRPr="007F58FE">
        <w:rPr>
          <w:noProof/>
        </w:rPr>
        <w:t xml:space="preserve"> III</w:t>
      </w:r>
    </w:p>
    <w:p w:rsidR="00554A9E" w:rsidRPr="007F58FE" w:rsidRDefault="00554A9E" w:rsidP="007F58FE">
      <w:pPr>
        <w:pStyle w:val="NoSpacing"/>
        <w:rPr>
          <w:noProof/>
        </w:rPr>
      </w:pPr>
      <w:r w:rsidRPr="007F58FE">
        <w:rPr>
          <w:noProof/>
        </w:rPr>
        <w:t xml:space="preserve">   ---------------   </w:t>
      </w:r>
      <w:r>
        <w:rPr>
          <w:noProof/>
        </w:rPr>
        <w:t xml:space="preserve">  </w:t>
      </w:r>
      <w:r w:rsidRPr="007F58FE">
        <w:rPr>
          <w:noProof/>
        </w:rPr>
        <w:t xml:space="preserve">  ------------------      ------------------</w:t>
      </w:r>
    </w:p>
    <w:p w:rsidR="00554A9E" w:rsidRDefault="00554A9E" w:rsidP="007F58FE">
      <w:pPr>
        <w:pStyle w:val="NoSpacing"/>
        <w:rPr>
          <w:noProof/>
        </w:rPr>
      </w:pPr>
      <w:r w:rsidRPr="007F58FE">
        <w:rPr>
          <w:noProof/>
        </w:rPr>
        <w:t>A)</w:t>
      </w:r>
      <w:r>
        <w:rPr>
          <w:noProof/>
        </w:rPr>
        <w:t xml:space="preserve"> </w:t>
      </w:r>
      <w:r w:rsidRPr="007F58FE">
        <w:rPr>
          <w:noProof/>
        </w:rPr>
        <w:t xml:space="preserve">Pişmanlık             Kaygı                  Heyecan </w:t>
      </w:r>
      <w:r>
        <w:rPr>
          <w:noProof/>
        </w:rPr>
        <w:t xml:space="preserve">                                </w:t>
      </w:r>
    </w:p>
    <w:p w:rsidR="00554A9E" w:rsidRPr="007F58FE" w:rsidRDefault="00554A9E" w:rsidP="007F58FE">
      <w:pPr>
        <w:pStyle w:val="NoSpacing"/>
        <w:rPr>
          <w:noProof/>
        </w:rPr>
      </w:pPr>
      <w:r w:rsidRPr="007F58FE">
        <w:rPr>
          <w:noProof/>
        </w:rPr>
        <w:t>B)</w:t>
      </w:r>
      <w:r>
        <w:rPr>
          <w:noProof/>
        </w:rPr>
        <w:t xml:space="preserve"> </w:t>
      </w:r>
      <w:r w:rsidRPr="007F58FE">
        <w:rPr>
          <w:noProof/>
        </w:rPr>
        <w:t>Heyecan               Kaygı                  Pişmanlık</w:t>
      </w:r>
    </w:p>
    <w:p w:rsidR="00554A9E" w:rsidRDefault="00554A9E" w:rsidP="007F58FE">
      <w:pPr>
        <w:pStyle w:val="NoSpacing"/>
        <w:rPr>
          <w:noProof/>
        </w:rPr>
      </w:pPr>
      <w:r w:rsidRPr="007F58FE">
        <w:rPr>
          <w:noProof/>
        </w:rPr>
        <w:t>C)</w:t>
      </w:r>
      <w:r>
        <w:rPr>
          <w:noProof/>
        </w:rPr>
        <w:t xml:space="preserve"> </w:t>
      </w:r>
      <w:r w:rsidRPr="007F58FE">
        <w:rPr>
          <w:noProof/>
        </w:rPr>
        <w:t>Kaygı                   Heyecan              Pişmanlık</w:t>
      </w:r>
      <w:r>
        <w:rPr>
          <w:noProof/>
        </w:rPr>
        <w:t xml:space="preserve">                                </w:t>
      </w:r>
    </w:p>
    <w:p w:rsidR="00554A9E" w:rsidRPr="007F58FE" w:rsidRDefault="00554A9E" w:rsidP="007F58FE">
      <w:pPr>
        <w:pStyle w:val="NoSpacing"/>
        <w:rPr>
          <w:noProof/>
        </w:rPr>
      </w:pPr>
      <w:r w:rsidRPr="007F58FE">
        <w:rPr>
          <w:noProof/>
        </w:rPr>
        <w:t>D)</w:t>
      </w:r>
      <w:r>
        <w:rPr>
          <w:noProof/>
        </w:rPr>
        <w:t xml:space="preserve"> </w:t>
      </w:r>
      <w:r w:rsidRPr="007F58FE">
        <w:rPr>
          <w:noProof/>
        </w:rPr>
        <w:t>Kaygı                   Pişmanlık            Heyecan</w:t>
      </w:r>
    </w:p>
    <w:p w:rsidR="00554A9E" w:rsidRPr="007F58FE" w:rsidRDefault="00554A9E" w:rsidP="007F58FE">
      <w:pPr>
        <w:pStyle w:val="NoSpacing"/>
        <w:rPr>
          <w:noProof/>
        </w:rPr>
      </w:pPr>
    </w:p>
    <w:p w:rsidR="00554A9E" w:rsidRPr="00741D2B" w:rsidRDefault="00554A9E" w:rsidP="007F58FE">
      <w:pPr>
        <w:pStyle w:val="NoSpacing"/>
        <w:rPr>
          <w:b/>
          <w:i/>
          <w:noProof/>
        </w:rPr>
      </w:pPr>
      <w:r>
        <w:rPr>
          <w:b/>
          <w:noProof/>
        </w:rPr>
        <w:t>7-</w:t>
      </w:r>
      <w:r w:rsidRPr="007F58FE">
        <w:rPr>
          <w:b/>
          <w:noProof/>
        </w:rPr>
        <w:t xml:space="preserve">  </w:t>
      </w:r>
      <w:r w:rsidRPr="00741D2B">
        <w:rPr>
          <w:b/>
          <w:i/>
          <w:noProof/>
        </w:rPr>
        <w:t>I. Konuyla ilgili sorular hazırlanır.</w:t>
      </w:r>
      <w:r>
        <w:rPr>
          <w:b/>
          <w:i/>
          <w:noProof/>
        </w:rPr>
        <w:t xml:space="preserve">           </w:t>
      </w:r>
      <w:r w:rsidRPr="00741D2B">
        <w:rPr>
          <w:b/>
          <w:i/>
          <w:noProof/>
        </w:rPr>
        <w:t xml:space="preserve"> II.Görüşme sonunda  kayıtlar dinlenir, düzenlenir.  </w:t>
      </w:r>
    </w:p>
    <w:p w:rsidR="00554A9E" w:rsidRPr="00741D2B" w:rsidRDefault="00554A9E" w:rsidP="007F58FE">
      <w:pPr>
        <w:pStyle w:val="NoSpacing"/>
        <w:rPr>
          <w:b/>
          <w:i/>
          <w:noProof/>
        </w:rPr>
      </w:pPr>
      <w:r w:rsidRPr="00741D2B">
        <w:rPr>
          <w:b/>
          <w:i/>
          <w:noProof/>
        </w:rPr>
        <w:t xml:space="preserve">    </w:t>
      </w:r>
      <w:r>
        <w:rPr>
          <w:b/>
          <w:i/>
          <w:noProof/>
        </w:rPr>
        <w:t xml:space="preserve"> </w:t>
      </w:r>
      <w:r w:rsidRPr="00741D2B">
        <w:rPr>
          <w:b/>
          <w:i/>
          <w:noProof/>
        </w:rPr>
        <w:t>III.Görüşmenin ses kaydı yapılır.</w:t>
      </w:r>
      <w:r>
        <w:rPr>
          <w:b/>
          <w:i/>
          <w:noProof/>
        </w:rPr>
        <w:t xml:space="preserve">               IV.Görüşme yapılacak kişiden randevu alınır.</w:t>
      </w:r>
    </w:p>
    <w:p w:rsidR="00554A9E" w:rsidRPr="007F58FE" w:rsidRDefault="00554A9E" w:rsidP="00D45614">
      <w:pPr>
        <w:pStyle w:val="NoSpacing"/>
        <w:rPr>
          <w:b/>
        </w:rPr>
      </w:pPr>
      <w:r w:rsidRPr="007F58FE">
        <w:rPr>
          <w:noProof/>
        </w:rPr>
        <w:t xml:space="preserve"> Yukarıda karışık verilen sözlü tarih çalışmasının doğru sıralanışı hangisidir?</w:t>
      </w:r>
      <w:r>
        <w:rPr>
          <w:noProof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  <w:rPr>
          <w:noProof/>
        </w:rPr>
      </w:pPr>
    </w:p>
    <w:p w:rsidR="00554A9E" w:rsidRPr="007F58FE" w:rsidRDefault="00554A9E" w:rsidP="007F58FE">
      <w:pPr>
        <w:pStyle w:val="NoSpacing"/>
        <w:rPr>
          <w:noProof/>
        </w:rPr>
      </w:pPr>
      <w:r w:rsidRPr="007F58FE">
        <w:rPr>
          <w:noProof/>
        </w:rPr>
        <w:t>A) I-II-III</w:t>
      </w:r>
      <w:r>
        <w:rPr>
          <w:noProof/>
        </w:rPr>
        <w:t>-IV</w:t>
      </w:r>
      <w:r w:rsidRPr="007F58FE">
        <w:rPr>
          <w:noProof/>
        </w:rPr>
        <w:t xml:space="preserve">                       B) I-</w:t>
      </w:r>
      <w:r>
        <w:rPr>
          <w:noProof/>
        </w:rPr>
        <w:t>IV-</w:t>
      </w:r>
      <w:r w:rsidRPr="007F58FE">
        <w:rPr>
          <w:noProof/>
        </w:rPr>
        <w:t xml:space="preserve">III-II </w:t>
      </w:r>
      <w:r>
        <w:rPr>
          <w:noProof/>
        </w:rPr>
        <w:t xml:space="preserve">                 </w:t>
      </w:r>
      <w:r w:rsidRPr="007F58FE">
        <w:rPr>
          <w:noProof/>
        </w:rPr>
        <w:t>C) II-I-</w:t>
      </w:r>
      <w:r>
        <w:rPr>
          <w:noProof/>
        </w:rPr>
        <w:t>IV-</w:t>
      </w:r>
      <w:r w:rsidRPr="007F58FE">
        <w:rPr>
          <w:noProof/>
        </w:rPr>
        <w:t>III                       D) III-I-II</w:t>
      </w:r>
      <w:r>
        <w:rPr>
          <w:noProof/>
        </w:rPr>
        <w:t>-IV</w:t>
      </w:r>
    </w:p>
    <w:p w:rsidR="00554A9E" w:rsidRPr="007F58FE" w:rsidRDefault="00554A9E" w:rsidP="007F58FE">
      <w:pPr>
        <w:pStyle w:val="NoSpacing"/>
        <w:rPr>
          <w:noProof/>
        </w:rPr>
      </w:pPr>
    </w:p>
    <w:p w:rsidR="00554A9E" w:rsidRDefault="00554A9E" w:rsidP="00D45614">
      <w:pPr>
        <w:pStyle w:val="NoSpacing"/>
        <w:rPr>
          <w:b/>
        </w:rPr>
      </w:pPr>
      <w:r>
        <w:rPr>
          <w:rFonts w:cs="Arial"/>
          <w:b/>
          <w:bCs/>
        </w:rPr>
        <w:t>8-</w:t>
      </w:r>
      <w:r w:rsidRPr="007F58FE">
        <w:rPr>
          <w:rFonts w:cs="Arial"/>
          <w:b/>
          <w:bCs/>
          <w:i/>
        </w:rPr>
        <w:t xml:space="preserve"> İrem ile Neslihan </w:t>
      </w:r>
      <w:r w:rsidRPr="007F58FE">
        <w:rPr>
          <w:rFonts w:cs="Arial"/>
          <w:b/>
          <w:bCs/>
          <w:i/>
          <w:u w:val="single"/>
        </w:rPr>
        <w:t xml:space="preserve"> ikiz kardeştir</w:t>
      </w:r>
      <w:r w:rsidRPr="007F58FE">
        <w:rPr>
          <w:rFonts w:cs="Arial"/>
          <w:b/>
          <w:bCs/>
          <w:i/>
        </w:rPr>
        <w:t>. Nüfus cüzdanlarını incelersek, aşağıdakilerden hangisinin farklı olduğunu görürüz?</w:t>
      </w:r>
    </w:p>
    <w:p w:rsidR="00554A9E" w:rsidRPr="007F58FE" w:rsidRDefault="00554A9E" w:rsidP="00D45614">
      <w:pPr>
        <w:pStyle w:val="NoSpacing"/>
        <w:rPr>
          <w:b/>
        </w:rPr>
      </w:pP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  <w:rPr>
          <w:rFonts w:cs="Arial"/>
          <w:b/>
          <w:bCs/>
          <w:i/>
        </w:rPr>
      </w:pPr>
    </w:p>
    <w:p w:rsidR="00554A9E" w:rsidRPr="007F58FE" w:rsidRDefault="00554A9E" w:rsidP="007F58FE">
      <w:pPr>
        <w:pStyle w:val="NoSpacing"/>
        <w:rPr>
          <w:rFonts w:cs="Arial"/>
          <w:bCs/>
        </w:rPr>
      </w:pPr>
      <w:r w:rsidRPr="007F58FE">
        <w:rPr>
          <w:rFonts w:cs="Arial"/>
          <w:bCs/>
        </w:rPr>
        <w:t>A)Doğum tarihlerinin         B) Doğum yerlerinin     C)  T.C.kimlik numaralarının       D)Nüfus cüzdan renginin</w:t>
      </w:r>
    </w:p>
    <w:p w:rsidR="00554A9E" w:rsidRDefault="00554A9E" w:rsidP="00D45614">
      <w:pPr>
        <w:pStyle w:val="NoSpacing"/>
        <w:rPr>
          <w:b/>
        </w:rPr>
      </w:pPr>
    </w:p>
    <w:p w:rsidR="00554A9E" w:rsidRPr="007F58FE" w:rsidRDefault="00554A9E" w:rsidP="00D45614">
      <w:pPr>
        <w:pStyle w:val="NoSpacing"/>
        <w:rPr>
          <w:b/>
        </w:rPr>
      </w:pPr>
      <w:r>
        <w:rPr>
          <w:b/>
        </w:rPr>
        <w:t>9</w:t>
      </w:r>
      <w:r w:rsidRPr="007F58FE">
        <w:rPr>
          <w:b/>
        </w:rPr>
        <w:t xml:space="preserve">- Aşağıdakilerden hangisi her toplumun ortak ihtiyaçlarından </w:t>
      </w:r>
      <w:r w:rsidRPr="007F58FE">
        <w:rPr>
          <w:b/>
          <w:u w:val="single"/>
        </w:rPr>
        <w:t xml:space="preserve">değildir? </w:t>
      </w:r>
      <w:r>
        <w:rPr>
          <w:b/>
          <w:u w:val="single"/>
        </w:rPr>
        <w:t xml:space="preserve"> </w:t>
      </w:r>
      <w:r w:rsidRPr="007F58FE">
        <w:rPr>
          <w:b/>
        </w:rPr>
        <w:t>(5 puan)</w:t>
      </w:r>
    </w:p>
    <w:p w:rsidR="00554A9E" w:rsidRDefault="00554A9E" w:rsidP="007F58FE">
      <w:pPr>
        <w:pStyle w:val="NoSpacing"/>
        <w:rPr>
          <w:b/>
          <w:u w:val="single"/>
        </w:rPr>
      </w:pPr>
    </w:p>
    <w:p w:rsidR="00554A9E" w:rsidRPr="007F58FE" w:rsidRDefault="00554A9E" w:rsidP="007F58FE">
      <w:pPr>
        <w:pStyle w:val="NoSpacing"/>
      </w:pPr>
      <w:r w:rsidRPr="007F58FE">
        <w:t xml:space="preserve"> A) Barınma</w:t>
      </w:r>
      <w:r w:rsidRPr="007F58FE">
        <w:tab/>
        <w:t xml:space="preserve">  </w:t>
      </w:r>
      <w:r>
        <w:t xml:space="preserve">                </w:t>
      </w:r>
      <w:r w:rsidRPr="007F58FE">
        <w:t xml:space="preserve"> B) Yiyecek-içecek</w:t>
      </w:r>
      <w:r w:rsidRPr="007F58FE">
        <w:tab/>
        <w:t xml:space="preserve">       </w:t>
      </w:r>
      <w:r>
        <w:t xml:space="preserve">          </w:t>
      </w:r>
      <w:r w:rsidRPr="007F58FE">
        <w:t xml:space="preserve"> C) Lüks otomobil</w:t>
      </w:r>
      <w:r w:rsidRPr="007F58FE">
        <w:tab/>
        <w:t xml:space="preserve">         </w:t>
      </w:r>
      <w:r>
        <w:t xml:space="preserve">     </w:t>
      </w:r>
      <w:r w:rsidRPr="007F58FE">
        <w:t>D) Giyinme</w:t>
      </w:r>
    </w:p>
    <w:p w:rsidR="00554A9E" w:rsidRPr="007F58FE" w:rsidRDefault="00554A9E" w:rsidP="007F58FE">
      <w:pPr>
        <w:pStyle w:val="NoSpacing"/>
      </w:pPr>
    </w:p>
    <w:p w:rsidR="00554A9E" w:rsidRPr="007F58FE" w:rsidRDefault="00554A9E" w:rsidP="00D45614">
      <w:pPr>
        <w:pStyle w:val="NoSpacing"/>
        <w:rPr>
          <w:b/>
        </w:rPr>
      </w:pPr>
      <w:r>
        <w:rPr>
          <w:rFonts w:cs="Arial"/>
          <w:b/>
        </w:rPr>
        <w:t>10</w:t>
      </w:r>
      <w:r w:rsidRPr="007F58FE">
        <w:rPr>
          <w:rFonts w:cs="Arial"/>
          <w:b/>
        </w:rPr>
        <w:t>-</w:t>
      </w:r>
      <w:r w:rsidRPr="007F58FE">
        <w:rPr>
          <w:b/>
        </w:rPr>
        <w:t xml:space="preserve"> Ailemizin tarihini araştırırken aşağıdakilerden hangi kaynağı incelememiz gerekir?</w:t>
      </w:r>
      <w:r>
        <w:rPr>
          <w:b/>
        </w:rPr>
        <w:t xml:space="preserve"> </w:t>
      </w:r>
      <w:r w:rsidRPr="007F58FE">
        <w:rPr>
          <w:b/>
        </w:rPr>
        <w:t>(5 puan)</w:t>
      </w:r>
    </w:p>
    <w:p w:rsidR="00554A9E" w:rsidRDefault="00554A9E" w:rsidP="007F58FE">
      <w:pPr>
        <w:pStyle w:val="NoSpacing"/>
        <w:rPr>
          <w:b/>
        </w:rPr>
      </w:pPr>
    </w:p>
    <w:p w:rsidR="00554A9E" w:rsidRPr="007F58FE" w:rsidRDefault="00554A9E" w:rsidP="007F58FE">
      <w:pPr>
        <w:pStyle w:val="NoSpacing"/>
      </w:pPr>
      <w:r>
        <w:t xml:space="preserve"> A) </w:t>
      </w:r>
      <w:r w:rsidRPr="007F58FE">
        <w:t>Gazete                  B)-Resim albümü               C)-Ansiklopedi                 D)-Bilgisayar</w:t>
      </w:r>
    </w:p>
    <w:p w:rsidR="00554A9E" w:rsidRPr="007F58FE" w:rsidRDefault="00554A9E" w:rsidP="007F58FE">
      <w:pPr>
        <w:pStyle w:val="NoSpacing"/>
        <w:rPr>
          <w:rFonts w:cs="Arial"/>
        </w:rPr>
      </w:pPr>
    </w:p>
    <w:p w:rsidR="00554A9E" w:rsidRPr="00D02080" w:rsidRDefault="00554A9E" w:rsidP="007F58FE">
      <w:pPr>
        <w:pStyle w:val="NoSpacing"/>
        <w:rPr>
          <w:b/>
        </w:rPr>
      </w:pPr>
      <w:r>
        <w:rPr>
          <w:b/>
        </w:rPr>
        <w:t>11-</w:t>
      </w:r>
      <w:r w:rsidRPr="00D02080">
        <w:rPr>
          <w:b/>
        </w:rPr>
        <w:t xml:space="preserve">Aşağıdakilerden hangisi milli kültürümüze ait öğelerden biri </w:t>
      </w:r>
      <w:r w:rsidRPr="00D02080">
        <w:rPr>
          <w:b/>
          <w:u w:val="single"/>
        </w:rPr>
        <w:t>değildir</w:t>
      </w:r>
      <w:r w:rsidRPr="00D02080">
        <w:rPr>
          <w:b/>
        </w:rPr>
        <w:t>?</w:t>
      </w:r>
    </w:p>
    <w:p w:rsidR="00554A9E" w:rsidRPr="00D02080" w:rsidRDefault="00554A9E" w:rsidP="007F58FE">
      <w:pPr>
        <w:pStyle w:val="NoSpacing"/>
      </w:pPr>
      <w:r w:rsidRPr="00D02080">
        <w:t>A) Karagöz ile Hacivat gölge oyunu</w:t>
      </w:r>
      <w:r>
        <w:t xml:space="preserve">                                 </w:t>
      </w:r>
      <w:r w:rsidRPr="00D02080">
        <w:t>B) Keloğlan masalları</w:t>
      </w:r>
    </w:p>
    <w:p w:rsidR="00554A9E" w:rsidRPr="007F58FE" w:rsidRDefault="00554A9E" w:rsidP="007F58FE">
      <w:pPr>
        <w:pStyle w:val="NoSpacing"/>
      </w:pPr>
      <w:r w:rsidRPr="00D02080">
        <w:t>C) Ezop masalları</w:t>
      </w:r>
      <w:r>
        <w:t xml:space="preserve">                                                                </w:t>
      </w:r>
      <w:r w:rsidRPr="00D02080">
        <w:t>D) Nasrettin Hoca fıkraları</w:t>
      </w:r>
    </w:p>
    <w:p w:rsidR="00554A9E" w:rsidRDefault="00554A9E" w:rsidP="00D45614">
      <w:pPr>
        <w:pStyle w:val="NoSpacing"/>
        <w:rPr>
          <w:b/>
        </w:rPr>
      </w:pPr>
    </w:p>
    <w:p w:rsidR="00554A9E" w:rsidRPr="007F58FE" w:rsidRDefault="00554A9E" w:rsidP="00D45614">
      <w:pPr>
        <w:pStyle w:val="NoSpacing"/>
        <w:rPr>
          <w:b/>
        </w:rPr>
      </w:pPr>
      <w:r>
        <w:rPr>
          <w:b/>
        </w:rPr>
        <w:t>12-</w:t>
      </w:r>
      <w:r w:rsidRPr="007F58FE">
        <w:rPr>
          <w:b/>
        </w:rPr>
        <w:t xml:space="preserve">Aşağıdakilerden hangisi ata sporlarından </w:t>
      </w:r>
      <w:r w:rsidRPr="007F58FE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  <w:r w:rsidRPr="007F58FE">
        <w:rPr>
          <w:b/>
        </w:rPr>
        <w:t>(5 puan)</w:t>
      </w:r>
    </w:p>
    <w:p w:rsidR="00554A9E" w:rsidRPr="007F58FE" w:rsidRDefault="00554A9E" w:rsidP="007F58FE">
      <w:pPr>
        <w:pStyle w:val="NoSpacing"/>
        <w:rPr>
          <w:b/>
          <w:u w:val="single"/>
        </w:rPr>
      </w:pPr>
    </w:p>
    <w:p w:rsidR="00554A9E" w:rsidRDefault="00554A9E" w:rsidP="007F58FE">
      <w:pPr>
        <w:pStyle w:val="NoSpacing"/>
      </w:pPr>
      <w:r w:rsidRPr="007F58FE">
        <w:t xml:space="preserve">A) Cirit      </w:t>
      </w:r>
      <w:r>
        <w:t xml:space="preserve">                      </w:t>
      </w:r>
      <w:r w:rsidRPr="007F58FE">
        <w:t xml:space="preserve"> B) Güreş    </w:t>
      </w:r>
      <w:r>
        <w:t xml:space="preserve">                  </w:t>
      </w:r>
      <w:r w:rsidRPr="007F58FE">
        <w:t xml:space="preserve"> C) Basketbol       </w:t>
      </w:r>
      <w:r>
        <w:t xml:space="preserve">                  </w:t>
      </w:r>
      <w:r w:rsidRPr="007F58FE">
        <w:t xml:space="preserve"> D) Okçuluk</w:t>
      </w:r>
    </w:p>
    <w:p w:rsidR="00554A9E" w:rsidRPr="00023122" w:rsidRDefault="00554A9E" w:rsidP="00D10A59">
      <w:pPr>
        <w:rPr>
          <w:b/>
          <w:sz w:val="18"/>
        </w:rPr>
      </w:pPr>
      <w:hyperlink r:id="rId5" w:history="1">
        <w:r w:rsidRPr="006A53C4">
          <w:rPr>
            <w:rStyle w:val="Hyperlink"/>
            <w:b/>
            <w:sz w:val="18"/>
          </w:rPr>
          <w:t>www.sorubak.com</w:t>
        </w:r>
      </w:hyperlink>
      <w:r>
        <w:rPr>
          <w:b/>
          <w:sz w:val="18"/>
        </w:rPr>
        <w:t xml:space="preserve"> </w:t>
      </w:r>
    </w:p>
    <w:p w:rsidR="00554A9E" w:rsidRDefault="00554A9E" w:rsidP="007F58FE">
      <w:pPr>
        <w:pStyle w:val="NoSpacing"/>
      </w:pPr>
    </w:p>
    <w:p w:rsidR="00554A9E" w:rsidRDefault="00554A9E" w:rsidP="007F58FE">
      <w:pPr>
        <w:pStyle w:val="NoSpacing"/>
      </w:pPr>
    </w:p>
    <w:p w:rsidR="00554A9E" w:rsidRDefault="00554A9E" w:rsidP="007F58FE">
      <w:pPr>
        <w:pStyle w:val="NoSpacing"/>
      </w:pPr>
    </w:p>
    <w:p w:rsidR="00554A9E" w:rsidRPr="007F58FE" w:rsidRDefault="00554A9E" w:rsidP="007F58FE">
      <w:pPr>
        <w:pStyle w:val="NoSpacing"/>
      </w:pPr>
      <w:r>
        <w:t>NOT:Her sorunun puanı,sorunun sonunda yazmaktadır.                                          BAŞARILAR DİLERİM</w:t>
      </w:r>
    </w:p>
    <w:p w:rsidR="00554A9E" w:rsidRPr="007F58FE" w:rsidRDefault="00554A9E" w:rsidP="007F58FE">
      <w:pPr>
        <w:pStyle w:val="NoSpacing"/>
      </w:pPr>
    </w:p>
    <w:p w:rsidR="00554A9E" w:rsidRPr="007F58FE" w:rsidRDefault="00554A9E" w:rsidP="007F58FE">
      <w:pPr>
        <w:pStyle w:val="NoSpacing"/>
        <w:rPr>
          <w:noProof/>
        </w:rPr>
      </w:pPr>
    </w:p>
    <w:p w:rsidR="00554A9E" w:rsidRPr="007F58FE" w:rsidRDefault="00554A9E" w:rsidP="007F58FE">
      <w:pPr>
        <w:pStyle w:val="NoSpacing"/>
      </w:pPr>
    </w:p>
    <w:sectPr w:rsidR="00554A9E" w:rsidRPr="007F58FE" w:rsidSect="006E5F46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6EE"/>
    <w:multiLevelType w:val="hybridMultilevel"/>
    <w:tmpl w:val="2730CA20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cs="Times New Roman" w:hint="default"/>
        <w:b/>
      </w:rPr>
    </w:lvl>
    <w:lvl w:ilvl="1" w:tplc="8AAEA39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F46"/>
    <w:rsid w:val="00023122"/>
    <w:rsid w:val="00031DCB"/>
    <w:rsid w:val="001C6B44"/>
    <w:rsid w:val="001D0FCD"/>
    <w:rsid w:val="00245241"/>
    <w:rsid w:val="002E2970"/>
    <w:rsid w:val="003336BB"/>
    <w:rsid w:val="003A4E74"/>
    <w:rsid w:val="003C1DF7"/>
    <w:rsid w:val="00427CDB"/>
    <w:rsid w:val="00444759"/>
    <w:rsid w:val="004864D5"/>
    <w:rsid w:val="004C6913"/>
    <w:rsid w:val="00554A9E"/>
    <w:rsid w:val="005965EB"/>
    <w:rsid w:val="006A53C4"/>
    <w:rsid w:val="006E5F46"/>
    <w:rsid w:val="00741D2B"/>
    <w:rsid w:val="007F37EB"/>
    <w:rsid w:val="007F58FE"/>
    <w:rsid w:val="00872452"/>
    <w:rsid w:val="0093683B"/>
    <w:rsid w:val="009B499B"/>
    <w:rsid w:val="00B0308D"/>
    <w:rsid w:val="00B51036"/>
    <w:rsid w:val="00B61485"/>
    <w:rsid w:val="00B76D2F"/>
    <w:rsid w:val="00BE16F6"/>
    <w:rsid w:val="00C1076C"/>
    <w:rsid w:val="00C11F57"/>
    <w:rsid w:val="00C83EFC"/>
    <w:rsid w:val="00D02080"/>
    <w:rsid w:val="00D10A59"/>
    <w:rsid w:val="00D16CD2"/>
    <w:rsid w:val="00D3313E"/>
    <w:rsid w:val="00D45614"/>
    <w:rsid w:val="00E6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EF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F58FE"/>
    <w:rPr>
      <w:lang w:eastAsia="en-US"/>
    </w:rPr>
  </w:style>
  <w:style w:type="character" w:styleId="Hyperlink">
    <w:name w:val="Hyperlink"/>
    <w:basedOn w:val="DefaultParagraphFont"/>
    <w:uiPriority w:val="99"/>
    <w:rsid w:val="00D10A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899</TotalTime>
  <Pages>3</Pages>
  <Words>1021</Words>
  <Characters>5820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radipektemek</dc:creator>
  <cp:keywords>www.sorubak.com</cp:keywords>
  <dc:description/>
  <cp:lastModifiedBy>edanur</cp:lastModifiedBy>
  <cp:revision>10</cp:revision>
  <dcterms:created xsi:type="dcterms:W3CDTF">2014-11-02T14:24:00Z</dcterms:created>
  <dcterms:modified xsi:type="dcterms:W3CDTF">2014-11-16T14:43:00Z</dcterms:modified>
</cp:coreProperties>
</file>