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A4" w:rsidRPr="00CA48DA" w:rsidRDefault="00F465A4" w:rsidP="008654F3">
      <w:pPr>
        <w:spacing w:after="0"/>
        <w:rPr>
          <w:rFonts w:ascii="Comic Sans MS" w:hAnsi="Comic Sans MS"/>
          <w:b/>
          <w:sz w:val="20"/>
          <w:szCs w:val="20"/>
        </w:rPr>
      </w:pPr>
      <w:r w:rsidRPr="00CA48DA">
        <w:rPr>
          <w:rFonts w:ascii="Comic Sans MS" w:hAnsi="Comic Sans MS"/>
          <w:b/>
          <w:sz w:val="20"/>
          <w:szCs w:val="20"/>
        </w:rPr>
        <w:t>ADI SOYADI</w:t>
      </w:r>
      <w:r w:rsidRPr="00CA48DA">
        <w:rPr>
          <w:rFonts w:ascii="Comic Sans MS" w:hAnsi="Comic Sans MS"/>
          <w:sz w:val="20"/>
          <w:szCs w:val="20"/>
        </w:rPr>
        <w:t xml:space="preserve"> </w:t>
      </w:r>
      <w:r w:rsidRPr="00CA48DA">
        <w:rPr>
          <w:rFonts w:ascii="Comic Sans MS" w:hAnsi="Comic Sans MS"/>
          <w:b/>
          <w:sz w:val="20"/>
          <w:szCs w:val="20"/>
        </w:rPr>
        <w:t xml:space="preserve">:                  </w:t>
      </w:r>
    </w:p>
    <w:p w:rsidR="00F465A4" w:rsidRPr="00CA48DA" w:rsidRDefault="00F465A4" w:rsidP="00E93B99">
      <w:pPr>
        <w:spacing w:after="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b/>
          <w:sz w:val="20"/>
          <w:szCs w:val="20"/>
        </w:rPr>
        <w:t xml:space="preserve">         NO:</w:t>
      </w:r>
      <w:r w:rsidRPr="00CA48DA">
        <w:rPr>
          <w:rFonts w:ascii="Comic Sans MS" w:hAnsi="Comic Sans MS"/>
          <w:sz w:val="20"/>
          <w:szCs w:val="20"/>
        </w:rPr>
        <w:t xml:space="preserve">                           </w:t>
      </w:r>
    </w:p>
    <w:p w:rsidR="00F465A4" w:rsidRPr="00CA48DA" w:rsidRDefault="00F465A4" w:rsidP="00E93B99">
      <w:pPr>
        <w:spacing w:after="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        </w:t>
      </w:r>
      <w:r w:rsidRPr="00CA48DA">
        <w:rPr>
          <w:rFonts w:ascii="Comic Sans MS" w:hAnsi="Comic Sans MS"/>
          <w:b/>
          <w:sz w:val="20"/>
          <w:szCs w:val="20"/>
        </w:rPr>
        <w:t xml:space="preserve">OĞULPINAR  İLKOKULU 4. SINIF  SOSYAL  BİLGİLER DERSİ 1. DÖNEM 3.YAZILISI     </w:t>
      </w:r>
      <w:r w:rsidRPr="00CA48DA">
        <w:rPr>
          <w:rFonts w:ascii="Comic Sans MS" w:hAnsi="Comic Sans MS"/>
          <w:sz w:val="20"/>
          <w:szCs w:val="20"/>
        </w:rPr>
        <w:t xml:space="preserve">                                                          </w:t>
      </w:r>
      <w:r w:rsidRPr="00CA48DA">
        <w:rPr>
          <w:rFonts w:ascii="Comic Sans MS" w:hAnsi="Comic Sans MS"/>
          <w:b/>
          <w:sz w:val="20"/>
          <w:szCs w:val="20"/>
        </w:rPr>
        <w:t xml:space="preserve">   A)Aşağıdaki ifadelerden doğru olanlara (D) ,y</w:t>
      </w:r>
      <w:r>
        <w:rPr>
          <w:rFonts w:ascii="Comic Sans MS" w:hAnsi="Comic Sans MS"/>
          <w:b/>
          <w:sz w:val="20"/>
          <w:szCs w:val="20"/>
        </w:rPr>
        <w:t>anlış olanlara (Y) yazınız. ( 2</w:t>
      </w:r>
      <w:r w:rsidRPr="00CA48DA">
        <w:rPr>
          <w:rFonts w:ascii="Comic Sans MS" w:hAnsi="Comic Sans MS"/>
          <w:b/>
          <w:sz w:val="20"/>
          <w:szCs w:val="20"/>
        </w:rPr>
        <w:t>0 puan)</w:t>
      </w:r>
    </w:p>
    <w:p w:rsidR="00F465A4" w:rsidRPr="0028602D" w:rsidRDefault="00F465A4" w:rsidP="00A81306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  Ağaçlandırma, toprak kaymasını önlemenin en etkili yoludur.</w:t>
      </w:r>
      <w:r w:rsidRPr="00CA48DA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F465A4" w:rsidRPr="00CA48DA" w:rsidRDefault="00F465A4" w:rsidP="0028602D">
      <w:pPr>
        <w:pStyle w:val="NoSpacing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 xml:space="preserve">  (      ) </w:t>
      </w:r>
      <w:r w:rsidRPr="00CA48DA">
        <w:rPr>
          <w:rFonts w:ascii="Comic Sans MS" w:hAnsi="Comic Sans MS" w:cs="Calibri"/>
          <w:sz w:val="20"/>
          <w:szCs w:val="20"/>
        </w:rPr>
        <w:t xml:space="preserve">  Baraj, köprü, yol doğal unsurlara örnektir.</w:t>
      </w:r>
    </w:p>
    <w:p w:rsidR="00F465A4" w:rsidRPr="00CA48DA" w:rsidRDefault="00F465A4" w:rsidP="008654F3">
      <w:pPr>
        <w:shd w:val="clear" w:color="auto" w:fill="FFFFFF"/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 xml:space="preserve">  (      )   Herkes  aynı duygu ve düşüncelere sahiptir.</w:t>
      </w:r>
    </w:p>
    <w:p w:rsidR="00F465A4" w:rsidRPr="00CA48DA" w:rsidRDefault="00F465A4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b/>
          <w:sz w:val="20"/>
          <w:szCs w:val="20"/>
        </w:rPr>
        <w:t xml:space="preserve"> </w:t>
      </w:r>
      <w:r w:rsidRPr="00CA48DA">
        <w:rPr>
          <w:rFonts w:ascii="Comic Sans MS" w:hAnsi="Comic Sans MS"/>
          <w:sz w:val="20"/>
          <w:szCs w:val="20"/>
        </w:rPr>
        <w:t>(      )    Halk oyunlarımız</w:t>
      </w:r>
      <w:r>
        <w:rPr>
          <w:rFonts w:ascii="Comic Sans MS" w:hAnsi="Comic Sans MS"/>
          <w:sz w:val="20"/>
          <w:szCs w:val="20"/>
        </w:rPr>
        <w:t>, kına gecelerimiz</w:t>
      </w:r>
      <w:r w:rsidRPr="00CA48DA">
        <w:rPr>
          <w:rFonts w:ascii="Comic Sans MS" w:hAnsi="Comic Sans MS"/>
          <w:sz w:val="20"/>
          <w:szCs w:val="20"/>
        </w:rPr>
        <w:t xml:space="preserve">  kültürel zenginliklerimizdendir.</w:t>
      </w:r>
    </w:p>
    <w:p w:rsidR="00F465A4" w:rsidRPr="00CA48DA" w:rsidRDefault="00F465A4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  Kurtuluş Savaşı 19 Mayıs 1919 da Samsun’dan başlamıştır. </w:t>
      </w:r>
    </w:p>
    <w:p w:rsidR="00F465A4" w:rsidRPr="00CA48DA" w:rsidRDefault="00F465A4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  Doğal kaynakları istediğimiz kadar ve istediğimiz şekilde kullanabiliriz.</w:t>
      </w:r>
    </w:p>
    <w:p w:rsidR="00F465A4" w:rsidRPr="00CA48DA" w:rsidRDefault="00F465A4" w:rsidP="008654F3">
      <w:pPr>
        <w:pStyle w:val="NoSpacing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  </w:t>
      </w:r>
      <w:r w:rsidRPr="00CA48DA">
        <w:rPr>
          <w:rFonts w:ascii="Comic Sans MS" w:hAnsi="Comic Sans MS" w:cs="Calibri"/>
          <w:sz w:val="20"/>
          <w:szCs w:val="20"/>
        </w:rPr>
        <w:t>İnsanların doğayla bilinçsizce kullanmaları sonucunda hava, su ve toprak kirliliği oluşur.</w:t>
      </w:r>
    </w:p>
    <w:p w:rsidR="00F465A4" w:rsidRPr="00CA48DA" w:rsidRDefault="00F465A4" w:rsidP="008654F3">
      <w:pPr>
        <w:spacing w:after="120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(      )   </w:t>
      </w:r>
      <w:r w:rsidRPr="00CA48DA">
        <w:rPr>
          <w:rFonts w:ascii="Comic Sans MS" w:hAnsi="Comic Sans MS" w:cs="Calibri"/>
          <w:sz w:val="20"/>
          <w:szCs w:val="20"/>
        </w:rPr>
        <w:t>Hava olaylarını bilmek çiftçilerin, balıkçıların, pilotların işlerini kolaylaştırır.</w:t>
      </w:r>
    </w:p>
    <w:p w:rsidR="00F465A4" w:rsidRPr="00CA48DA" w:rsidRDefault="00F465A4" w:rsidP="008654F3">
      <w:pPr>
        <w:pStyle w:val="NoSpacing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</w:t>
      </w:r>
      <w:r w:rsidRPr="00CA48DA">
        <w:rPr>
          <w:rFonts w:ascii="Comic Sans MS" w:hAnsi="Comic Sans MS" w:cs="Calibri"/>
          <w:sz w:val="20"/>
          <w:szCs w:val="20"/>
        </w:rPr>
        <w:t>(      )   Güneşin doğduğu yön daima güneyi gösterir.</w:t>
      </w:r>
    </w:p>
    <w:p w:rsidR="00F465A4" w:rsidRPr="00CA48DA" w:rsidRDefault="00F465A4" w:rsidP="008654F3">
      <w:pPr>
        <w:pStyle w:val="NoSpacing"/>
        <w:spacing w:after="120" w:line="276" w:lineRule="auto"/>
        <w:jc w:val="both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 w:cs="Calibri"/>
          <w:sz w:val="20"/>
          <w:szCs w:val="20"/>
        </w:rPr>
        <w:t xml:space="preserve">  (      )   Alışveriş yaparken aldığımız ürünlerin son kullanma tarihlerine ve TSE damgasına bakmalıyız.</w:t>
      </w:r>
    </w:p>
    <w:p w:rsidR="00F465A4" w:rsidRPr="00CA48DA" w:rsidRDefault="00F465A4" w:rsidP="008521B3">
      <w:pPr>
        <w:pStyle w:val="NoSpacing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CA48DA">
        <w:rPr>
          <w:rFonts w:ascii="Comic Sans MS" w:hAnsi="Comic Sans MS"/>
          <w:b/>
          <w:color w:val="000000"/>
          <w:sz w:val="20"/>
          <w:szCs w:val="20"/>
        </w:rPr>
        <w:t xml:space="preserve">B)Aşağıdaki cümlelerde bulunan boşlukları kutu içindeki uygun kelimelerle tamamlayınız. </w:t>
      </w:r>
    </w:p>
    <w:p w:rsidR="00F465A4" w:rsidRPr="00CA48DA" w:rsidRDefault="00F465A4" w:rsidP="008521B3">
      <w:pPr>
        <w:pStyle w:val="NoSpacing"/>
        <w:jc w:val="right"/>
        <w:rPr>
          <w:rFonts w:ascii="Comic Sans MS" w:hAnsi="Comic Sans MS"/>
          <w:b/>
          <w:color w:val="000000"/>
          <w:sz w:val="20"/>
          <w:szCs w:val="20"/>
        </w:rPr>
      </w:pPr>
      <w:r w:rsidRPr="00CA48DA">
        <w:rPr>
          <w:rFonts w:ascii="Comic Sans MS" w:hAnsi="Comic Sans MS"/>
          <w:b/>
          <w:color w:val="000000"/>
          <w:sz w:val="20"/>
          <w:szCs w:val="20"/>
        </w:rPr>
        <w:t>(20 x 1 = 20 Puan)</w:t>
      </w:r>
    </w:p>
    <w:tbl>
      <w:tblPr>
        <w:tblW w:w="10881" w:type="dxa"/>
        <w:tblBorders>
          <w:top w:val="thinThickSmallGap" w:sz="24" w:space="0" w:color="7030A0"/>
          <w:left w:val="thinThickSmallGap" w:sz="24" w:space="0" w:color="7030A0"/>
          <w:bottom w:val="thinThickSmallGap" w:sz="24" w:space="0" w:color="7030A0"/>
          <w:right w:val="thinThickSmallGap" w:sz="24" w:space="0" w:color="7030A0"/>
          <w:insideH w:val="thinThickSmallGap" w:sz="24" w:space="0" w:color="7030A0"/>
          <w:insideV w:val="thinThickSmallGap" w:sz="24" w:space="0" w:color="7030A0"/>
        </w:tblBorders>
        <w:tblLook w:val="00A0"/>
      </w:tblPr>
      <w:tblGrid>
        <w:gridCol w:w="10881"/>
      </w:tblGrid>
      <w:tr w:rsidR="00F465A4" w:rsidRPr="00D260CD" w:rsidTr="00A472AE">
        <w:trPr>
          <w:trHeight w:val="392"/>
        </w:trPr>
        <w:tc>
          <w:tcPr>
            <w:tcW w:w="10881" w:type="dxa"/>
            <w:vAlign w:val="center"/>
          </w:tcPr>
          <w:p w:rsidR="00F465A4" w:rsidRPr="00D260CD" w:rsidRDefault="00F465A4" w:rsidP="00EB72AC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260CD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kuzeyi - sabitlenmesi - deprem - termometre - erozyon - çığ - Kutup  Yıldızı- horon – aile bütçesi - pusula </w:t>
            </w:r>
          </w:p>
        </w:tc>
      </w:tr>
    </w:tbl>
    <w:p w:rsidR="00F465A4" w:rsidRPr="00CA48DA" w:rsidRDefault="00F465A4" w:rsidP="00642C64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sz w:val="20"/>
          <w:szCs w:val="20"/>
        </w:rPr>
      </w:pPr>
      <w:r w:rsidRPr="00CA48DA">
        <w:rPr>
          <w:rFonts w:ascii="Comic Sans MS" w:hAnsi="Comic Sans MS" w:cs="Calibri"/>
          <w:color w:val="000000"/>
          <w:sz w:val="20"/>
          <w:szCs w:val="20"/>
        </w:rPr>
        <w:t>Üzerimize devrilebilecek mobilyaların duvara …………………………………………………………… gerekir</w:t>
      </w:r>
      <w:r w:rsidRPr="00CA48DA">
        <w:rPr>
          <w:rFonts w:ascii="Comic Sans MS" w:hAnsi="Comic Sans MS" w:cs="Calibri"/>
          <w:sz w:val="20"/>
          <w:szCs w:val="20"/>
        </w:rPr>
        <w:t>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Pusulanın renkli ucu her zaman …………………………………. gösterir.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Yer kabuğunun derin katmanlarının kırılıp yer değiştirmesi nedeniyle  oluşan sarsıntıya …………………………… denir.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Ailelerin  aylık gelir ve giderlerini gösteren tabloya …………………………………..   denir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Su ve rüzgarın etkisiyle yer kabuğunun üst tabakasındaki toprağın aşınıp taşınmasına ………………………………. denir.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Dağların tepelerinden kopup aşağı doğru yuvarlanan kar kütlelerine …………………………………  denir.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…………………………., Karadeniz Bölgesi’ne ait bir oyundur.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Yön bulmaya yarayan alete ........................................................denir.</w:t>
      </w:r>
    </w:p>
    <w:p w:rsidR="00F465A4" w:rsidRPr="00CA48DA" w:rsidRDefault="00F465A4" w:rsidP="008521B3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Gökyüzünün bulutsuz  olduğu bir gecede yönümüzü ………………………………….’na bakarak  bulabiliriz.</w:t>
      </w:r>
    </w:p>
    <w:p w:rsidR="00F465A4" w:rsidRPr="00CA48DA" w:rsidRDefault="00F465A4" w:rsidP="00C4225B">
      <w:pPr>
        <w:pStyle w:val="AralkYok1"/>
        <w:numPr>
          <w:ilvl w:val="0"/>
          <w:numId w:val="2"/>
        </w:numPr>
        <w:spacing w:line="360" w:lineRule="auto"/>
        <w:ind w:left="284"/>
        <w:jc w:val="both"/>
        <w:rPr>
          <w:rFonts w:ascii="Comic Sans MS" w:hAnsi="Comic Sans MS"/>
          <w:color w:val="000000"/>
          <w:sz w:val="20"/>
          <w:szCs w:val="20"/>
        </w:rPr>
      </w:pPr>
      <w:r w:rsidRPr="00CA48DA">
        <w:rPr>
          <w:rFonts w:ascii="Comic Sans MS" w:hAnsi="Comic Sans MS"/>
          <w:color w:val="000000"/>
          <w:sz w:val="20"/>
          <w:szCs w:val="20"/>
        </w:rPr>
        <w:t>Hava sıcaklığı ……………………………………………………………. ile ölçülür.</w:t>
      </w:r>
    </w:p>
    <w:p w:rsidR="00F465A4" w:rsidRPr="00CA48DA" w:rsidRDefault="00F465A4" w:rsidP="00A83213">
      <w:pPr>
        <w:pStyle w:val="NoSpacing"/>
        <w:spacing w:line="276" w:lineRule="auto"/>
        <w:ind w:left="-142"/>
        <w:rPr>
          <w:rFonts w:ascii="Comic Sans MS" w:hAnsi="Comic Sans MS"/>
          <w:b/>
          <w:color w:val="000000"/>
          <w:sz w:val="20"/>
          <w:szCs w:val="20"/>
        </w:rPr>
      </w:pPr>
      <w:r w:rsidRPr="00CA48DA">
        <w:rPr>
          <w:rFonts w:ascii="Comic Sans MS" w:hAnsi="Comic Sans MS" w:cs="Calibri"/>
          <w:b/>
          <w:color w:val="000000"/>
          <w:sz w:val="20"/>
          <w:szCs w:val="20"/>
        </w:rPr>
        <w:t xml:space="preserve">C)Aşağıdakilerden </w:t>
      </w:r>
      <w:r w:rsidRPr="00BB4D89">
        <w:rPr>
          <w:rFonts w:ascii="Comic Sans MS" w:hAnsi="Comic Sans MS" w:cs="Calibri"/>
          <w:b/>
          <w:color w:val="000000"/>
          <w:sz w:val="20"/>
          <w:szCs w:val="20"/>
          <w:u w:val="single"/>
        </w:rPr>
        <w:t>Doğal unsur</w:t>
      </w:r>
      <w:r w:rsidRPr="00CA48DA">
        <w:rPr>
          <w:rFonts w:ascii="Comic Sans MS" w:hAnsi="Comic Sans MS" w:cs="Calibri"/>
          <w:b/>
          <w:color w:val="000000"/>
          <w:sz w:val="20"/>
          <w:szCs w:val="20"/>
        </w:rPr>
        <w:t xml:space="preserve"> olanların başına </w:t>
      </w:r>
      <w:r w:rsidRPr="00CA48DA">
        <w:rPr>
          <w:rFonts w:ascii="Comic Sans MS" w:hAnsi="Comic Sans MS"/>
          <w:b/>
          <w:color w:val="000000"/>
          <w:sz w:val="20"/>
          <w:szCs w:val="20"/>
        </w:rPr>
        <w:t xml:space="preserve">(D), </w:t>
      </w:r>
      <w:r w:rsidRPr="00BB4D89">
        <w:rPr>
          <w:rFonts w:ascii="Comic Sans MS" w:hAnsi="Comic Sans MS"/>
          <w:b/>
          <w:color w:val="000000"/>
          <w:sz w:val="20"/>
          <w:szCs w:val="20"/>
          <w:u w:val="single"/>
        </w:rPr>
        <w:t>Beşeri unsur</w:t>
      </w:r>
      <w:r w:rsidRPr="00CA48DA">
        <w:rPr>
          <w:rFonts w:ascii="Comic Sans MS" w:hAnsi="Comic Sans MS"/>
          <w:b/>
          <w:color w:val="000000"/>
          <w:sz w:val="20"/>
          <w:szCs w:val="20"/>
        </w:rPr>
        <w:t xml:space="preserve"> olanlara (B) yazınız. (8X1=8 Puan)</w:t>
      </w:r>
    </w:p>
    <w:tbl>
      <w:tblPr>
        <w:tblW w:w="0" w:type="auto"/>
        <w:tblInd w:w="-76" w:type="dxa"/>
        <w:tblLook w:val="00A0"/>
      </w:tblPr>
      <w:tblGrid>
        <w:gridCol w:w="2768"/>
        <w:gridCol w:w="2624"/>
        <w:gridCol w:w="2624"/>
        <w:gridCol w:w="2624"/>
      </w:tblGrid>
      <w:tr w:rsidR="00F465A4" w:rsidRPr="00D260CD" w:rsidTr="00B143D7">
        <w:tc>
          <w:tcPr>
            <w:tcW w:w="2768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Deniz</w:t>
            </w:r>
          </w:p>
        </w:tc>
        <w:tc>
          <w:tcPr>
            <w:tcW w:w="2624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Göl</w:t>
            </w:r>
          </w:p>
        </w:tc>
        <w:tc>
          <w:tcPr>
            <w:tcW w:w="2624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Baraj</w:t>
            </w:r>
          </w:p>
        </w:tc>
        <w:tc>
          <w:tcPr>
            <w:tcW w:w="2624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Akarsu</w:t>
            </w:r>
          </w:p>
        </w:tc>
      </w:tr>
      <w:tr w:rsidR="00F465A4" w:rsidRPr="00D260CD" w:rsidTr="00B143D7">
        <w:tc>
          <w:tcPr>
            <w:tcW w:w="2768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Fabrika</w:t>
            </w:r>
          </w:p>
        </w:tc>
        <w:tc>
          <w:tcPr>
            <w:tcW w:w="2624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Otomobil</w:t>
            </w:r>
          </w:p>
        </w:tc>
        <w:tc>
          <w:tcPr>
            <w:tcW w:w="2624" w:type="dxa"/>
          </w:tcPr>
          <w:p w:rsidR="00F465A4" w:rsidRPr="00CA48DA" w:rsidRDefault="00F465A4" w:rsidP="00A83213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Dağ</w:t>
            </w:r>
          </w:p>
        </w:tc>
        <w:tc>
          <w:tcPr>
            <w:tcW w:w="2624" w:type="dxa"/>
          </w:tcPr>
          <w:p w:rsidR="00F465A4" w:rsidRDefault="00F465A4" w:rsidP="004D2BC7">
            <w:pPr>
              <w:pStyle w:val="NoSpacing"/>
              <w:numPr>
                <w:ilvl w:val="0"/>
                <w:numId w:val="3"/>
              </w:numPr>
              <w:spacing w:line="312" w:lineRule="auto"/>
              <w:ind w:left="357" w:hanging="357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>(…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…</w:t>
            </w:r>
            <w:r w:rsidRPr="00CA48DA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….) </w:t>
            </w:r>
            <w:r w:rsidRPr="00CA48DA">
              <w:rPr>
                <w:rFonts w:ascii="Comic Sans MS" w:hAnsi="Comic Sans MS"/>
                <w:color w:val="000000"/>
                <w:sz w:val="20"/>
                <w:szCs w:val="20"/>
              </w:rPr>
              <w:t>Toprak</w:t>
            </w:r>
          </w:p>
          <w:p w:rsidR="00F465A4" w:rsidRPr="00CA48DA" w:rsidRDefault="00F465A4" w:rsidP="002E66C6">
            <w:pPr>
              <w:pStyle w:val="NoSpacing"/>
              <w:spacing w:line="312" w:lineRule="auto"/>
              <w:ind w:left="357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F465A4" w:rsidRPr="002E66C6" w:rsidRDefault="00F465A4" w:rsidP="00B30B2B">
      <w:pPr>
        <w:pStyle w:val="AralkYok1"/>
        <w:rPr>
          <w:rFonts w:ascii="Comic Sans MS" w:hAnsi="Comic Sans MS"/>
          <w:b/>
          <w:sz w:val="20"/>
          <w:szCs w:val="20"/>
        </w:rPr>
      </w:pPr>
      <w:r w:rsidRPr="007C7056">
        <w:rPr>
          <w:rFonts w:ascii="Comic Sans MS" w:hAnsi="Comic Sans MS"/>
          <w:b/>
          <w:sz w:val="20"/>
          <w:szCs w:val="20"/>
          <w:lang w:eastAsia="tr-TR"/>
        </w:rPr>
        <w:t>D</w:t>
      </w:r>
      <w:r>
        <w:rPr>
          <w:rFonts w:ascii="Comic Sans MS" w:hAnsi="Comic Sans MS"/>
          <w:b/>
          <w:sz w:val="20"/>
          <w:szCs w:val="20"/>
        </w:rPr>
        <w:t>)Aşağıda verilenler hangi yönleri gösterir.</w:t>
      </w:r>
      <w:r w:rsidRPr="00CA48DA">
        <w:rPr>
          <w:rFonts w:ascii="Comic Sans MS" w:hAnsi="Comic Sans MS"/>
          <w:b/>
          <w:sz w:val="20"/>
          <w:szCs w:val="20"/>
        </w:rPr>
        <w:t>(4puan)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YÖNLER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7939"/>
        <w:gridCol w:w="2234"/>
      </w:tblGrid>
      <w:tr w:rsidR="00F465A4" w:rsidRPr="00D260CD" w:rsidTr="00B30B2B">
        <w:trPr>
          <w:trHeight w:val="482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D260CD">
              <w:rPr>
                <w:rFonts w:ascii="Comic Sans MS" w:hAnsi="Comic Sans MS"/>
                <w:sz w:val="20"/>
                <w:szCs w:val="20"/>
                <w:lang w:eastAsia="en-US"/>
              </w:rPr>
              <w:t>1. Pusulanın renkli ucu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  <w:tr w:rsidR="00F465A4" w:rsidRPr="00D260CD" w:rsidTr="00B30B2B">
        <w:trPr>
          <w:trHeight w:val="420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D260CD">
              <w:rPr>
                <w:rFonts w:ascii="Comic Sans MS" w:hAnsi="Comic Sans MS"/>
                <w:sz w:val="20"/>
                <w:szCs w:val="20"/>
                <w:lang w:eastAsia="en-US"/>
              </w:rPr>
              <w:t>2. Ağaç ve kayalardaki yosunlar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  <w:tr w:rsidR="00F465A4" w:rsidRPr="00D260CD" w:rsidTr="00B30B2B">
        <w:trPr>
          <w:trHeight w:val="500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D260CD">
              <w:rPr>
                <w:rFonts w:ascii="Comic Sans MS" w:hAnsi="Comic Sans MS"/>
                <w:sz w:val="20"/>
                <w:szCs w:val="20"/>
                <w:lang w:eastAsia="en-US"/>
              </w:rPr>
              <w:t>3.Güneşin doğduğu yön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  <w:tr w:rsidR="00F465A4" w:rsidRPr="00D260CD" w:rsidTr="00B30B2B">
        <w:trPr>
          <w:trHeight w:val="296"/>
        </w:trPr>
        <w:tc>
          <w:tcPr>
            <w:tcW w:w="7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D260CD">
              <w:rPr>
                <w:rFonts w:ascii="Comic Sans MS" w:hAnsi="Comic Sans MS"/>
                <w:sz w:val="20"/>
                <w:szCs w:val="20"/>
                <w:lang w:eastAsia="en-US"/>
              </w:rPr>
              <w:t xml:space="preserve">4. Karınca yuvalarının ağzı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5A4" w:rsidRPr="00D260CD" w:rsidRDefault="00F465A4" w:rsidP="00B30B2B">
            <w:pPr>
              <w:spacing w:after="0" w:line="360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</w:tbl>
    <w:p w:rsidR="00F465A4" w:rsidRDefault="00F465A4" w:rsidP="00391856">
      <w:pPr>
        <w:rPr>
          <w:rFonts w:ascii="Comic Sans MS" w:hAnsi="Comic Sans MS" w:cs="Calibri"/>
          <w:b/>
          <w:sz w:val="20"/>
          <w:szCs w:val="20"/>
        </w:rPr>
        <w:sectPr w:rsidR="00F465A4" w:rsidSect="003D58C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65A4" w:rsidRDefault="00F465A4" w:rsidP="00391856">
      <w:pPr>
        <w:rPr>
          <w:rFonts w:ascii="Comic Sans MS" w:hAnsi="Comic Sans MS" w:cs="Calibri"/>
          <w:b/>
          <w:sz w:val="20"/>
          <w:szCs w:val="20"/>
        </w:rPr>
      </w:pPr>
    </w:p>
    <w:p w:rsidR="00F465A4" w:rsidRDefault="00F465A4" w:rsidP="00391856">
      <w:pPr>
        <w:rPr>
          <w:rFonts w:ascii="Comic Sans MS" w:hAnsi="Comic Sans MS" w:cs="Calibri"/>
          <w:b/>
          <w:sz w:val="20"/>
          <w:szCs w:val="20"/>
        </w:rPr>
      </w:pPr>
    </w:p>
    <w:p w:rsidR="00F465A4" w:rsidRPr="003C1F5B" w:rsidRDefault="00F465A4" w:rsidP="00391856">
      <w:pPr>
        <w:rPr>
          <w:rFonts w:ascii="Comic Sans MS" w:hAnsi="Comic Sans MS" w:cs="Calibri"/>
          <w:b/>
          <w:sz w:val="20"/>
          <w:szCs w:val="20"/>
        </w:rPr>
      </w:pPr>
      <w:r w:rsidRPr="003C1F5B">
        <w:rPr>
          <w:rFonts w:ascii="Comic Sans MS" w:hAnsi="Comic Sans MS" w:cs="Calibri"/>
          <w:b/>
          <w:sz w:val="20"/>
          <w:szCs w:val="20"/>
        </w:rPr>
        <w:t>E)</w:t>
      </w:r>
      <w:r>
        <w:rPr>
          <w:rFonts w:ascii="Comic Sans MS" w:hAnsi="Comic Sans MS" w:cs="Calibri"/>
          <w:b/>
          <w:sz w:val="20"/>
          <w:szCs w:val="20"/>
        </w:rPr>
        <w:t xml:space="preserve"> A</w:t>
      </w:r>
      <w:r w:rsidRPr="003C1F5B">
        <w:rPr>
          <w:rFonts w:ascii="Comic Sans MS" w:hAnsi="Comic Sans MS" w:cs="Calibri"/>
          <w:b/>
          <w:sz w:val="20"/>
          <w:szCs w:val="20"/>
        </w:rPr>
        <w:t>şağıdaki soruları cevaplayınız</w:t>
      </w:r>
      <w:r>
        <w:rPr>
          <w:rFonts w:ascii="Comic Sans MS" w:hAnsi="Comic Sans MS" w:cs="Calibri"/>
          <w:b/>
          <w:sz w:val="20"/>
          <w:szCs w:val="20"/>
        </w:rPr>
        <w:t>.(Her soru 4puan</w:t>
      </w:r>
    </w:p>
    <w:p w:rsidR="00F465A4" w:rsidRDefault="00F465A4" w:rsidP="00A81306">
      <w:pPr>
        <w:spacing w:after="0"/>
        <w:rPr>
          <w:rFonts w:ascii="Comic Sans MS" w:hAnsi="Comic Sans MS"/>
        </w:rPr>
        <w:sectPr w:rsidR="00F465A4" w:rsidSect="00585AA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1 -Bir şeye karşı duyduğumuz ilgiye ……………... , mutlaka karşılamamız gereken isteklerimize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……………………denir. Boşluğa </w:t>
      </w:r>
      <w:r w:rsidRPr="006A0050">
        <w:rPr>
          <w:rFonts w:ascii="Comic Sans MS" w:hAnsi="Comic Sans MS"/>
          <w:b/>
          <w:sz w:val="20"/>
          <w:szCs w:val="20"/>
          <w:u w:val="single"/>
        </w:rPr>
        <w:t>sırasıyla</w:t>
      </w:r>
      <w:r w:rsidRPr="006A0050">
        <w:rPr>
          <w:rFonts w:ascii="Comic Sans MS" w:hAnsi="Comic Sans MS"/>
          <w:b/>
          <w:sz w:val="20"/>
          <w:szCs w:val="20"/>
        </w:rPr>
        <w:t xml:space="preserve"> aşağıdakilerden hangisi gelmelidir?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A) i</w:t>
      </w:r>
      <w:r>
        <w:rPr>
          <w:rFonts w:ascii="Comic Sans MS" w:hAnsi="Comic Sans MS"/>
          <w:sz w:val="20"/>
          <w:szCs w:val="20"/>
        </w:rPr>
        <w:t xml:space="preserve">stek -  ihtiyaç              </w:t>
      </w:r>
      <w:r w:rsidRPr="006A0050">
        <w:rPr>
          <w:rFonts w:ascii="Comic Sans MS" w:hAnsi="Comic Sans MS"/>
          <w:sz w:val="20"/>
          <w:szCs w:val="20"/>
        </w:rPr>
        <w:t xml:space="preserve"> B) ihtiyaç - istek             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C) gelir</w:t>
      </w:r>
      <w:r>
        <w:rPr>
          <w:rFonts w:ascii="Comic Sans MS" w:hAnsi="Comic Sans MS"/>
          <w:sz w:val="20"/>
          <w:szCs w:val="20"/>
        </w:rPr>
        <w:t xml:space="preserve"> - gider                    </w:t>
      </w:r>
      <w:r w:rsidRPr="006A0050">
        <w:rPr>
          <w:rFonts w:ascii="Comic Sans MS" w:hAnsi="Comic Sans MS"/>
          <w:sz w:val="20"/>
          <w:szCs w:val="20"/>
        </w:rPr>
        <w:t>D) gider - gelir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2. Aşağıdakilerden hangisi temel ihtiyaçlarımızdan </w:t>
      </w:r>
      <w:r w:rsidRPr="006A005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</w:p>
    <w:p w:rsidR="00F465A4" w:rsidRPr="006A0050" w:rsidRDefault="00F465A4" w:rsidP="00AF4D59">
      <w:pPr>
        <w:pStyle w:val="AralkYok1"/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A. barınma   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6A0050">
        <w:rPr>
          <w:rFonts w:ascii="Comic Sans MS" w:hAnsi="Comic Sans MS"/>
          <w:sz w:val="20"/>
          <w:szCs w:val="20"/>
        </w:rPr>
        <w:t xml:space="preserve"> B. beslenme   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r w:rsidRPr="006A0050">
        <w:rPr>
          <w:rFonts w:ascii="Comic Sans MS" w:hAnsi="Comic Sans MS"/>
          <w:sz w:val="20"/>
          <w:szCs w:val="20"/>
        </w:rPr>
        <w:t xml:space="preserve">C. Kitap okumak    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6A0050">
        <w:rPr>
          <w:rFonts w:ascii="Comic Sans MS" w:hAnsi="Comic Sans MS"/>
          <w:sz w:val="20"/>
          <w:szCs w:val="20"/>
        </w:rPr>
        <w:t>D.  Giyinme</w:t>
      </w:r>
    </w:p>
    <w:p w:rsidR="00F465A4" w:rsidRPr="006A0050" w:rsidRDefault="00F465A4" w:rsidP="00AF4D59">
      <w:pPr>
        <w:pStyle w:val="AralkYok1"/>
        <w:spacing w:line="360" w:lineRule="auto"/>
        <w:jc w:val="both"/>
        <w:rPr>
          <w:rFonts w:ascii="Comic Sans MS" w:hAnsi="Comic Sans MS"/>
          <w:sz w:val="20"/>
          <w:szCs w:val="20"/>
        </w:rPr>
      </w:pPr>
    </w:p>
    <w:p w:rsidR="00F465A4" w:rsidRPr="006A0050" w:rsidRDefault="00F465A4" w:rsidP="00415DA8">
      <w:pPr>
        <w:pStyle w:val="NoSpacing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3 - “Ailelerin bir ay boyunca çalışarak kazandıkları paraya ……………., ihtiyaçlarını karşılamak için harcadıkları paraya ise …………….. denir.”</w:t>
      </w:r>
      <w:r w:rsidRPr="006A0050">
        <w:rPr>
          <w:rFonts w:ascii="Comic Sans MS" w:hAnsi="Comic Sans MS"/>
          <w:sz w:val="20"/>
          <w:szCs w:val="20"/>
        </w:rPr>
        <w:t xml:space="preserve">   </w:t>
      </w:r>
    </w:p>
    <w:p w:rsidR="00F465A4" w:rsidRPr="006A0050" w:rsidRDefault="00F465A4" w:rsidP="00415DA8">
      <w:pPr>
        <w:pStyle w:val="NoSpacing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Noktalı yerlere aşağıdakilerden hangisi gelmelidir?</w:t>
      </w:r>
    </w:p>
    <w:p w:rsidR="00F465A4" w:rsidRPr="006A0050" w:rsidRDefault="00F465A4" w:rsidP="00415DA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465A4" w:rsidRPr="006A0050" w:rsidRDefault="00F465A4" w:rsidP="00415DA8">
      <w:pPr>
        <w:pStyle w:val="NoSpacing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A) gelir – gider                    B) aile bütçesi                  </w:t>
      </w:r>
    </w:p>
    <w:p w:rsidR="00F465A4" w:rsidRPr="006A0050" w:rsidRDefault="00F465A4" w:rsidP="00415DA8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C) para – harcama               D) gelir – harcama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</w:p>
    <w:p w:rsidR="00F465A4" w:rsidRPr="006A0050" w:rsidRDefault="00F465A4" w:rsidP="00252F9C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4-  I. Fırında ekmeğin yapılması </w:t>
      </w:r>
    </w:p>
    <w:p w:rsidR="00F465A4" w:rsidRPr="006A0050" w:rsidRDefault="00F465A4" w:rsidP="00252F9C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     II.  Tarladan buğdayın toplanması </w:t>
      </w:r>
    </w:p>
    <w:p w:rsidR="00F465A4" w:rsidRPr="006A0050" w:rsidRDefault="00F465A4" w:rsidP="00252F9C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     III. Markette halka satılması </w:t>
      </w:r>
    </w:p>
    <w:p w:rsidR="00F465A4" w:rsidRPr="006A0050" w:rsidRDefault="00F465A4" w:rsidP="00252F9C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     IV. Fabrikada un hale gelmesi  </w:t>
      </w:r>
    </w:p>
    <w:p w:rsidR="00F465A4" w:rsidRPr="006A0050" w:rsidRDefault="00F465A4" w:rsidP="00252F9C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     V. Araba ile marketlere taşınması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Yukarıdaki olayları sıralarsak sıralama nasıl olmalıdır?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</w:p>
    <w:p w:rsidR="00F465A4" w:rsidRDefault="00F465A4" w:rsidP="00A81306">
      <w:pPr>
        <w:spacing w:after="0"/>
        <w:rPr>
          <w:rFonts w:ascii="Comic Sans MS" w:hAnsi="Comic Sans MS"/>
          <w:sz w:val="18"/>
          <w:szCs w:val="18"/>
        </w:rPr>
      </w:pPr>
      <w:r w:rsidRPr="006A0050">
        <w:rPr>
          <w:rFonts w:ascii="Comic Sans MS" w:hAnsi="Comic Sans MS"/>
          <w:sz w:val="18"/>
          <w:szCs w:val="18"/>
        </w:rPr>
        <w:t xml:space="preserve">A. I – II – III – IV – V         B.   I - II – IV – V – III   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18"/>
          <w:szCs w:val="18"/>
        </w:rPr>
      </w:pPr>
      <w:r w:rsidRPr="006A0050">
        <w:rPr>
          <w:rFonts w:ascii="Comic Sans MS" w:hAnsi="Comic Sans MS"/>
          <w:sz w:val="18"/>
          <w:szCs w:val="18"/>
        </w:rPr>
        <w:t xml:space="preserve">C.  IV - </w:t>
      </w:r>
      <w:r>
        <w:rPr>
          <w:rFonts w:ascii="Comic Sans MS" w:hAnsi="Comic Sans MS"/>
          <w:sz w:val="18"/>
          <w:szCs w:val="18"/>
        </w:rPr>
        <w:t>II</w:t>
      </w:r>
      <w:r w:rsidRPr="006A0050">
        <w:rPr>
          <w:rFonts w:ascii="Comic Sans MS" w:hAnsi="Comic Sans MS"/>
          <w:sz w:val="18"/>
          <w:szCs w:val="18"/>
        </w:rPr>
        <w:t xml:space="preserve"> – V – I – III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6A0050">
        <w:rPr>
          <w:rFonts w:ascii="Comic Sans MS" w:hAnsi="Comic Sans MS"/>
          <w:sz w:val="18"/>
          <w:szCs w:val="18"/>
        </w:rPr>
        <w:t xml:space="preserve">D.   II – IV – I – III – V 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5-  Ekmeği, sofraya getirdiğimizde hangi aşama başlar?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</w:p>
    <w:p w:rsidR="00F465A4" w:rsidRDefault="00F465A4" w:rsidP="00D95ADC">
      <w:pPr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>A) tüketim        B) üretim     C) dağıtım        D) satış</w:t>
      </w:r>
    </w:p>
    <w:p w:rsidR="00F465A4" w:rsidRPr="006A0050" w:rsidRDefault="00F465A4" w:rsidP="00D95ADC">
      <w:pPr>
        <w:spacing w:after="0"/>
        <w:rPr>
          <w:rFonts w:ascii="Comic Sans MS" w:hAnsi="Comic Sans MS"/>
          <w:sz w:val="20"/>
          <w:szCs w:val="20"/>
        </w:rPr>
      </w:pPr>
    </w:p>
    <w:p w:rsidR="00F465A4" w:rsidRDefault="00F465A4" w:rsidP="00A81306">
      <w:pPr>
        <w:spacing w:after="0"/>
        <w:outlineLvl w:val="0"/>
        <w:rPr>
          <w:rFonts w:ascii="Comic Sans MS" w:hAnsi="Comic Sans MS"/>
          <w:b/>
          <w:sz w:val="20"/>
          <w:szCs w:val="20"/>
          <w:u w:val="single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6- Meslekler ve karşıladıkları ihtiyaçlarla ilgili hangisi </w:t>
      </w:r>
      <w:r w:rsidRPr="006A0050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F465A4" w:rsidRPr="006A0050" w:rsidRDefault="00F465A4" w:rsidP="00A81306">
      <w:pPr>
        <w:spacing w:after="0"/>
        <w:outlineLvl w:val="0"/>
        <w:rPr>
          <w:rFonts w:ascii="Comic Sans MS" w:hAnsi="Comic Sans MS"/>
          <w:b/>
          <w:sz w:val="20"/>
          <w:szCs w:val="20"/>
          <w:u w:val="single"/>
        </w:rPr>
      </w:pPr>
    </w:p>
    <w:p w:rsidR="00F465A4" w:rsidRDefault="00F465A4" w:rsidP="00A81306">
      <w:pPr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A) adalet - savcılık              B) sağlık - doktorluk               C) beslenme - çiftçilik         D) güvenlik </w:t>
      </w:r>
      <w:r>
        <w:rPr>
          <w:rFonts w:ascii="Comic Sans MS" w:hAnsi="Comic Sans MS"/>
          <w:sz w:val="20"/>
          <w:szCs w:val="20"/>
        </w:rPr>
        <w:t>–</w:t>
      </w:r>
      <w:r w:rsidRPr="006A0050">
        <w:rPr>
          <w:rFonts w:ascii="Comic Sans MS" w:hAnsi="Comic Sans MS"/>
          <w:sz w:val="20"/>
          <w:szCs w:val="20"/>
        </w:rPr>
        <w:t xml:space="preserve"> aşçılık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7 -  I.giyinme   II.eğlenme    III.tatil  IV.beslenme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Yukarıda verilenlerden hangisi ya da hangileri </w:t>
      </w:r>
      <w:r w:rsidRPr="006A0050">
        <w:rPr>
          <w:rFonts w:ascii="Comic Sans MS" w:hAnsi="Comic Sans MS"/>
          <w:b/>
          <w:sz w:val="20"/>
          <w:szCs w:val="20"/>
          <w:u w:val="single"/>
        </w:rPr>
        <w:t>sosyal ihtiyaçlarımızdandır?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I ve IV    B. II ve III     </w:t>
      </w:r>
      <w:r w:rsidRPr="006A0050">
        <w:rPr>
          <w:rFonts w:ascii="Comic Sans MS" w:hAnsi="Comic Sans MS"/>
          <w:sz w:val="20"/>
          <w:szCs w:val="20"/>
        </w:rPr>
        <w:t xml:space="preserve"> C.I ve III     D.II ve IV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</w:p>
    <w:p w:rsidR="00F465A4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8 -    </w:t>
      </w:r>
      <w:r>
        <w:rPr>
          <w:rFonts w:ascii="Comic Sans MS" w:hAnsi="Comic Sans MS"/>
          <w:b/>
          <w:sz w:val="20"/>
          <w:szCs w:val="20"/>
        </w:rPr>
        <w:t xml:space="preserve">I.TSE damgasına  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6A0050">
        <w:rPr>
          <w:rFonts w:ascii="Comic Sans MS" w:hAnsi="Comic Sans MS"/>
          <w:b/>
          <w:sz w:val="20"/>
          <w:szCs w:val="20"/>
        </w:rPr>
        <w:t xml:space="preserve">II.son kullanma tarihine </w:t>
      </w:r>
    </w:p>
    <w:p w:rsidR="00F465A4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 xml:space="preserve">        III.garanti belgesine    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6A0050">
        <w:rPr>
          <w:rFonts w:ascii="Comic Sans MS" w:hAnsi="Comic Sans MS"/>
          <w:b/>
          <w:sz w:val="20"/>
          <w:szCs w:val="20"/>
        </w:rPr>
        <w:t>IV.kalitesine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Yiğit, alışveriş yaparken yukarıdakilerden hangisi ya da hangilerine dikkat etmelidir?</w:t>
      </w:r>
    </w:p>
    <w:p w:rsidR="00F465A4" w:rsidRPr="006A0050" w:rsidRDefault="00F465A4" w:rsidP="00A81306">
      <w:pPr>
        <w:spacing w:after="0"/>
        <w:rPr>
          <w:rFonts w:ascii="Comic Sans MS" w:hAnsi="Comic Sans MS"/>
          <w:b/>
          <w:sz w:val="20"/>
          <w:szCs w:val="20"/>
        </w:rPr>
      </w:pP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A.I – II     </w:t>
      </w:r>
      <w:r w:rsidRPr="006A0050">
        <w:rPr>
          <w:rFonts w:ascii="Comic Sans MS" w:hAnsi="Comic Sans MS"/>
          <w:sz w:val="20"/>
          <w:szCs w:val="20"/>
        </w:rPr>
        <w:t xml:space="preserve"> B.I </w:t>
      </w:r>
      <w:r>
        <w:rPr>
          <w:rFonts w:ascii="Comic Sans MS" w:hAnsi="Comic Sans MS"/>
          <w:sz w:val="20"/>
          <w:szCs w:val="20"/>
        </w:rPr>
        <w:t>– II –III      C. I –</w:t>
      </w:r>
      <w:r w:rsidRPr="006A0050">
        <w:rPr>
          <w:rFonts w:ascii="Comic Sans MS" w:hAnsi="Comic Sans MS"/>
          <w:sz w:val="20"/>
          <w:szCs w:val="20"/>
        </w:rPr>
        <w:t>II – IV     D.</w:t>
      </w:r>
      <w:r>
        <w:rPr>
          <w:rFonts w:ascii="Comic Sans MS" w:hAnsi="Comic Sans MS"/>
          <w:sz w:val="20"/>
          <w:szCs w:val="20"/>
        </w:rPr>
        <w:t xml:space="preserve"> </w:t>
      </w:r>
      <w:r w:rsidRPr="006A0050">
        <w:rPr>
          <w:rFonts w:ascii="Comic Sans MS" w:hAnsi="Comic Sans MS"/>
          <w:sz w:val="20"/>
          <w:szCs w:val="20"/>
        </w:rPr>
        <w:t>hepsi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</w:p>
    <w:p w:rsidR="00F465A4" w:rsidRDefault="00F465A4" w:rsidP="00A81306">
      <w:pPr>
        <w:pStyle w:val="NoSpacing"/>
        <w:rPr>
          <w:rFonts w:ascii="Comic Sans MS" w:hAnsi="Comic Sans MS"/>
          <w:b/>
          <w:bCs/>
          <w:sz w:val="20"/>
          <w:szCs w:val="20"/>
        </w:rPr>
      </w:pPr>
      <w:r w:rsidRPr="006A0050">
        <w:rPr>
          <w:rFonts w:ascii="Comic Sans MS" w:hAnsi="Comic Sans MS"/>
          <w:b/>
          <w:bCs/>
          <w:sz w:val="20"/>
          <w:szCs w:val="20"/>
        </w:rPr>
        <w:t>9 - Yurdumuzda üretilen ürünlerin uygunlu</w:t>
      </w:r>
      <w:r w:rsidRPr="006A0050">
        <w:rPr>
          <w:rFonts w:ascii="Comic Sans MS" w:hAnsi="Comic Sans MS"/>
          <w:b/>
          <w:bCs/>
          <w:sz w:val="20"/>
          <w:szCs w:val="20"/>
        </w:rPr>
        <w:softHyphen/>
        <w:t>ğunu aşağıdakilerden hangisi onaylar?</w:t>
      </w:r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</w:p>
    <w:p w:rsidR="00F465A4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 fabrika sahibi      </w:t>
      </w:r>
      <w:r w:rsidRPr="006A0050">
        <w:rPr>
          <w:rFonts w:ascii="Comic Sans MS" w:hAnsi="Comic Sans MS"/>
          <w:sz w:val="20"/>
          <w:szCs w:val="20"/>
        </w:rPr>
        <w:t xml:space="preserve"> B.  alışveriş merkezi  </w:t>
      </w:r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       </w:t>
      </w:r>
    </w:p>
    <w:p w:rsidR="00F465A4" w:rsidRPr="006A0050" w:rsidRDefault="00F465A4" w:rsidP="00A81306">
      <w:pPr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 xml:space="preserve">C.  noterler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6A0050">
        <w:rPr>
          <w:rFonts w:ascii="Comic Sans MS" w:hAnsi="Comic Sans MS"/>
          <w:sz w:val="20"/>
          <w:szCs w:val="20"/>
        </w:rPr>
        <w:t xml:space="preserve"> D. Türk Standartları Enstitüsü</w:t>
      </w:r>
    </w:p>
    <w:p w:rsidR="00F465A4" w:rsidRPr="006A0050" w:rsidRDefault="00F465A4" w:rsidP="00A81306">
      <w:pPr>
        <w:tabs>
          <w:tab w:val="left" w:pos="8010"/>
        </w:tabs>
        <w:spacing w:after="0"/>
        <w:rPr>
          <w:rFonts w:ascii="Comic Sans MS" w:hAnsi="Comic Sans MS"/>
          <w:sz w:val="20"/>
          <w:szCs w:val="20"/>
        </w:rPr>
      </w:pPr>
      <w:r w:rsidRPr="006A0050">
        <w:rPr>
          <w:rFonts w:ascii="Comic Sans MS" w:hAnsi="Comic Sans MS"/>
          <w:sz w:val="20"/>
          <w:szCs w:val="20"/>
        </w:rPr>
        <w:tab/>
      </w:r>
    </w:p>
    <w:p w:rsidR="00F465A4" w:rsidRPr="006A0050" w:rsidRDefault="00F465A4" w:rsidP="00A81306">
      <w:pPr>
        <w:pStyle w:val="NoSpacing"/>
        <w:rPr>
          <w:rFonts w:ascii="Comic Sans MS" w:hAnsi="Comic Sans MS"/>
          <w:b/>
          <w:sz w:val="20"/>
          <w:szCs w:val="20"/>
        </w:rPr>
      </w:pPr>
      <w:r w:rsidRPr="006A0050">
        <w:rPr>
          <w:rFonts w:ascii="Comic Sans MS" w:hAnsi="Comic Sans MS"/>
          <w:b/>
          <w:sz w:val="20"/>
          <w:szCs w:val="20"/>
        </w:rPr>
        <w:t>10 - "İnsanların ihtiyaçlarını karşılamak için yap</w:t>
      </w:r>
      <w:r w:rsidRPr="006A0050">
        <w:rPr>
          <w:rFonts w:ascii="Comic Sans MS" w:hAnsi="Comic Sans MS"/>
          <w:b/>
          <w:sz w:val="20"/>
          <w:szCs w:val="20"/>
        </w:rPr>
        <w:softHyphen/>
        <w:t>tıkları her türlü faaliyete...............denir."</w:t>
      </w:r>
    </w:p>
    <w:p w:rsidR="00F465A4" w:rsidRPr="006A0050" w:rsidRDefault="00F465A4" w:rsidP="00A81306">
      <w:pPr>
        <w:pStyle w:val="NoSpacing"/>
        <w:rPr>
          <w:rFonts w:ascii="Comic Sans MS" w:hAnsi="Comic Sans MS"/>
          <w:b/>
          <w:bCs/>
          <w:sz w:val="20"/>
          <w:szCs w:val="20"/>
        </w:rPr>
      </w:pPr>
      <w:r w:rsidRPr="006A0050">
        <w:rPr>
          <w:rFonts w:ascii="Comic Sans MS" w:hAnsi="Comic Sans MS"/>
          <w:b/>
          <w:bCs/>
          <w:sz w:val="20"/>
          <w:szCs w:val="20"/>
        </w:rPr>
        <w:t>ifadesini  anlamlı tamamlayan  sözcük hangisidir?</w:t>
      </w:r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</w:p>
    <w:p w:rsidR="00F465A4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üretim    B. düzenleme    </w:t>
      </w:r>
      <w:r w:rsidRPr="006A005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C. tüketim     </w:t>
      </w:r>
      <w:r w:rsidRPr="006A0050">
        <w:rPr>
          <w:rFonts w:ascii="Comic Sans MS" w:hAnsi="Comic Sans MS"/>
          <w:sz w:val="20"/>
          <w:szCs w:val="20"/>
        </w:rPr>
        <w:t xml:space="preserve">  D. Bütçe</w:t>
      </w:r>
    </w:p>
    <w:p w:rsidR="00F465A4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</w:p>
    <w:p w:rsidR="00F465A4" w:rsidRPr="00CA48DA" w:rsidRDefault="00F465A4" w:rsidP="00BF5526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11- </w:t>
      </w:r>
      <w:r w:rsidRPr="00CA48DA">
        <w:rPr>
          <w:rFonts w:ascii="Comic Sans MS" w:hAnsi="Comic Sans MS"/>
          <w:b/>
          <w:sz w:val="20"/>
          <w:szCs w:val="20"/>
        </w:rPr>
        <w:t xml:space="preserve">Ali, Hatay için hava durumunu gösteren bir grafik çiziyor. Havanın </w:t>
      </w:r>
      <w:r w:rsidRPr="00CA48DA">
        <w:rPr>
          <w:rFonts w:ascii="Comic Sans MS" w:hAnsi="Comic Sans MS"/>
          <w:b/>
          <w:sz w:val="20"/>
          <w:szCs w:val="20"/>
          <w:u w:val="single"/>
        </w:rPr>
        <w:t>parçalı bulutlu</w:t>
      </w:r>
      <w:r w:rsidRPr="00CA48DA">
        <w:rPr>
          <w:rFonts w:ascii="Comic Sans MS" w:hAnsi="Comic Sans MS"/>
          <w:b/>
          <w:sz w:val="20"/>
          <w:szCs w:val="20"/>
        </w:rPr>
        <w:t xml:space="preserve"> olacağını göstermek için aşağıdaki kullanmalıdır?</w:t>
      </w:r>
      <w:r w:rsidRPr="00CA48DA">
        <w:rPr>
          <w:rFonts w:ascii="Comic Sans MS" w:hAnsi="Comic Sans MS"/>
          <w:b/>
          <w:color w:val="000000"/>
          <w:sz w:val="20"/>
          <w:szCs w:val="20"/>
        </w:rPr>
        <w:t xml:space="preserve"> (4puan)</w:t>
      </w:r>
    </w:p>
    <w:p w:rsidR="00F465A4" w:rsidRPr="00BF5526" w:rsidRDefault="00F465A4" w:rsidP="00BF5526">
      <w:pPr>
        <w:pStyle w:val="ListParagraph"/>
        <w:ind w:left="360"/>
        <w:rPr>
          <w:rFonts w:ascii="Comic Sans MS" w:hAnsi="Comic Sans MS" w:cs="Calibri"/>
          <w:sz w:val="20"/>
          <w:szCs w:val="20"/>
        </w:rPr>
      </w:pPr>
      <w:r w:rsidRPr="00CA48DA">
        <w:rPr>
          <w:rFonts w:ascii="Comic Sans MS" w:hAnsi="Comic Sans MS"/>
          <w:sz w:val="20"/>
          <w:szCs w:val="20"/>
        </w:rPr>
        <w:t xml:space="preserve">   a</w:t>
      </w:r>
      <w:r w:rsidRPr="00CA48DA">
        <w:rPr>
          <w:rFonts w:ascii="Comic Sans MS" w:eastAsia="VagRoundedThin" w:hAnsi="Comic Sans MS" w:cs="Calibri"/>
          <w:color w:val="000000"/>
          <w:sz w:val="20"/>
          <w:szCs w:val="20"/>
        </w:rPr>
        <w:t>)</w:t>
      </w:r>
      <w:r w:rsidRPr="00D260CD">
        <w:rPr>
          <w:rFonts w:ascii="Comic Sans MS" w:eastAsia="VagRoundedThin" w:hAnsi="Comic Sans MS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alt="j0233510" style="width:36.75pt;height:24.75pt;visibility:visible">
            <v:imagedata r:id="rId5" o:title=""/>
          </v:shape>
        </w:pict>
      </w:r>
      <w:r w:rsidRPr="00CA48DA">
        <w:rPr>
          <w:rFonts w:ascii="Comic Sans MS" w:eastAsia="VagRoundedThin" w:hAnsi="Comic Sans MS" w:cs="Calibri"/>
          <w:color w:val="000000"/>
          <w:sz w:val="20"/>
          <w:szCs w:val="20"/>
        </w:rPr>
        <w:t xml:space="preserve">            </w:t>
      </w:r>
      <w:r>
        <w:rPr>
          <w:rFonts w:ascii="Comic Sans MS" w:eastAsia="VagRoundedThin" w:hAnsi="Comic Sans MS" w:cs="Calibri"/>
          <w:color w:val="000000"/>
          <w:sz w:val="20"/>
          <w:szCs w:val="20"/>
        </w:rPr>
        <w:t xml:space="preserve">         </w:t>
      </w:r>
      <w:r w:rsidRPr="00CA48DA">
        <w:rPr>
          <w:rFonts w:ascii="Comic Sans MS" w:eastAsia="VagRoundedThin" w:hAnsi="Comic Sans MS" w:cs="Calibri"/>
          <w:color w:val="000000"/>
          <w:sz w:val="20"/>
          <w:szCs w:val="20"/>
        </w:rPr>
        <w:t xml:space="preserve">  b)</w:t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D260CD">
        <w:rPr>
          <w:rFonts w:ascii="Comic Sans MS" w:eastAsia="VagRoundedThin" w:hAnsi="Comic Sans MS"/>
          <w:noProof/>
          <w:color w:val="000000"/>
        </w:rPr>
        <w:pict>
          <v:shape id="Resim 9" o:spid="_x0000_i1026" type="#_x0000_t75" alt="j0293826" style="width:40.5pt;height:24.75pt;visibility:visible">
            <v:imagedata r:id="rId6" o:title="" gain="2147483647f"/>
          </v:shape>
        </w:pict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sz w:val="20"/>
          <w:szCs w:val="20"/>
        </w:rPr>
        <w:tab/>
        <w:t xml:space="preserve">               </w:t>
      </w:r>
    </w:p>
    <w:p w:rsidR="00F465A4" w:rsidRDefault="00F465A4" w:rsidP="00BF5526">
      <w:pPr>
        <w:pStyle w:val="ListParagraph"/>
        <w:ind w:left="360"/>
        <w:rPr>
          <w:rFonts w:ascii="Comic Sans MS" w:hAnsi="Comic Sans MS" w:cs="Calibri"/>
          <w:sz w:val="20"/>
          <w:szCs w:val="20"/>
        </w:rPr>
      </w:pPr>
    </w:p>
    <w:p w:rsidR="00F465A4" w:rsidRPr="00CA48DA" w:rsidRDefault="00F465A4" w:rsidP="00BF5526">
      <w:pPr>
        <w:pStyle w:val="ListParagraph"/>
        <w:ind w:left="36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</w:t>
      </w:r>
      <w:r w:rsidRPr="00CA48DA">
        <w:rPr>
          <w:rFonts w:ascii="Comic Sans MS" w:hAnsi="Comic Sans MS" w:cs="Calibri"/>
          <w:sz w:val="20"/>
          <w:szCs w:val="20"/>
        </w:rPr>
        <w:t xml:space="preserve"> c)</w:t>
      </w:r>
      <w:r w:rsidRPr="00D260CD">
        <w:rPr>
          <w:rFonts w:ascii="Comic Sans MS" w:hAnsi="Comic Sans MS"/>
          <w:noProof/>
        </w:rPr>
        <w:pict>
          <v:shape id="Resim 12" o:spid="_x0000_i1027" type="#_x0000_t75" alt="j0293828" style="width:34.5pt;height:24.75pt;visibility:visible">
            <v:imagedata r:id="rId7" o:title=""/>
          </v:shape>
        </w:pict>
      </w:r>
      <w:r w:rsidRPr="00CA48DA">
        <w:rPr>
          <w:rFonts w:ascii="Comic Sans MS" w:hAnsi="Comic Sans MS" w:cs="Calibri"/>
          <w:sz w:val="20"/>
          <w:szCs w:val="20"/>
        </w:rPr>
        <w:t xml:space="preserve"> </w:t>
      </w:r>
      <w:r w:rsidRPr="00CA48DA">
        <w:rPr>
          <w:rFonts w:ascii="Comic Sans MS" w:hAnsi="Comic Sans MS" w:cs="Calibri"/>
          <w:sz w:val="20"/>
          <w:szCs w:val="20"/>
        </w:rPr>
        <w:tab/>
        <w:t xml:space="preserve">               d)</w:t>
      </w:r>
      <w:r w:rsidRPr="00D260CD">
        <w:rPr>
          <w:rFonts w:ascii="Comic Sans MS" w:hAnsi="Comic Sans MS"/>
          <w:noProof/>
        </w:rPr>
        <w:pict>
          <v:shape id="Resim 13" o:spid="_x0000_i1028" type="#_x0000_t75" alt="j0237936" style="width:36pt;height:21pt;visibility:visible">
            <v:imagedata r:id="rId8" o:title=""/>
          </v:shape>
        </w:pict>
      </w:r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</w:p>
    <w:p w:rsidR="00F465A4" w:rsidRDefault="00F465A4" w:rsidP="00A81306">
      <w:pPr>
        <w:pStyle w:val="NoSpacing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12</w:t>
      </w:r>
      <w:r w:rsidRPr="006A0050">
        <w:rPr>
          <w:rFonts w:ascii="Comic Sans MS" w:hAnsi="Comic Sans MS"/>
          <w:b/>
          <w:bCs/>
          <w:sz w:val="20"/>
          <w:szCs w:val="20"/>
        </w:rPr>
        <w:t xml:space="preserve"> -  Üretilen mal ve hizmetlerin kullanılması</w:t>
      </w:r>
      <w:r w:rsidRPr="006A0050">
        <w:rPr>
          <w:rFonts w:ascii="Comic Sans MS" w:hAnsi="Comic Sans MS"/>
          <w:b/>
          <w:bCs/>
          <w:sz w:val="20"/>
          <w:szCs w:val="20"/>
        </w:rPr>
        <w:softHyphen/>
        <w:t>na ne denir?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hyperlink r:id="rId9" w:history="1">
        <w:r w:rsidRPr="00652C6C">
          <w:rPr>
            <w:rStyle w:val="Hyperlink"/>
            <w:rFonts w:ascii="ALFABET98" w:hAnsi="ALFABET98"/>
            <w:b/>
            <w:i/>
            <w:sz w:val="20"/>
            <w:szCs w:val="20"/>
          </w:rPr>
          <w:t>www.sorubak.com</w:t>
        </w:r>
      </w:hyperlink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</w:pPr>
    </w:p>
    <w:p w:rsidR="00F465A4" w:rsidRPr="006A0050" w:rsidRDefault="00F465A4" w:rsidP="00A81306">
      <w:pPr>
        <w:pStyle w:val="NoSpacing"/>
        <w:rPr>
          <w:rFonts w:ascii="Comic Sans MS" w:hAnsi="Comic Sans MS"/>
          <w:sz w:val="20"/>
          <w:szCs w:val="20"/>
        </w:rPr>
        <w:sectPr w:rsidR="00F465A4" w:rsidRPr="006A0050" w:rsidSect="00585AA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A0050">
        <w:rPr>
          <w:rFonts w:ascii="Comic Sans MS" w:hAnsi="Comic Sans MS"/>
          <w:sz w:val="20"/>
          <w:szCs w:val="20"/>
        </w:rPr>
        <w:t xml:space="preserve">A. paylaşım    </w:t>
      </w:r>
      <w:r>
        <w:rPr>
          <w:rFonts w:ascii="Comic Sans MS" w:hAnsi="Comic Sans MS"/>
          <w:sz w:val="20"/>
          <w:szCs w:val="20"/>
        </w:rPr>
        <w:t xml:space="preserve">B. harcama       C. tüketim   </w:t>
      </w:r>
      <w:r w:rsidRPr="006A0050">
        <w:rPr>
          <w:rFonts w:ascii="Comic Sans MS" w:hAnsi="Comic Sans MS"/>
          <w:sz w:val="20"/>
          <w:szCs w:val="20"/>
        </w:rPr>
        <w:t xml:space="preserve"> D. İhtiya</w:t>
      </w:r>
      <w:r>
        <w:rPr>
          <w:rFonts w:ascii="Comic Sans MS" w:hAnsi="Comic Sans MS"/>
          <w:sz w:val="20"/>
          <w:szCs w:val="20"/>
        </w:rPr>
        <w:t>ç</w:t>
      </w:r>
    </w:p>
    <w:p w:rsidR="00F465A4" w:rsidRPr="00CA48DA" w:rsidRDefault="00F465A4" w:rsidP="00BF5526">
      <w:pPr>
        <w:rPr>
          <w:rFonts w:ascii="Comic Sans MS" w:hAnsi="Comic Sans MS" w:cs="Calibri"/>
          <w:sz w:val="20"/>
          <w:szCs w:val="20"/>
        </w:rPr>
      </w:pPr>
    </w:p>
    <w:p w:rsidR="00F465A4" w:rsidRPr="00CA48DA" w:rsidRDefault="00F465A4" w:rsidP="00E4105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Gülşen CEYLAN</w:t>
      </w:r>
    </w:p>
    <w:sectPr w:rsidR="00F465A4" w:rsidRPr="00CA48DA" w:rsidSect="00585AA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76666"/>
    <w:multiLevelType w:val="hybridMultilevel"/>
    <w:tmpl w:val="073C05AA"/>
    <w:lvl w:ilvl="0" w:tplc="90F801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8CE"/>
    <w:rsid w:val="00092763"/>
    <w:rsid w:val="000A1028"/>
    <w:rsid w:val="00100250"/>
    <w:rsid w:val="001C3B25"/>
    <w:rsid w:val="001F22A2"/>
    <w:rsid w:val="00252F9C"/>
    <w:rsid w:val="0028602D"/>
    <w:rsid w:val="002E66C6"/>
    <w:rsid w:val="002E6AE5"/>
    <w:rsid w:val="00391856"/>
    <w:rsid w:val="003C1F5B"/>
    <w:rsid w:val="003D58CE"/>
    <w:rsid w:val="00415DA8"/>
    <w:rsid w:val="004D2BC7"/>
    <w:rsid w:val="00585AAA"/>
    <w:rsid w:val="005E4AAD"/>
    <w:rsid w:val="005E66F0"/>
    <w:rsid w:val="00642C64"/>
    <w:rsid w:val="00652C6C"/>
    <w:rsid w:val="00683A16"/>
    <w:rsid w:val="006A0050"/>
    <w:rsid w:val="006A3B77"/>
    <w:rsid w:val="007C7056"/>
    <w:rsid w:val="007E3BAC"/>
    <w:rsid w:val="00833E59"/>
    <w:rsid w:val="00834318"/>
    <w:rsid w:val="008521B3"/>
    <w:rsid w:val="008654F3"/>
    <w:rsid w:val="008963D3"/>
    <w:rsid w:val="008D40E8"/>
    <w:rsid w:val="009D68EC"/>
    <w:rsid w:val="00A472AE"/>
    <w:rsid w:val="00A81306"/>
    <w:rsid w:val="00A83213"/>
    <w:rsid w:val="00A90F8C"/>
    <w:rsid w:val="00AE4EAD"/>
    <w:rsid w:val="00AF4D59"/>
    <w:rsid w:val="00B125C0"/>
    <w:rsid w:val="00B143D7"/>
    <w:rsid w:val="00B30B2B"/>
    <w:rsid w:val="00BB4D89"/>
    <w:rsid w:val="00BE0F82"/>
    <w:rsid w:val="00BF5526"/>
    <w:rsid w:val="00C4225B"/>
    <w:rsid w:val="00C5091B"/>
    <w:rsid w:val="00CA48DA"/>
    <w:rsid w:val="00CC5682"/>
    <w:rsid w:val="00CC6FA9"/>
    <w:rsid w:val="00CE7E17"/>
    <w:rsid w:val="00D260CD"/>
    <w:rsid w:val="00D35860"/>
    <w:rsid w:val="00D95ADC"/>
    <w:rsid w:val="00D97A15"/>
    <w:rsid w:val="00DA1893"/>
    <w:rsid w:val="00DB49FB"/>
    <w:rsid w:val="00E2043D"/>
    <w:rsid w:val="00E41054"/>
    <w:rsid w:val="00E5063E"/>
    <w:rsid w:val="00E515B9"/>
    <w:rsid w:val="00E93B99"/>
    <w:rsid w:val="00EB72AC"/>
    <w:rsid w:val="00F465A4"/>
    <w:rsid w:val="00FF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FA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E6AE5"/>
  </w:style>
  <w:style w:type="paragraph" w:customStyle="1" w:styleId="AralkYok1">
    <w:name w:val="Aralık Yok1"/>
    <w:uiPriority w:val="99"/>
    <w:rsid w:val="008521B3"/>
    <w:rPr>
      <w:lang w:eastAsia="en-US"/>
    </w:rPr>
  </w:style>
  <w:style w:type="paragraph" w:styleId="ListParagraph">
    <w:name w:val="List Paragraph"/>
    <w:basedOn w:val="Normal"/>
    <w:uiPriority w:val="99"/>
    <w:qFormat/>
    <w:rsid w:val="005E4A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E4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4AA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833E59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8963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796</Words>
  <Characters>4539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dcterms:created xsi:type="dcterms:W3CDTF">2014-12-27T21:56:00Z</dcterms:created>
  <dcterms:modified xsi:type="dcterms:W3CDTF">2014-12-30T13:12:00Z</dcterms:modified>
</cp:coreProperties>
</file>