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7E2" w:rsidRPr="002A2A48" w:rsidRDefault="000E37E2" w:rsidP="002A2A48">
      <w:pPr>
        <w:spacing w:after="0"/>
        <w:jc w:val="center"/>
        <w:rPr>
          <w:b/>
          <w:sz w:val="24"/>
          <w:szCs w:val="24"/>
        </w:rPr>
      </w:pPr>
      <w:r w:rsidRPr="002A2A48">
        <w:rPr>
          <w:b/>
          <w:sz w:val="24"/>
          <w:szCs w:val="24"/>
        </w:rPr>
        <w:t>2014-2015</w:t>
      </w:r>
      <w:r>
        <w:rPr>
          <w:b/>
          <w:sz w:val="24"/>
          <w:szCs w:val="24"/>
        </w:rPr>
        <w:t xml:space="preserve"> EĞİTİM ÖĞRETİM YILI</w:t>
      </w:r>
      <w:r w:rsidRPr="002A2A48">
        <w:rPr>
          <w:b/>
          <w:sz w:val="24"/>
          <w:szCs w:val="24"/>
        </w:rPr>
        <w:t xml:space="preserve"> CEYLAN EMET İLKOKULU 4-A SINIFI SOSYAL BİLGİLER 1.DÖNEM 2. YAZILI SINAVI</w:t>
      </w:r>
    </w:p>
    <w:p w:rsidR="000E37E2" w:rsidRPr="00AF2E56" w:rsidRDefault="000E37E2" w:rsidP="002A2A48">
      <w:pPr>
        <w:spacing w:after="0"/>
        <w:rPr>
          <w:sz w:val="24"/>
          <w:szCs w:val="24"/>
        </w:rPr>
      </w:pPr>
    </w:p>
    <w:p w:rsidR="000E37E2" w:rsidRPr="00AF2E56" w:rsidRDefault="000E37E2" w:rsidP="002A2A48">
      <w:pPr>
        <w:spacing w:after="0"/>
        <w:rPr>
          <w:sz w:val="24"/>
          <w:szCs w:val="24"/>
        </w:rPr>
      </w:pPr>
      <w:r w:rsidRPr="00AF2E56">
        <w:rPr>
          <w:sz w:val="24"/>
          <w:szCs w:val="24"/>
        </w:rPr>
        <w:t>AD SOYAD : …………………………………….NO:…………………………………..PUAN:…………………………………</w:t>
      </w:r>
    </w:p>
    <w:p w:rsidR="000E37E2" w:rsidRPr="00AF2E56" w:rsidRDefault="000E37E2" w:rsidP="00FC5201">
      <w:pPr>
        <w:pStyle w:val="NoSpacing"/>
        <w:rPr>
          <w:b/>
          <w:sz w:val="24"/>
          <w:szCs w:val="24"/>
        </w:rPr>
      </w:pPr>
      <w:r w:rsidRPr="00AF2E56">
        <w:rPr>
          <w:b/>
          <w:sz w:val="24"/>
          <w:szCs w:val="24"/>
        </w:rPr>
        <w:t>1-Aşağıdaki tümcelerden doğru olanların başına D, yanlış olanların başına Y yazınız.(10P)</w:t>
      </w:r>
    </w:p>
    <w:p w:rsidR="000E37E2" w:rsidRPr="00AF2E56" w:rsidRDefault="000E37E2" w:rsidP="002A2A48">
      <w:pPr>
        <w:spacing w:after="0"/>
        <w:rPr>
          <w:sz w:val="24"/>
          <w:szCs w:val="24"/>
        </w:rPr>
      </w:pPr>
      <w:r w:rsidRPr="00AF2E56">
        <w:rPr>
          <w:sz w:val="24"/>
          <w:szCs w:val="24"/>
        </w:rPr>
        <w:t xml:space="preserve">  (    </w:t>
      </w:r>
      <w:r>
        <w:rPr>
          <w:sz w:val="24"/>
          <w:szCs w:val="24"/>
        </w:rPr>
        <w:t xml:space="preserve"> </w:t>
      </w:r>
      <w:r w:rsidRPr="00AF2E56">
        <w:rPr>
          <w:sz w:val="24"/>
          <w:szCs w:val="24"/>
        </w:rPr>
        <w:t>)Mustafa Kemal’in katıldığı ilk savaş Trablusgarp Savaşı’dır.</w:t>
      </w:r>
    </w:p>
    <w:p w:rsidR="000E37E2" w:rsidRPr="00AF2E56" w:rsidRDefault="000E37E2" w:rsidP="00AF2E56">
      <w:pPr>
        <w:spacing w:after="0"/>
        <w:rPr>
          <w:rFonts w:cs="Calibri"/>
          <w:sz w:val="24"/>
          <w:szCs w:val="24"/>
        </w:rPr>
      </w:pPr>
      <w:r w:rsidRPr="00AF2E56">
        <w:rPr>
          <w:sz w:val="24"/>
          <w:szCs w:val="24"/>
        </w:rPr>
        <w:t xml:space="preserve">  (  </w:t>
      </w:r>
      <w:r>
        <w:rPr>
          <w:sz w:val="24"/>
          <w:szCs w:val="24"/>
        </w:rPr>
        <w:t xml:space="preserve"> </w:t>
      </w:r>
      <w:r w:rsidRPr="00AF2E56">
        <w:rPr>
          <w:sz w:val="24"/>
          <w:szCs w:val="24"/>
        </w:rPr>
        <w:t xml:space="preserve">  )</w:t>
      </w:r>
      <w:r w:rsidRPr="00AF2E56">
        <w:rPr>
          <w:rFonts w:cs="Calibri"/>
          <w:sz w:val="24"/>
          <w:szCs w:val="24"/>
        </w:rPr>
        <w:t xml:space="preserve"> Ailemizin geçmişini araştırırken öğretmenimizden yardım almalıyız.</w:t>
      </w:r>
    </w:p>
    <w:p w:rsidR="000E37E2" w:rsidRPr="00AF2E56" w:rsidRDefault="000E37E2" w:rsidP="00AF2E56">
      <w:pPr>
        <w:spacing w:after="0"/>
        <w:rPr>
          <w:sz w:val="24"/>
          <w:szCs w:val="24"/>
        </w:rPr>
      </w:pPr>
      <w:r w:rsidRPr="00AF2E56">
        <w:rPr>
          <w:rFonts w:cs="Calibri"/>
          <w:sz w:val="24"/>
          <w:szCs w:val="24"/>
        </w:rPr>
        <w:t xml:space="preserve">  (     )</w:t>
      </w:r>
      <w:r w:rsidRPr="00AF2E56">
        <w:rPr>
          <w:sz w:val="24"/>
          <w:szCs w:val="24"/>
        </w:rPr>
        <w:t xml:space="preserve"> Zeybek Ege bölgesinde oynanan halk oyunumuzdur.</w:t>
      </w:r>
    </w:p>
    <w:p w:rsidR="000E37E2" w:rsidRPr="00AF2E56" w:rsidRDefault="000E37E2" w:rsidP="00AF2E56">
      <w:pPr>
        <w:spacing w:after="0"/>
        <w:rPr>
          <w:shadow/>
          <w:sz w:val="24"/>
          <w:szCs w:val="24"/>
        </w:rPr>
      </w:pPr>
      <w:r w:rsidRPr="00AF2E56">
        <w:rPr>
          <w:sz w:val="24"/>
          <w:szCs w:val="24"/>
        </w:rPr>
        <w:t xml:space="preserve">  (    </w:t>
      </w:r>
      <w:r>
        <w:rPr>
          <w:sz w:val="24"/>
          <w:szCs w:val="24"/>
        </w:rPr>
        <w:t xml:space="preserve"> </w:t>
      </w:r>
      <w:r w:rsidRPr="00AF2E56">
        <w:rPr>
          <w:sz w:val="24"/>
          <w:szCs w:val="24"/>
        </w:rPr>
        <w:t>)</w:t>
      </w:r>
      <w:r w:rsidRPr="00AF2E56">
        <w:rPr>
          <w:shadow/>
          <w:sz w:val="24"/>
          <w:szCs w:val="24"/>
        </w:rPr>
        <w:t xml:space="preserve"> </w:t>
      </w:r>
      <w:r w:rsidRPr="00AF2E56">
        <w:t>Krokiler ölçekli kuşbakışı çizimlerdir.</w:t>
      </w:r>
    </w:p>
    <w:p w:rsidR="000E37E2" w:rsidRPr="00AF2E56" w:rsidRDefault="000E37E2" w:rsidP="00AF2E56">
      <w:pPr>
        <w:spacing w:after="0"/>
        <w:rPr>
          <w:rFonts w:eastAsia="Malgun Gothic" w:cs="Calibri"/>
          <w:sz w:val="24"/>
          <w:szCs w:val="24"/>
        </w:rPr>
      </w:pPr>
      <w:r w:rsidRPr="00AF2E56">
        <w:rPr>
          <w:shadow/>
          <w:sz w:val="24"/>
          <w:szCs w:val="24"/>
        </w:rPr>
        <w:t xml:space="preserve">  (     )</w:t>
      </w:r>
      <w:r w:rsidRPr="00AF2E56">
        <w:rPr>
          <w:rFonts w:eastAsia="Malgun Gothic" w:cs="Calibri"/>
          <w:sz w:val="24"/>
          <w:szCs w:val="24"/>
        </w:rPr>
        <w:t xml:space="preserve"> I. ve II. İnönü Savaşlarının komutanı İsmet İnönü'dür.</w:t>
      </w:r>
    </w:p>
    <w:p w:rsidR="000E37E2" w:rsidRPr="00AF2E56" w:rsidRDefault="000E37E2" w:rsidP="00AF2E56">
      <w:pPr>
        <w:spacing w:after="0"/>
        <w:rPr>
          <w:rFonts w:cs="Calibri"/>
          <w:sz w:val="24"/>
          <w:szCs w:val="24"/>
        </w:rPr>
      </w:pPr>
      <w:r w:rsidRPr="00AF2E56">
        <w:rPr>
          <w:sz w:val="24"/>
          <w:szCs w:val="24"/>
        </w:rPr>
        <w:t xml:space="preserve">  (   </w:t>
      </w:r>
      <w:r>
        <w:rPr>
          <w:sz w:val="24"/>
          <w:szCs w:val="24"/>
        </w:rPr>
        <w:t xml:space="preserve"> </w:t>
      </w:r>
      <w:r w:rsidRPr="00AF2E56">
        <w:rPr>
          <w:sz w:val="24"/>
          <w:szCs w:val="24"/>
        </w:rPr>
        <w:t xml:space="preserve"> )</w:t>
      </w:r>
      <w:r w:rsidRPr="00AF2E56">
        <w:rPr>
          <w:rFonts w:cs="Calibri"/>
          <w:sz w:val="24"/>
          <w:szCs w:val="24"/>
        </w:rPr>
        <w:t xml:space="preserve"> Çanakkale Savaşı, Kurtuluş Savaşı içinde yer alır.</w:t>
      </w:r>
    </w:p>
    <w:p w:rsidR="000E37E2" w:rsidRPr="00AF2E56" w:rsidRDefault="000E37E2" w:rsidP="00AF2E56">
      <w:pPr>
        <w:spacing w:after="0"/>
        <w:rPr>
          <w:sz w:val="24"/>
          <w:szCs w:val="24"/>
        </w:rPr>
      </w:pPr>
      <w:r w:rsidRPr="00AF2E56">
        <w:rPr>
          <w:rFonts w:cs="Calibri"/>
          <w:sz w:val="24"/>
          <w:szCs w:val="24"/>
        </w:rPr>
        <w:t xml:space="preserve">  (</w:t>
      </w:r>
      <w:r>
        <w:rPr>
          <w:rFonts w:cs="Calibri"/>
          <w:sz w:val="24"/>
          <w:szCs w:val="24"/>
        </w:rPr>
        <w:t xml:space="preserve">     </w:t>
      </w:r>
      <w:r w:rsidRPr="00AF2E56">
        <w:rPr>
          <w:rFonts w:cs="Calibri"/>
          <w:sz w:val="24"/>
          <w:szCs w:val="24"/>
        </w:rPr>
        <w:t xml:space="preserve">)  </w:t>
      </w:r>
      <w:r w:rsidRPr="00AF2E56">
        <w:rPr>
          <w:sz w:val="24"/>
          <w:szCs w:val="24"/>
        </w:rPr>
        <w:t>Göz rengimiz duygusal özelliğimizdir.</w:t>
      </w:r>
    </w:p>
    <w:p w:rsidR="000E37E2" w:rsidRPr="00AF2E56" w:rsidRDefault="000E37E2" w:rsidP="00AF2E56">
      <w:pPr>
        <w:spacing w:after="0"/>
        <w:rPr>
          <w:sz w:val="24"/>
          <w:szCs w:val="24"/>
        </w:rPr>
      </w:pPr>
      <w:r w:rsidRPr="00AF2E56">
        <w:rPr>
          <w:sz w:val="24"/>
          <w:szCs w:val="24"/>
        </w:rPr>
        <w:t xml:space="preserve">  (</w:t>
      </w:r>
      <w:r>
        <w:rPr>
          <w:sz w:val="24"/>
          <w:szCs w:val="24"/>
        </w:rPr>
        <w:t xml:space="preserve">    </w:t>
      </w:r>
      <w:r w:rsidRPr="00AF2E56">
        <w:rPr>
          <w:sz w:val="24"/>
          <w:szCs w:val="24"/>
        </w:rPr>
        <w:t xml:space="preserve"> ) Pusulanın renkli ucu her zaman </w:t>
      </w:r>
      <w:r>
        <w:rPr>
          <w:sz w:val="24"/>
          <w:szCs w:val="24"/>
        </w:rPr>
        <w:t>kuzeyi</w:t>
      </w:r>
      <w:r w:rsidRPr="00AF2E56">
        <w:rPr>
          <w:sz w:val="24"/>
          <w:szCs w:val="24"/>
        </w:rPr>
        <w:t xml:space="preserve"> gösterir.</w:t>
      </w:r>
    </w:p>
    <w:p w:rsidR="000E37E2" w:rsidRPr="00AF2E56" w:rsidRDefault="000E37E2" w:rsidP="00AF2E56">
      <w:pPr>
        <w:spacing w:after="0"/>
        <w:rPr>
          <w:sz w:val="24"/>
          <w:szCs w:val="24"/>
        </w:rPr>
      </w:pPr>
      <w:r w:rsidRPr="00AF2E56">
        <w:rPr>
          <w:sz w:val="24"/>
          <w:szCs w:val="24"/>
        </w:rPr>
        <w:t xml:space="preserve">  (</w:t>
      </w:r>
      <w:r>
        <w:rPr>
          <w:sz w:val="24"/>
          <w:szCs w:val="24"/>
        </w:rPr>
        <w:t xml:space="preserve">     </w:t>
      </w:r>
      <w:r w:rsidRPr="00AF2E56">
        <w:rPr>
          <w:sz w:val="24"/>
          <w:szCs w:val="24"/>
        </w:rPr>
        <w:t xml:space="preserve">) Mustafa Kemal’e “Gazi” ve “Mareşal” unvanlarını Büyük Taaruz’dan sonra verilmiştir.  </w:t>
      </w:r>
    </w:p>
    <w:p w:rsidR="000E37E2" w:rsidRPr="00AF2E56" w:rsidRDefault="000E37E2" w:rsidP="00AF2E56">
      <w:pPr>
        <w:spacing w:after="0"/>
        <w:rPr>
          <w:sz w:val="24"/>
          <w:szCs w:val="24"/>
        </w:rPr>
      </w:pPr>
      <w:r w:rsidRPr="00AF2E56">
        <w:rPr>
          <w:sz w:val="24"/>
          <w:szCs w:val="24"/>
        </w:rPr>
        <w:t xml:space="preserve">  (     ) Mimari eserler kültürümüzün bir parçasıdır.</w:t>
      </w:r>
    </w:p>
    <w:p w:rsidR="000E37E2" w:rsidRDefault="000E37E2" w:rsidP="00065D53">
      <w:pPr>
        <w:spacing w:after="0" w:line="240" w:lineRule="auto"/>
        <w:rPr>
          <w:b/>
          <w:shadow/>
          <w:sz w:val="24"/>
          <w:szCs w:val="24"/>
        </w:rPr>
      </w:pPr>
      <w:r w:rsidRPr="00AF2E56">
        <w:rPr>
          <w:sz w:val="24"/>
          <w:szCs w:val="24"/>
        </w:rPr>
        <w:t xml:space="preserve">2- </w:t>
      </w:r>
      <w:r w:rsidRPr="00AF2E56">
        <w:rPr>
          <w:b/>
          <w:shadow/>
          <w:sz w:val="24"/>
          <w:szCs w:val="24"/>
        </w:rPr>
        <w:t>Aşağıdaki ifadelerde boş bırakılan yerleri uygun sözcüklerle tamamlayınız.(10puan)</w:t>
      </w:r>
    </w:p>
    <w:p w:rsidR="000E37E2" w:rsidRPr="00AF2E56" w:rsidRDefault="000E37E2" w:rsidP="00065D53">
      <w:pPr>
        <w:spacing w:after="0" w:line="240" w:lineRule="auto"/>
        <w:rPr>
          <w:b/>
          <w:shadow/>
          <w:sz w:val="24"/>
          <w:szCs w:val="24"/>
        </w:rPr>
      </w:pPr>
    </w:p>
    <w:p w:rsidR="000E37E2" w:rsidRPr="00AF2E56" w:rsidRDefault="000E37E2" w:rsidP="00AF2E56">
      <w:pPr>
        <w:pStyle w:val="ListParagraph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r w:rsidRPr="00AF2E56">
        <w:rPr>
          <w:sz w:val="24"/>
          <w:szCs w:val="24"/>
        </w:rPr>
        <w:t>Sağ kolumuz batıyı gösteriyorsa arkamız……………………………….yönüdür.</w:t>
      </w:r>
    </w:p>
    <w:p w:rsidR="000E37E2" w:rsidRPr="00AF2E56" w:rsidRDefault="000E37E2" w:rsidP="00AF2E56">
      <w:pPr>
        <w:pStyle w:val="ListParagraph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r w:rsidRPr="00AF2E56">
        <w:rPr>
          <w:sz w:val="24"/>
          <w:szCs w:val="24"/>
        </w:rPr>
        <w:t>23 Nisan 1920 yılında Ankara’da ……………………</w:t>
      </w:r>
      <w:r>
        <w:rPr>
          <w:sz w:val="24"/>
          <w:szCs w:val="24"/>
        </w:rPr>
        <w:t>…………………………………</w:t>
      </w:r>
      <w:r w:rsidRPr="00AF2E56">
        <w:rPr>
          <w:sz w:val="24"/>
          <w:szCs w:val="24"/>
        </w:rPr>
        <w:t>…… açılmıştır.</w:t>
      </w:r>
    </w:p>
    <w:p w:rsidR="000E37E2" w:rsidRPr="00AF2E56" w:rsidRDefault="000E37E2" w:rsidP="00AF2E56">
      <w:pPr>
        <w:pStyle w:val="AralkYok1"/>
        <w:numPr>
          <w:ilvl w:val="0"/>
          <w:numId w:val="2"/>
        </w:numPr>
        <w:spacing w:line="360" w:lineRule="auto"/>
        <w:jc w:val="both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</w:rPr>
        <w:t>Gelinlik kızların  düğün için hazırladıkları  eşyalarına</w:t>
      </w:r>
      <w:r>
        <w:rPr>
          <w:rFonts w:cs="Calibri"/>
          <w:sz w:val="24"/>
          <w:szCs w:val="24"/>
        </w:rPr>
        <w:t xml:space="preserve"> </w:t>
      </w:r>
      <w:r w:rsidRPr="00AF2E56">
        <w:rPr>
          <w:rFonts w:cs="Calibri"/>
          <w:sz w:val="24"/>
          <w:szCs w:val="24"/>
        </w:rPr>
        <w:t>…….……………….. denir.</w:t>
      </w:r>
    </w:p>
    <w:p w:rsidR="000E37E2" w:rsidRPr="00AF2E56" w:rsidRDefault="000E37E2" w:rsidP="00AF2E56">
      <w:pPr>
        <w:pStyle w:val="ListParagraph"/>
        <w:numPr>
          <w:ilvl w:val="0"/>
          <w:numId w:val="2"/>
        </w:numPr>
        <w:spacing w:after="0" w:line="360" w:lineRule="auto"/>
        <w:rPr>
          <w:shadow/>
          <w:sz w:val="28"/>
          <w:szCs w:val="24"/>
        </w:rPr>
      </w:pPr>
      <w:r w:rsidRPr="00AF2E56">
        <w:rPr>
          <w:sz w:val="24"/>
        </w:rPr>
        <w:t>Depremin süresi ve büyüklüğünü ölçen alete …………………………………….denir</w:t>
      </w:r>
      <w:r w:rsidRPr="00AF2E56">
        <w:rPr>
          <w:shadow/>
          <w:sz w:val="28"/>
          <w:szCs w:val="24"/>
        </w:rPr>
        <w:t>.</w:t>
      </w:r>
    </w:p>
    <w:p w:rsidR="000E37E2" w:rsidRPr="00AF2E56" w:rsidRDefault="000E37E2" w:rsidP="00AF2E56">
      <w:pPr>
        <w:pStyle w:val="ListParagraph"/>
        <w:numPr>
          <w:ilvl w:val="0"/>
          <w:numId w:val="2"/>
        </w:numPr>
        <w:spacing w:after="0" w:line="360" w:lineRule="auto"/>
        <w:rPr>
          <w:shadow/>
          <w:sz w:val="24"/>
          <w:szCs w:val="24"/>
        </w:rPr>
      </w:pPr>
      <w:r w:rsidRPr="00AF2E56">
        <w:rPr>
          <w:color w:val="000000"/>
          <w:sz w:val="24"/>
          <w:szCs w:val="24"/>
        </w:rPr>
        <w:t>İngiltere, Fransa, İtalya ve Rusya’nın oluşturduğu gruba ………</w:t>
      </w:r>
      <w:r>
        <w:rPr>
          <w:color w:val="000000"/>
          <w:sz w:val="24"/>
          <w:szCs w:val="24"/>
        </w:rPr>
        <w:t>…….…</w:t>
      </w:r>
      <w:r w:rsidRPr="00AF2E56">
        <w:rPr>
          <w:color w:val="000000"/>
          <w:sz w:val="24"/>
          <w:szCs w:val="24"/>
        </w:rPr>
        <w:t xml:space="preserve">…..devletleri denir.        </w:t>
      </w:r>
    </w:p>
    <w:p w:rsidR="000E37E2" w:rsidRPr="00736C7D" w:rsidRDefault="000E37E2" w:rsidP="00AF2E56">
      <w:pPr>
        <w:spacing w:after="0"/>
        <w:rPr>
          <w:b/>
          <w:sz w:val="24"/>
        </w:rPr>
      </w:pPr>
      <w:r w:rsidRPr="00736C7D">
        <w:rPr>
          <w:b/>
          <w:color w:val="000000"/>
          <w:sz w:val="24"/>
        </w:rPr>
        <w:t xml:space="preserve">3-  </w:t>
      </w:r>
      <w:r w:rsidRPr="00736C7D">
        <w:rPr>
          <w:b/>
          <w:sz w:val="24"/>
        </w:rPr>
        <w:t>Alttaki unsurlara dörder örnek yazınız.(10puan)</w:t>
      </w:r>
    </w:p>
    <w:p w:rsidR="000E37E2" w:rsidRPr="00AF2E56" w:rsidRDefault="000E37E2" w:rsidP="00AF2E56">
      <w:pPr>
        <w:spacing w:after="0" w:line="240" w:lineRule="auto"/>
        <w:rPr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7.75pt;margin-top:8.85pt;width:169.65pt;height:118.8pt;z-index:251658240" strokecolor="fuchsia" strokeweight="1.25pt">
            <v:textbox>
              <w:txbxContent>
                <w:p w:rsidR="000E37E2" w:rsidRPr="00E92FFD" w:rsidRDefault="000E37E2" w:rsidP="002A2A48">
                  <w:pPr>
                    <w:spacing w:after="0"/>
                    <w:jc w:val="center"/>
                    <w:rPr>
                      <w:rFonts w:ascii="Cambria" w:hAnsi="Cambria"/>
                      <w:b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 xml:space="preserve">DOĞAL UNSURLAR      </w:t>
                  </w:r>
                </w:p>
                <w:p w:rsidR="000E37E2" w:rsidRPr="00E92FFD" w:rsidRDefault="000E37E2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1-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……………………………….………..</w:t>
                  </w:r>
                </w:p>
                <w:p w:rsidR="000E37E2" w:rsidRPr="00E92FFD" w:rsidRDefault="000E37E2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2-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………………………………………..</w:t>
                  </w:r>
                </w:p>
                <w:p w:rsidR="000E37E2" w:rsidRPr="00E92FFD" w:rsidRDefault="000E37E2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3-</w:t>
                  </w:r>
                  <w:r w:rsidRPr="00E92FFD">
                    <w:rPr>
                      <w:rFonts w:ascii="Cambria" w:hAnsi="Cambria"/>
                      <w:shadow/>
                    </w:rPr>
                    <w:t xml:space="preserve">………………………………………..            </w:t>
                  </w:r>
                </w:p>
                <w:p w:rsidR="000E37E2" w:rsidRPr="00E92FFD" w:rsidRDefault="000E37E2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4-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………………………………………..</w:t>
                  </w:r>
                </w:p>
                <w:p w:rsidR="000E37E2" w:rsidRPr="00E92FFD" w:rsidRDefault="000E37E2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shadow/>
                    </w:rPr>
                    <w:t>5-……………………………………….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90.9pt;margin-top:8.85pt;width:169.65pt;height:118.8pt;z-index:251659264" strokecolor="fuchsia" strokeweight="1.25pt">
            <v:textbox>
              <w:txbxContent>
                <w:p w:rsidR="000E37E2" w:rsidRPr="00E92FFD" w:rsidRDefault="000E37E2" w:rsidP="002A2A48">
                  <w:pPr>
                    <w:spacing w:after="0"/>
                    <w:jc w:val="center"/>
                    <w:rPr>
                      <w:rFonts w:ascii="Cambria" w:hAnsi="Cambria"/>
                      <w:b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 xml:space="preserve">BEŞERİ  UNSURLAR      </w:t>
                  </w:r>
                </w:p>
                <w:p w:rsidR="000E37E2" w:rsidRPr="00E92FFD" w:rsidRDefault="000E37E2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1-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……………………………….………..</w:t>
                  </w:r>
                </w:p>
                <w:p w:rsidR="000E37E2" w:rsidRPr="00E92FFD" w:rsidRDefault="000E37E2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2-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………………………………………..</w:t>
                  </w:r>
                </w:p>
                <w:p w:rsidR="000E37E2" w:rsidRPr="00E92FFD" w:rsidRDefault="000E37E2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3-</w:t>
                  </w:r>
                  <w:r w:rsidRPr="00E92FFD">
                    <w:rPr>
                      <w:rFonts w:ascii="Cambria" w:hAnsi="Cambria"/>
                      <w:shadow/>
                    </w:rPr>
                    <w:t xml:space="preserve">………………………………………..            </w:t>
                  </w:r>
                </w:p>
                <w:p w:rsidR="000E37E2" w:rsidRPr="00E92FFD" w:rsidRDefault="000E37E2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4-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………………………………………..</w:t>
                  </w:r>
                </w:p>
                <w:p w:rsidR="000E37E2" w:rsidRPr="00E92FFD" w:rsidRDefault="000E37E2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shadow/>
                    </w:rPr>
                    <w:t>5-……………………………………….</w:t>
                  </w:r>
                </w:p>
              </w:txbxContent>
            </v:textbox>
          </v:rect>
        </w:pict>
      </w:r>
      <w:r w:rsidRPr="00AF2E56">
        <w:rPr>
          <w:color w:val="000000"/>
          <w:sz w:val="24"/>
          <w:szCs w:val="24"/>
        </w:rPr>
        <w:t xml:space="preserve">                   </w:t>
      </w:r>
    </w:p>
    <w:p w:rsidR="000E37E2" w:rsidRPr="00AF2E56" w:rsidRDefault="000E37E2" w:rsidP="00E92FFD">
      <w:pPr>
        <w:spacing w:after="0" w:line="240" w:lineRule="auto"/>
        <w:rPr>
          <w:color w:val="000000"/>
          <w:sz w:val="24"/>
          <w:szCs w:val="24"/>
        </w:rPr>
      </w:pPr>
    </w:p>
    <w:p w:rsidR="000E37E2" w:rsidRPr="00AF2E56" w:rsidRDefault="000E37E2" w:rsidP="00E92FFD">
      <w:pPr>
        <w:spacing w:after="0" w:line="240" w:lineRule="auto"/>
        <w:rPr>
          <w:color w:val="000000"/>
          <w:sz w:val="24"/>
          <w:szCs w:val="24"/>
        </w:rPr>
      </w:pPr>
    </w:p>
    <w:p w:rsidR="000E37E2" w:rsidRPr="00AF2E56" w:rsidRDefault="000E37E2" w:rsidP="00E92FFD">
      <w:pPr>
        <w:spacing w:after="0" w:line="240" w:lineRule="auto"/>
        <w:rPr>
          <w:color w:val="000000"/>
          <w:sz w:val="24"/>
          <w:szCs w:val="24"/>
        </w:rPr>
      </w:pPr>
    </w:p>
    <w:p w:rsidR="000E37E2" w:rsidRPr="00AF2E56" w:rsidRDefault="000E37E2" w:rsidP="00E92FFD">
      <w:pPr>
        <w:spacing w:after="0" w:line="240" w:lineRule="auto"/>
        <w:rPr>
          <w:color w:val="000000"/>
          <w:sz w:val="24"/>
          <w:szCs w:val="24"/>
        </w:rPr>
      </w:pPr>
    </w:p>
    <w:p w:rsidR="000E37E2" w:rsidRPr="00AF2E56" w:rsidRDefault="000E37E2" w:rsidP="00E92FFD">
      <w:pPr>
        <w:spacing w:after="0" w:line="240" w:lineRule="auto"/>
        <w:rPr>
          <w:color w:val="000000"/>
          <w:sz w:val="24"/>
          <w:szCs w:val="24"/>
        </w:rPr>
      </w:pPr>
    </w:p>
    <w:p w:rsidR="000E37E2" w:rsidRPr="00AF2E56" w:rsidRDefault="000E37E2" w:rsidP="00E92FFD">
      <w:pPr>
        <w:spacing w:after="0" w:line="240" w:lineRule="auto"/>
        <w:rPr>
          <w:color w:val="000000"/>
          <w:sz w:val="24"/>
          <w:szCs w:val="24"/>
        </w:rPr>
      </w:pPr>
    </w:p>
    <w:p w:rsidR="000E37E2" w:rsidRPr="00AF2E56" w:rsidRDefault="000E37E2" w:rsidP="00E92FFD">
      <w:pPr>
        <w:spacing w:after="0" w:line="240" w:lineRule="auto"/>
        <w:rPr>
          <w:color w:val="000000"/>
          <w:sz w:val="24"/>
          <w:szCs w:val="24"/>
        </w:rPr>
      </w:pPr>
    </w:p>
    <w:p w:rsidR="000E37E2" w:rsidRPr="00AF2E56" w:rsidRDefault="000E37E2" w:rsidP="00E92FFD">
      <w:pPr>
        <w:spacing w:after="0" w:line="240" w:lineRule="auto"/>
        <w:rPr>
          <w:sz w:val="24"/>
          <w:szCs w:val="24"/>
        </w:rPr>
      </w:pP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6"/>
        <w:gridCol w:w="4986"/>
      </w:tblGrid>
      <w:tr w:rsidR="000E37E2" w:rsidRPr="006746A1" w:rsidTr="00E92FFD">
        <w:trPr>
          <w:trHeight w:val="1906"/>
        </w:trPr>
        <w:tc>
          <w:tcPr>
            <w:tcW w:w="4826" w:type="dxa"/>
          </w:tcPr>
          <w:p w:rsidR="000E37E2" w:rsidRPr="00AF2E56" w:rsidRDefault="000E37E2" w:rsidP="00AF2E56">
            <w:pPr>
              <w:pStyle w:val="AralkYok1"/>
              <w:jc w:val="both"/>
              <w:rPr>
                <w:b/>
                <w:sz w:val="24"/>
                <w:szCs w:val="24"/>
              </w:rPr>
            </w:pPr>
            <w:r w:rsidRPr="00AF2E56">
              <w:rPr>
                <w:b/>
                <w:sz w:val="24"/>
                <w:szCs w:val="24"/>
              </w:rPr>
              <w:t xml:space="preserve"> 4-Aşağıdaki cephelerde kimlerle savaştığımızı yanlarına yazınız. </w:t>
            </w:r>
            <w:r w:rsidRPr="00AF2E56">
              <w:rPr>
                <w:b/>
                <w:sz w:val="20"/>
                <w:szCs w:val="24"/>
              </w:rPr>
              <w:t>(3 x 1 = 3 P)</w:t>
            </w:r>
          </w:p>
          <w:p w:rsidR="000E37E2" w:rsidRPr="00AF2E56" w:rsidRDefault="000E37E2" w:rsidP="00AF2E56">
            <w:pPr>
              <w:pStyle w:val="AralkYok1"/>
              <w:spacing w:line="360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Doğu Cephesi: ………………………………………</w:t>
            </w:r>
          </w:p>
          <w:p w:rsidR="000E37E2" w:rsidRPr="00AF2E56" w:rsidRDefault="000E37E2" w:rsidP="00AF2E56">
            <w:pPr>
              <w:pStyle w:val="AralkYok1"/>
              <w:spacing w:line="360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Batı Cephesi: ………………………………………</w:t>
            </w:r>
          </w:p>
          <w:p w:rsidR="000E37E2" w:rsidRPr="00AF2E56" w:rsidRDefault="000E37E2" w:rsidP="00AF2E56">
            <w:pPr>
              <w:pStyle w:val="AralkYok1"/>
              <w:spacing w:line="360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Güney Cephesi: ………………………………………</w:t>
            </w:r>
          </w:p>
        </w:tc>
        <w:tc>
          <w:tcPr>
            <w:tcW w:w="4986" w:type="dxa"/>
          </w:tcPr>
          <w:p w:rsidR="000E37E2" w:rsidRPr="00AF2E56" w:rsidRDefault="000E37E2" w:rsidP="00E92FFD">
            <w:pPr>
              <w:pStyle w:val="AralkYok1"/>
              <w:jc w:val="both"/>
              <w:rPr>
                <w:sz w:val="24"/>
                <w:szCs w:val="24"/>
              </w:rPr>
            </w:pPr>
            <w:r w:rsidRPr="00AF2E56">
              <w:rPr>
                <w:b/>
                <w:sz w:val="24"/>
                <w:szCs w:val="24"/>
              </w:rPr>
              <w:t xml:space="preserve"> 5-Kurtuluş savaşındaki mücadelelerinden dolayı Antep, Urfa ve Maraş hangi unvanları aldılar? </w:t>
            </w:r>
            <w:r w:rsidRPr="00AF2E56">
              <w:rPr>
                <w:b/>
                <w:sz w:val="20"/>
                <w:szCs w:val="24"/>
              </w:rPr>
              <w:t>(3 x 1 = 3 P)</w:t>
            </w:r>
          </w:p>
          <w:p w:rsidR="000E37E2" w:rsidRPr="00AF2E56" w:rsidRDefault="000E37E2" w:rsidP="00E92FF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Antep  : ………………………………………</w:t>
            </w:r>
          </w:p>
          <w:p w:rsidR="000E37E2" w:rsidRPr="00AF2E56" w:rsidRDefault="000E37E2" w:rsidP="00E92FF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Urfa     : ………………………………………</w:t>
            </w:r>
          </w:p>
          <w:p w:rsidR="000E37E2" w:rsidRPr="00AF2E56" w:rsidRDefault="000E37E2" w:rsidP="00E92FF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Maraş  : ………………………………………</w:t>
            </w:r>
          </w:p>
        </w:tc>
      </w:tr>
    </w:tbl>
    <w:p w:rsidR="000E37E2" w:rsidRDefault="000E37E2" w:rsidP="00E92FFD">
      <w:pPr>
        <w:pStyle w:val="AralkYok1"/>
        <w:jc w:val="both"/>
        <w:rPr>
          <w:b/>
          <w:sz w:val="24"/>
          <w:szCs w:val="24"/>
        </w:rPr>
      </w:pPr>
    </w:p>
    <w:p w:rsidR="000E37E2" w:rsidRDefault="000E37E2" w:rsidP="00E92FFD">
      <w:pPr>
        <w:pStyle w:val="AralkYok1"/>
        <w:jc w:val="both"/>
        <w:rPr>
          <w:b/>
          <w:sz w:val="20"/>
          <w:szCs w:val="24"/>
        </w:rPr>
      </w:pPr>
      <w:r w:rsidRPr="00AF2E56">
        <w:rPr>
          <w:b/>
          <w:sz w:val="24"/>
          <w:szCs w:val="24"/>
        </w:rPr>
        <w:t>6</w:t>
      </w:r>
      <w:r w:rsidRPr="00AF2E56">
        <w:rPr>
          <w:sz w:val="24"/>
          <w:szCs w:val="24"/>
        </w:rPr>
        <w:t>-</w:t>
      </w:r>
      <w:r w:rsidRPr="00AF2E56">
        <w:rPr>
          <w:b/>
          <w:sz w:val="24"/>
          <w:szCs w:val="24"/>
        </w:rPr>
        <w:t xml:space="preserve"> Mustafa Kemal’in, İstanbul’dan başlayıp, halkı kurtuluşa inandırmak için çeşitli toplantılar  ve  çalışmalar yaptığı illerimizi sırasıyla yazınız</w:t>
      </w:r>
      <w:r w:rsidRPr="00AF2E56">
        <w:rPr>
          <w:b/>
          <w:sz w:val="20"/>
          <w:szCs w:val="24"/>
        </w:rPr>
        <w:t>. (4 x 1 = 4 Puan)</w:t>
      </w:r>
    </w:p>
    <w:p w:rsidR="000E37E2" w:rsidRPr="00AF2E56" w:rsidRDefault="000E37E2" w:rsidP="00E92FFD">
      <w:pPr>
        <w:pStyle w:val="AralkYok1"/>
        <w:jc w:val="both"/>
        <w:rPr>
          <w:b/>
          <w:sz w:val="24"/>
          <w:szCs w:val="24"/>
        </w:rPr>
      </w:pPr>
    </w:p>
    <w:p w:rsidR="000E37E2" w:rsidRPr="00AF2E56" w:rsidRDefault="000E37E2" w:rsidP="00E92FFD">
      <w:pPr>
        <w:pStyle w:val="AralkYok1"/>
        <w:jc w:val="both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4.6pt;margin-top:3.7pt;width:554.25pt;height:27pt;z-index:251660288" strokecolor="white">
            <v:textbox style="mso-next-textbox:#_x0000_s1028" inset=".5mm,.3mm,.5mm,.3mm">
              <w:txbxContent>
                <w:p w:rsidR="000E37E2" w:rsidRDefault="000E37E2" w:rsidP="00E92FF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D388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İstanbul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……..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……………..…...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……………..……..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…..………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Ankara</w:t>
                  </w:r>
                </w:p>
                <w:p w:rsidR="000E37E2" w:rsidRPr="004D388C" w:rsidRDefault="000E37E2" w:rsidP="00E92FF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E37E2" w:rsidRPr="00AF2E56" w:rsidRDefault="000E37E2" w:rsidP="00E92FFD">
      <w:pPr>
        <w:spacing w:after="0" w:line="240" w:lineRule="auto"/>
        <w:rPr>
          <w:sz w:val="24"/>
          <w:szCs w:val="24"/>
        </w:rPr>
      </w:pPr>
    </w:p>
    <w:p w:rsidR="000E37E2" w:rsidRDefault="000E37E2" w:rsidP="006C0444">
      <w:pPr>
        <w:pStyle w:val="AralkYok1"/>
        <w:jc w:val="both"/>
        <w:rPr>
          <w:rFonts w:cs="Calibri"/>
          <w:b/>
          <w:bCs/>
          <w:sz w:val="24"/>
          <w:szCs w:val="24"/>
        </w:rPr>
      </w:pPr>
      <w:r w:rsidRPr="00AF2E56">
        <w:rPr>
          <w:rFonts w:cs="Calibri"/>
          <w:b/>
          <w:bCs/>
          <w:sz w:val="24"/>
          <w:szCs w:val="24"/>
        </w:rPr>
        <w:t>(Çoktan seçmeli sorular 5 puanır)</w:t>
      </w:r>
    </w:p>
    <w:p w:rsidR="000E37E2" w:rsidRPr="00AF2E56" w:rsidRDefault="000E37E2" w:rsidP="002A2A4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AF2E56">
        <w:rPr>
          <w:b/>
          <w:sz w:val="24"/>
          <w:szCs w:val="24"/>
        </w:rPr>
        <w:t>-</w:t>
      </w:r>
      <w:r w:rsidRPr="002A2A48">
        <w:rPr>
          <w:b/>
          <w:sz w:val="24"/>
          <w:szCs w:val="24"/>
        </w:rPr>
        <w:t xml:space="preserve"> </w:t>
      </w:r>
      <w:r w:rsidRPr="00AF2E56">
        <w:rPr>
          <w:b/>
          <w:sz w:val="24"/>
          <w:szCs w:val="24"/>
        </w:rPr>
        <w:t xml:space="preserve">Nüfus cüzdanlarında </w:t>
      </w:r>
      <w:r w:rsidRPr="00AF2E56">
        <w:rPr>
          <w:b/>
          <w:sz w:val="24"/>
          <w:szCs w:val="24"/>
          <w:u w:val="single"/>
        </w:rPr>
        <w:t>kesinlikle farklı olan</w:t>
      </w:r>
      <w:r w:rsidRPr="00AF2E56">
        <w:rPr>
          <w:b/>
          <w:sz w:val="24"/>
          <w:szCs w:val="24"/>
        </w:rPr>
        <w:t xml:space="preserve"> bölüm hangisidir?</w:t>
      </w:r>
    </w:p>
    <w:p w:rsidR="000E37E2" w:rsidRDefault="000E37E2" w:rsidP="002A2A48">
      <w:pPr>
        <w:spacing w:after="0"/>
        <w:rPr>
          <w:sz w:val="24"/>
          <w:szCs w:val="24"/>
        </w:rPr>
      </w:pPr>
      <w:r>
        <w:rPr>
          <w:sz w:val="24"/>
          <w:szCs w:val="24"/>
        </w:rPr>
        <w:t>A)</w:t>
      </w:r>
      <w:r w:rsidRPr="00AF2E56">
        <w:rPr>
          <w:sz w:val="24"/>
          <w:szCs w:val="24"/>
        </w:rPr>
        <w:t>Anne adı         B</w:t>
      </w:r>
      <w:r>
        <w:rPr>
          <w:sz w:val="24"/>
          <w:szCs w:val="24"/>
        </w:rPr>
        <w:t>)</w:t>
      </w:r>
      <w:r w:rsidRPr="00AF2E56">
        <w:rPr>
          <w:sz w:val="24"/>
          <w:szCs w:val="24"/>
        </w:rPr>
        <w:t>Doğum yeri         C</w:t>
      </w:r>
      <w:r>
        <w:rPr>
          <w:sz w:val="24"/>
          <w:szCs w:val="24"/>
        </w:rPr>
        <w:t>)</w:t>
      </w:r>
      <w:r w:rsidRPr="00AF2E56">
        <w:rPr>
          <w:sz w:val="24"/>
          <w:szCs w:val="24"/>
        </w:rPr>
        <w:t>TC kimlik numarası       D</w:t>
      </w:r>
      <w:r>
        <w:rPr>
          <w:sz w:val="24"/>
          <w:szCs w:val="24"/>
        </w:rPr>
        <w:t>)</w:t>
      </w:r>
      <w:r w:rsidRPr="00AF2E56">
        <w:rPr>
          <w:sz w:val="24"/>
          <w:szCs w:val="24"/>
        </w:rPr>
        <w:t>Baba adı</w:t>
      </w:r>
    </w:p>
    <w:p w:rsidR="000E37E2" w:rsidRDefault="000E37E2" w:rsidP="006C0444">
      <w:pPr>
        <w:pStyle w:val="AralkYok1"/>
        <w:jc w:val="both"/>
        <w:rPr>
          <w:rFonts w:cs="Calibri"/>
          <w:b/>
          <w:bCs/>
          <w:sz w:val="24"/>
          <w:szCs w:val="24"/>
        </w:rPr>
      </w:pPr>
    </w:p>
    <w:p w:rsidR="000E37E2" w:rsidRDefault="000E37E2" w:rsidP="006C0444">
      <w:pPr>
        <w:pStyle w:val="AralkYok1"/>
        <w:jc w:val="both"/>
        <w:rPr>
          <w:rFonts w:cs="Calibri"/>
          <w:b/>
          <w:bCs/>
          <w:sz w:val="24"/>
          <w:szCs w:val="24"/>
        </w:rPr>
      </w:pPr>
    </w:p>
    <w:p w:rsidR="000E37E2" w:rsidRPr="00AF2E56" w:rsidRDefault="000E37E2" w:rsidP="006C0444">
      <w:pPr>
        <w:pStyle w:val="AralkYok1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8</w:t>
      </w:r>
      <w:r w:rsidRPr="00AF2E56">
        <w:rPr>
          <w:rFonts w:cs="Calibri"/>
          <w:b/>
          <w:bCs/>
          <w:sz w:val="24"/>
          <w:szCs w:val="24"/>
        </w:rPr>
        <w:t>- I.Dünya Savaşı sonrası hangi anlaşma ile yurdumuzun toprakları işgal edilmeye başlandı?</w:t>
      </w:r>
    </w:p>
    <w:p w:rsidR="000E37E2" w:rsidRPr="00AF2E56" w:rsidRDefault="000E37E2" w:rsidP="006C0444">
      <w:pPr>
        <w:pStyle w:val="AralkYok1"/>
        <w:rPr>
          <w:rFonts w:cs="Calibri"/>
          <w:bCs/>
          <w:sz w:val="24"/>
          <w:szCs w:val="24"/>
        </w:rPr>
      </w:pPr>
      <w:r w:rsidRPr="00AF2E56">
        <w:rPr>
          <w:rFonts w:cs="Calibri"/>
          <w:bCs/>
          <w:sz w:val="24"/>
          <w:szCs w:val="24"/>
        </w:rPr>
        <w:t>A)</w:t>
      </w:r>
      <w:r w:rsidRPr="00AF2E56">
        <w:rPr>
          <w:rFonts w:cs="Calibri"/>
          <w:sz w:val="24"/>
          <w:szCs w:val="24"/>
        </w:rPr>
        <w:t xml:space="preserve"> Mondros Ateşkes Anlaşması</w:t>
      </w:r>
    </w:p>
    <w:p w:rsidR="000E37E2" w:rsidRPr="00AF2E56" w:rsidRDefault="000E37E2" w:rsidP="006C0444">
      <w:pPr>
        <w:pStyle w:val="AralkYok1"/>
        <w:rPr>
          <w:rFonts w:cs="Calibri"/>
          <w:bCs/>
          <w:sz w:val="24"/>
          <w:szCs w:val="24"/>
        </w:rPr>
      </w:pPr>
      <w:r w:rsidRPr="00AF2E56">
        <w:rPr>
          <w:rFonts w:cs="Calibri"/>
          <w:bCs/>
          <w:sz w:val="24"/>
          <w:szCs w:val="24"/>
        </w:rPr>
        <w:t>B)</w:t>
      </w:r>
      <w:r w:rsidRPr="00AF2E56">
        <w:rPr>
          <w:rFonts w:cs="Calibri"/>
          <w:sz w:val="24"/>
          <w:szCs w:val="24"/>
        </w:rPr>
        <w:t xml:space="preserve"> Ankara Anlaşması</w:t>
      </w:r>
    </w:p>
    <w:p w:rsidR="000E37E2" w:rsidRPr="00AF2E56" w:rsidRDefault="000E37E2" w:rsidP="006C0444">
      <w:pPr>
        <w:pStyle w:val="AralkYok1"/>
        <w:rPr>
          <w:rFonts w:cs="Calibri"/>
          <w:bCs/>
          <w:sz w:val="24"/>
          <w:szCs w:val="24"/>
        </w:rPr>
      </w:pPr>
      <w:r w:rsidRPr="00AF2E56">
        <w:rPr>
          <w:rFonts w:cs="Calibri"/>
          <w:bCs/>
          <w:sz w:val="24"/>
          <w:szCs w:val="24"/>
        </w:rPr>
        <w:t>C)</w:t>
      </w:r>
      <w:r w:rsidRPr="00AF2E56">
        <w:rPr>
          <w:rFonts w:cs="Calibri"/>
          <w:sz w:val="24"/>
          <w:szCs w:val="24"/>
        </w:rPr>
        <w:t xml:space="preserve"> Gümrü Anlaşması</w:t>
      </w:r>
    </w:p>
    <w:p w:rsidR="000E37E2" w:rsidRDefault="000E37E2" w:rsidP="006C0444">
      <w:pPr>
        <w:spacing w:after="0" w:line="240" w:lineRule="auto"/>
        <w:rPr>
          <w:rFonts w:cs="Calibri"/>
          <w:sz w:val="24"/>
          <w:szCs w:val="24"/>
        </w:rPr>
      </w:pPr>
      <w:r w:rsidRPr="00AF2E56">
        <w:rPr>
          <w:rFonts w:cs="Calibri"/>
          <w:bCs/>
          <w:sz w:val="24"/>
          <w:szCs w:val="24"/>
        </w:rPr>
        <w:t>D)</w:t>
      </w:r>
      <w:r w:rsidRPr="00AF2E56">
        <w:rPr>
          <w:rFonts w:cs="Calibri"/>
          <w:sz w:val="24"/>
          <w:szCs w:val="24"/>
        </w:rPr>
        <w:t xml:space="preserve"> Mudanya Anlaşması</w:t>
      </w:r>
    </w:p>
    <w:p w:rsidR="000E37E2" w:rsidRPr="00AF2E56" w:rsidRDefault="000E37E2" w:rsidP="006C0444">
      <w:pPr>
        <w:spacing w:after="0" w:line="240" w:lineRule="auto"/>
        <w:rPr>
          <w:rFonts w:cs="Calibri"/>
          <w:sz w:val="24"/>
          <w:szCs w:val="24"/>
        </w:rPr>
      </w:pPr>
    </w:p>
    <w:p w:rsidR="000E37E2" w:rsidRPr="00AF2E56" w:rsidRDefault="000E37E2" w:rsidP="006C0444">
      <w:pPr>
        <w:pStyle w:val="AralkYok1"/>
        <w:jc w:val="both"/>
        <w:rPr>
          <w:rFonts w:cs="Calibri"/>
          <w:b/>
          <w:sz w:val="24"/>
          <w:szCs w:val="24"/>
        </w:rPr>
      </w:pPr>
      <w:r w:rsidRPr="00AF2E56">
        <w:rPr>
          <w:rFonts w:cs="Calibri"/>
          <w:b/>
          <w:sz w:val="24"/>
          <w:szCs w:val="24"/>
        </w:rPr>
        <w:t>9- Birinci Dünya Savaşı'nda başlangıçta İttifak Devletleri'nin yanındayken, sonradan İtilaf Devletleri'nin yanına geçen ülke hangisidir?</w:t>
      </w:r>
    </w:p>
    <w:p w:rsidR="000E37E2" w:rsidRPr="00AF2E56" w:rsidRDefault="000E37E2" w:rsidP="006C0444">
      <w:pPr>
        <w:pStyle w:val="AralkYok1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</w:rPr>
        <w:t xml:space="preserve">A) Yunanistan          </w:t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</w:rPr>
        <w:tab/>
        <w:t>B) Fransa</w:t>
      </w:r>
    </w:p>
    <w:p w:rsidR="000E37E2" w:rsidRDefault="000E37E2" w:rsidP="006C0444">
      <w:pPr>
        <w:spacing w:after="0" w:line="240" w:lineRule="auto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</w:rPr>
        <w:t>C) İtalya</w:t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</w:rPr>
        <w:tab/>
        <w:t>D) İngiltere</w:t>
      </w:r>
    </w:p>
    <w:p w:rsidR="000E37E2" w:rsidRPr="00AF2E56" w:rsidRDefault="000E37E2" w:rsidP="006C0444">
      <w:pPr>
        <w:spacing w:after="0" w:line="240" w:lineRule="auto"/>
        <w:rPr>
          <w:rFonts w:cs="Calibri"/>
          <w:sz w:val="24"/>
          <w:szCs w:val="24"/>
        </w:rPr>
      </w:pPr>
    </w:p>
    <w:p w:rsidR="000E37E2" w:rsidRPr="00AF2E56" w:rsidRDefault="000E37E2" w:rsidP="00AF2E56">
      <w:pPr>
        <w:spacing w:after="0" w:line="240" w:lineRule="auto"/>
      </w:pPr>
      <w:r w:rsidRPr="00AF2E56">
        <w:t xml:space="preserve">           </w:t>
      </w:r>
      <w:r w:rsidRPr="00AF2E56">
        <w:rPr>
          <w:b/>
        </w:rPr>
        <w:t>I.</w:t>
      </w:r>
      <w:r w:rsidRPr="00AF2E56">
        <w:t xml:space="preserve"> Kuzey</w:t>
      </w:r>
    </w:p>
    <w:p w:rsidR="000E37E2" w:rsidRPr="00AF2E56" w:rsidRDefault="000E37E2" w:rsidP="00AF2E56">
      <w:pPr>
        <w:spacing w:after="0" w:line="240" w:lineRule="auto"/>
      </w:pPr>
      <w:r w:rsidRPr="00AF2E56">
        <w:rPr>
          <w:b/>
        </w:rPr>
        <w:t xml:space="preserve">           II.</w:t>
      </w:r>
      <w:r w:rsidRPr="00AF2E56">
        <w:t xml:space="preserve"> Kuzeydoğu</w:t>
      </w:r>
    </w:p>
    <w:p w:rsidR="000E37E2" w:rsidRPr="00AF2E56" w:rsidRDefault="000E37E2" w:rsidP="00AF2E56">
      <w:pPr>
        <w:spacing w:after="0" w:line="240" w:lineRule="auto"/>
      </w:pPr>
      <w:r w:rsidRPr="00AF2E56">
        <w:rPr>
          <w:b/>
        </w:rPr>
        <w:t xml:space="preserve">           III.</w:t>
      </w:r>
      <w:r w:rsidRPr="00AF2E56">
        <w:t xml:space="preserve"> Sis</w:t>
      </w:r>
    </w:p>
    <w:p w:rsidR="000E37E2" w:rsidRPr="00AF2E56" w:rsidRDefault="000E37E2" w:rsidP="00AF2E56">
      <w:pPr>
        <w:spacing w:after="0" w:line="240" w:lineRule="auto"/>
        <w:rPr>
          <w:b/>
          <w:sz w:val="24"/>
        </w:rPr>
      </w:pPr>
      <w:r w:rsidRPr="00AF2E56">
        <w:rPr>
          <w:b/>
          <w:sz w:val="24"/>
        </w:rPr>
        <w:t>10- Yukarıda verilen kavramların sınıflandırması hangi seçenekte doğru sıra ile verilmiştir?</w:t>
      </w:r>
    </w:p>
    <w:p w:rsidR="000E37E2" w:rsidRPr="00AF2E56" w:rsidRDefault="000E37E2" w:rsidP="00AF2E56">
      <w:pPr>
        <w:spacing w:after="0" w:line="240" w:lineRule="auto"/>
      </w:pPr>
      <w:r w:rsidRPr="00AF2E56">
        <w:rPr>
          <w:b/>
        </w:rPr>
        <w:t>A)</w:t>
      </w:r>
      <w:r w:rsidRPr="00AF2E56">
        <w:t xml:space="preserve"> Anayön - hava olayı - arayön</w:t>
      </w:r>
    </w:p>
    <w:p w:rsidR="000E37E2" w:rsidRPr="00AF2E56" w:rsidRDefault="000E37E2" w:rsidP="00AF2E56">
      <w:pPr>
        <w:spacing w:after="0" w:line="240" w:lineRule="auto"/>
      </w:pPr>
      <w:r w:rsidRPr="00AF2E56">
        <w:rPr>
          <w:b/>
        </w:rPr>
        <w:t>B)</w:t>
      </w:r>
      <w:r w:rsidRPr="00AF2E56">
        <w:t xml:space="preserve"> Hava olayı – anayön - arayön</w:t>
      </w:r>
    </w:p>
    <w:p w:rsidR="000E37E2" w:rsidRPr="00AF2E56" w:rsidRDefault="000E37E2" w:rsidP="00AF2E56">
      <w:pPr>
        <w:spacing w:after="0" w:line="240" w:lineRule="auto"/>
      </w:pPr>
      <w:r w:rsidRPr="00AF2E56">
        <w:rPr>
          <w:b/>
        </w:rPr>
        <w:t>C)</w:t>
      </w:r>
      <w:r w:rsidRPr="00AF2E56">
        <w:t xml:space="preserve"> Anayön – arayön - hava olayı</w:t>
      </w:r>
    </w:p>
    <w:p w:rsidR="000E37E2" w:rsidRDefault="000E37E2" w:rsidP="00AF2E56">
      <w:pPr>
        <w:spacing w:after="0" w:line="240" w:lineRule="auto"/>
      </w:pPr>
      <w:r w:rsidRPr="00AF2E56">
        <w:rPr>
          <w:b/>
        </w:rPr>
        <w:t>D)</w:t>
      </w:r>
      <w:r w:rsidRPr="00AF2E56">
        <w:t xml:space="preserve"> Hava olayı – arayön – anayön</w:t>
      </w:r>
    </w:p>
    <w:p w:rsidR="000E37E2" w:rsidRPr="00AF2E56" w:rsidRDefault="000E37E2" w:rsidP="00AF2E56">
      <w:pPr>
        <w:spacing w:after="0" w:line="240" w:lineRule="auto"/>
      </w:pPr>
    </w:p>
    <w:p w:rsidR="000E37E2" w:rsidRPr="00AF2E56" w:rsidRDefault="000E37E2" w:rsidP="00AF2E56">
      <w:pPr>
        <w:spacing w:after="0" w:line="240" w:lineRule="auto"/>
        <w:rPr>
          <w:b/>
          <w:sz w:val="24"/>
          <w:szCs w:val="24"/>
        </w:rPr>
      </w:pPr>
      <w:r w:rsidRPr="00AF2E56">
        <w:rPr>
          <w:b/>
          <w:sz w:val="24"/>
          <w:szCs w:val="24"/>
        </w:rPr>
        <w:t xml:space="preserve">11- Aşağıdakilerden hangisini yaparsak depreme karşı önlem almış oluruz?             </w:t>
      </w:r>
    </w:p>
    <w:p w:rsidR="000E37E2" w:rsidRPr="00AF2E56" w:rsidRDefault="000E37E2" w:rsidP="00AF2E56">
      <w:pPr>
        <w:spacing w:after="0" w:line="240" w:lineRule="auto"/>
      </w:pPr>
      <w:r w:rsidRPr="00AF2E56">
        <w:rPr>
          <w:b/>
        </w:rPr>
        <w:t xml:space="preserve">     </w:t>
      </w:r>
      <w:r w:rsidRPr="00AF2E56">
        <w:t xml:space="preserve">A) Yamaç Yerleri Ağaçlandırmak  </w:t>
      </w:r>
      <w:r w:rsidRPr="00AF2E56">
        <w:tab/>
        <w:t xml:space="preserve"> B) Dere Yataklarını Düzenlemek    </w:t>
      </w:r>
    </w:p>
    <w:p w:rsidR="000E37E2" w:rsidRDefault="000E37E2" w:rsidP="00AF2E56">
      <w:pPr>
        <w:spacing w:after="0" w:line="240" w:lineRule="auto"/>
      </w:pPr>
      <w:r w:rsidRPr="00AF2E56">
        <w:t xml:space="preserve">     C) Binaları Güçlendirme                       D) Yolları Asfaltlamak</w:t>
      </w:r>
    </w:p>
    <w:p w:rsidR="000E37E2" w:rsidRPr="00AF2E56" w:rsidRDefault="000E37E2" w:rsidP="00AF2E56">
      <w:pPr>
        <w:spacing w:after="0" w:line="240" w:lineRule="auto"/>
      </w:pPr>
    </w:p>
    <w:p w:rsidR="000E37E2" w:rsidRPr="00AF2E56" w:rsidRDefault="000E37E2" w:rsidP="00AF2E56">
      <w:pPr>
        <w:spacing w:after="0" w:line="240" w:lineRule="auto"/>
        <w:rPr>
          <w:b/>
          <w:sz w:val="24"/>
          <w:szCs w:val="24"/>
        </w:rPr>
      </w:pPr>
      <w:r w:rsidRPr="00AF2E56">
        <w:rPr>
          <w:b/>
          <w:shadow/>
          <w:sz w:val="24"/>
          <w:szCs w:val="24"/>
        </w:rPr>
        <w:t>12-</w:t>
      </w:r>
      <w:r w:rsidRPr="00AF2E56">
        <w:rPr>
          <w:b/>
          <w:sz w:val="24"/>
          <w:szCs w:val="24"/>
        </w:rPr>
        <w:t xml:space="preserve">Aşağıdakilerden hangisinin krokisi </w:t>
      </w:r>
      <w:r w:rsidRPr="00AF2E56">
        <w:rPr>
          <w:b/>
          <w:sz w:val="24"/>
          <w:szCs w:val="24"/>
          <w:u w:val="single"/>
        </w:rPr>
        <w:t>çizilemez?</w:t>
      </w:r>
      <w:r w:rsidRPr="00AF2E56">
        <w:rPr>
          <w:b/>
          <w:sz w:val="24"/>
          <w:szCs w:val="24"/>
        </w:rPr>
        <w:t xml:space="preserve"> </w:t>
      </w:r>
    </w:p>
    <w:p w:rsidR="000E37E2" w:rsidRPr="00AF2E56" w:rsidRDefault="000E37E2" w:rsidP="007353A9">
      <w:pPr>
        <w:spacing w:after="0" w:line="240" w:lineRule="auto"/>
        <w:rPr>
          <w:sz w:val="24"/>
          <w:szCs w:val="24"/>
        </w:rPr>
      </w:pPr>
      <w:r w:rsidRPr="00AF2E56">
        <w:rPr>
          <w:sz w:val="24"/>
          <w:szCs w:val="24"/>
        </w:rPr>
        <w:t xml:space="preserve">A)Evimizin kısımlarının  </w:t>
      </w:r>
      <w:r w:rsidRPr="00AF2E56">
        <w:rPr>
          <w:sz w:val="24"/>
          <w:szCs w:val="24"/>
        </w:rPr>
        <w:tab/>
        <w:t xml:space="preserve"> </w:t>
      </w:r>
      <w:r w:rsidRPr="00AF2E56">
        <w:rPr>
          <w:sz w:val="24"/>
          <w:szCs w:val="24"/>
        </w:rPr>
        <w:tab/>
        <w:t xml:space="preserve">B)Okulumuzun bölümlerinin   </w:t>
      </w:r>
    </w:p>
    <w:p w:rsidR="000E37E2" w:rsidRDefault="000E37E2" w:rsidP="007353A9">
      <w:pPr>
        <w:spacing w:after="0" w:line="240" w:lineRule="auto"/>
        <w:rPr>
          <w:sz w:val="24"/>
          <w:szCs w:val="24"/>
        </w:rPr>
      </w:pPr>
      <w:r w:rsidRPr="00AF2E56">
        <w:rPr>
          <w:sz w:val="24"/>
          <w:szCs w:val="24"/>
        </w:rPr>
        <w:t xml:space="preserve">C)Yaşadığımız ülkenin   </w:t>
      </w:r>
      <w:r w:rsidRPr="00AF2E56">
        <w:rPr>
          <w:sz w:val="24"/>
          <w:szCs w:val="24"/>
        </w:rPr>
        <w:tab/>
      </w:r>
      <w:r w:rsidRPr="00AF2E56">
        <w:rPr>
          <w:sz w:val="24"/>
          <w:szCs w:val="24"/>
        </w:rPr>
        <w:tab/>
        <w:t>D)Yaşadığımız mahallenin</w:t>
      </w:r>
    </w:p>
    <w:p w:rsidR="000E37E2" w:rsidRPr="00AF2E56" w:rsidRDefault="000E37E2" w:rsidP="007353A9">
      <w:pPr>
        <w:spacing w:after="0" w:line="240" w:lineRule="auto"/>
        <w:rPr>
          <w:sz w:val="24"/>
          <w:szCs w:val="24"/>
        </w:rPr>
      </w:pPr>
    </w:p>
    <w:p w:rsidR="000E37E2" w:rsidRPr="00AF2E56" w:rsidRDefault="000E37E2" w:rsidP="007353A9">
      <w:pPr>
        <w:pStyle w:val="NoSpacing"/>
        <w:rPr>
          <w:b/>
          <w:sz w:val="24"/>
          <w:szCs w:val="24"/>
        </w:rPr>
      </w:pPr>
      <w:r w:rsidRPr="00AF2E56">
        <w:rPr>
          <w:b/>
          <w:sz w:val="24"/>
          <w:szCs w:val="24"/>
        </w:rPr>
        <w:t>13- Kurtuluş Savaşı’ n</w:t>
      </w:r>
      <w:r w:rsidRPr="00AF2E56">
        <w:rPr>
          <w:rFonts w:cs="Hand writing Mutlu"/>
          <w:b/>
          <w:sz w:val="24"/>
          <w:szCs w:val="24"/>
        </w:rPr>
        <w:t>ı</w:t>
      </w:r>
      <w:r w:rsidRPr="00AF2E56">
        <w:rPr>
          <w:b/>
          <w:sz w:val="24"/>
          <w:szCs w:val="24"/>
        </w:rPr>
        <w:t xml:space="preserve"> her y</w:t>
      </w:r>
      <w:r w:rsidRPr="00AF2E56">
        <w:rPr>
          <w:rFonts w:cs="Hand writing Mutlu"/>
          <w:b/>
          <w:sz w:val="24"/>
          <w:szCs w:val="24"/>
        </w:rPr>
        <w:t>ö</w:t>
      </w:r>
      <w:r w:rsidRPr="00AF2E56">
        <w:rPr>
          <w:b/>
          <w:sz w:val="24"/>
          <w:szCs w:val="24"/>
        </w:rPr>
        <w:t>n</w:t>
      </w:r>
      <w:r w:rsidRPr="00AF2E56">
        <w:rPr>
          <w:rFonts w:cs="Hand writing Mutlu"/>
          <w:b/>
          <w:sz w:val="24"/>
          <w:szCs w:val="24"/>
        </w:rPr>
        <w:t>ü</w:t>
      </w:r>
      <w:r w:rsidRPr="00AF2E56">
        <w:rPr>
          <w:b/>
          <w:sz w:val="24"/>
          <w:szCs w:val="24"/>
        </w:rPr>
        <w:t>yle sona erdiren antla</w:t>
      </w:r>
      <w:r w:rsidRPr="00AF2E56">
        <w:rPr>
          <w:rFonts w:cs="Hand writing Mutlu"/>
          <w:b/>
          <w:sz w:val="24"/>
          <w:szCs w:val="24"/>
        </w:rPr>
        <w:t>ş</w:t>
      </w:r>
      <w:r w:rsidRPr="00AF2E56">
        <w:rPr>
          <w:b/>
          <w:sz w:val="24"/>
          <w:szCs w:val="24"/>
        </w:rPr>
        <w:t>man</w:t>
      </w:r>
      <w:r w:rsidRPr="00AF2E56">
        <w:rPr>
          <w:rFonts w:cs="Hand writing Mutlu"/>
          <w:b/>
          <w:sz w:val="24"/>
          <w:szCs w:val="24"/>
        </w:rPr>
        <w:t>ı</w:t>
      </w:r>
      <w:r w:rsidRPr="00AF2E56">
        <w:rPr>
          <w:b/>
          <w:sz w:val="24"/>
          <w:szCs w:val="24"/>
        </w:rPr>
        <w:t>n ad</w:t>
      </w:r>
      <w:r w:rsidRPr="00AF2E56">
        <w:rPr>
          <w:rFonts w:cs="Hand writing Mutlu"/>
          <w:b/>
          <w:sz w:val="24"/>
          <w:szCs w:val="24"/>
        </w:rPr>
        <w:t>ı</w:t>
      </w:r>
      <w:r w:rsidRPr="00AF2E56">
        <w:rPr>
          <w:b/>
          <w:sz w:val="24"/>
          <w:szCs w:val="24"/>
        </w:rPr>
        <w:t xml:space="preserve"> nedir?</w:t>
      </w:r>
    </w:p>
    <w:p w:rsidR="000E37E2" w:rsidRPr="00AF2E56" w:rsidRDefault="000E37E2" w:rsidP="007353A9">
      <w:pPr>
        <w:pStyle w:val="NoSpacing"/>
        <w:rPr>
          <w:sz w:val="24"/>
          <w:szCs w:val="24"/>
        </w:rPr>
      </w:pPr>
      <w:r w:rsidRPr="00AF2E56">
        <w:rPr>
          <w:sz w:val="24"/>
          <w:szCs w:val="24"/>
        </w:rPr>
        <w:t xml:space="preserve">A)Ankara Antlaşması    </w:t>
      </w:r>
      <w:r w:rsidRPr="00AF2E56">
        <w:rPr>
          <w:sz w:val="24"/>
          <w:szCs w:val="24"/>
        </w:rPr>
        <w:tab/>
      </w:r>
      <w:r w:rsidRPr="00AF2E56">
        <w:rPr>
          <w:sz w:val="24"/>
          <w:szCs w:val="24"/>
        </w:rPr>
        <w:tab/>
      </w:r>
    </w:p>
    <w:p w:rsidR="000E37E2" w:rsidRPr="00AF2E56" w:rsidRDefault="000E37E2" w:rsidP="007353A9">
      <w:pPr>
        <w:pStyle w:val="NoSpacing"/>
        <w:rPr>
          <w:sz w:val="24"/>
          <w:szCs w:val="24"/>
        </w:rPr>
      </w:pPr>
      <w:r w:rsidRPr="00AF2E56">
        <w:rPr>
          <w:sz w:val="24"/>
          <w:szCs w:val="24"/>
        </w:rPr>
        <w:t>B)Gümrü Antlaşması</w:t>
      </w:r>
    </w:p>
    <w:p w:rsidR="000E37E2" w:rsidRPr="00AF2E56" w:rsidRDefault="000E37E2" w:rsidP="007353A9">
      <w:pPr>
        <w:pStyle w:val="NoSpacing"/>
        <w:rPr>
          <w:sz w:val="24"/>
          <w:szCs w:val="24"/>
        </w:rPr>
      </w:pPr>
      <w:r w:rsidRPr="00AF2E56">
        <w:rPr>
          <w:sz w:val="24"/>
          <w:szCs w:val="24"/>
        </w:rPr>
        <w:t>C)Lozan Antlaşması</w:t>
      </w:r>
    </w:p>
    <w:p w:rsidR="000E37E2" w:rsidRDefault="000E37E2" w:rsidP="007353A9">
      <w:pPr>
        <w:pStyle w:val="NoSpacing"/>
        <w:rPr>
          <w:sz w:val="24"/>
          <w:szCs w:val="24"/>
        </w:rPr>
      </w:pPr>
      <w:r w:rsidRPr="00AF2E56">
        <w:rPr>
          <w:sz w:val="24"/>
          <w:szCs w:val="24"/>
        </w:rPr>
        <w:t>D)Mondros Ateşkes Antlaşması</w:t>
      </w:r>
    </w:p>
    <w:p w:rsidR="000E37E2" w:rsidRPr="00AF2E56" w:rsidRDefault="000E37E2" w:rsidP="007353A9">
      <w:pPr>
        <w:pStyle w:val="NoSpacing"/>
        <w:rPr>
          <w:sz w:val="24"/>
          <w:szCs w:val="24"/>
        </w:rPr>
      </w:pPr>
    </w:p>
    <w:p w:rsidR="000E37E2" w:rsidRPr="00AF2E56" w:rsidRDefault="000E37E2" w:rsidP="007353A9">
      <w:pPr>
        <w:pStyle w:val="NoSpacing"/>
        <w:rPr>
          <w:rFonts w:cs="Arial"/>
          <w:b/>
          <w:color w:val="000000"/>
          <w:sz w:val="24"/>
          <w:szCs w:val="24"/>
        </w:rPr>
      </w:pPr>
      <w:r w:rsidRPr="00AF2E56">
        <w:rPr>
          <w:b/>
          <w:sz w:val="24"/>
          <w:szCs w:val="24"/>
        </w:rPr>
        <w:t>14-</w:t>
      </w:r>
      <w:r w:rsidRPr="00AF2E56">
        <w:rPr>
          <w:rFonts w:cs="Arial"/>
          <w:b/>
          <w:color w:val="000000"/>
          <w:sz w:val="24"/>
          <w:szCs w:val="24"/>
        </w:rPr>
        <w:t>Aşağıdakilerden hangisi temel ihtiyaçlarımız - dan değildir?</w:t>
      </w:r>
    </w:p>
    <w:p w:rsidR="000E37E2" w:rsidRPr="002A2A48" w:rsidRDefault="000E37E2" w:rsidP="002A2A48">
      <w:pPr>
        <w:spacing w:after="0" w:line="240" w:lineRule="auto"/>
        <w:ind w:left="284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A)</w:t>
      </w:r>
      <w:r w:rsidRPr="002A2A48">
        <w:rPr>
          <w:rFonts w:cs="Arial"/>
          <w:color w:val="000000"/>
          <w:sz w:val="24"/>
          <w:szCs w:val="24"/>
        </w:rPr>
        <w:t xml:space="preserve">barınma     </w:t>
      </w:r>
      <w:r>
        <w:rPr>
          <w:rFonts w:cs="Arial"/>
          <w:color w:val="000000"/>
          <w:sz w:val="24"/>
          <w:szCs w:val="24"/>
        </w:rPr>
        <w:t>B</w:t>
      </w:r>
      <w:r w:rsidRPr="002A2A48">
        <w:rPr>
          <w:rFonts w:cs="Arial"/>
          <w:color w:val="000000"/>
          <w:sz w:val="24"/>
          <w:szCs w:val="24"/>
        </w:rPr>
        <w:t xml:space="preserve">) beslenme       </w:t>
      </w:r>
      <w:r>
        <w:rPr>
          <w:rFonts w:cs="Arial"/>
          <w:color w:val="000000"/>
          <w:sz w:val="24"/>
          <w:szCs w:val="24"/>
        </w:rPr>
        <w:t>C</w:t>
      </w:r>
      <w:r w:rsidRPr="002A2A48">
        <w:rPr>
          <w:rFonts w:cs="Arial"/>
          <w:color w:val="000000"/>
          <w:sz w:val="24"/>
          <w:szCs w:val="24"/>
        </w:rPr>
        <w:t xml:space="preserve">) giyinme        </w:t>
      </w:r>
      <w:r>
        <w:rPr>
          <w:rFonts w:cs="Arial"/>
          <w:color w:val="000000"/>
          <w:sz w:val="24"/>
          <w:szCs w:val="24"/>
        </w:rPr>
        <w:t>D</w:t>
      </w:r>
      <w:r w:rsidRPr="002A2A48">
        <w:rPr>
          <w:rFonts w:cs="Arial"/>
          <w:color w:val="000000"/>
          <w:sz w:val="24"/>
          <w:szCs w:val="24"/>
        </w:rPr>
        <w:t>) cep telefonu</w:t>
      </w:r>
    </w:p>
    <w:p w:rsidR="000E37E2" w:rsidRPr="00736C7D" w:rsidRDefault="000E37E2" w:rsidP="00736C7D">
      <w:pPr>
        <w:spacing w:after="0" w:line="240" w:lineRule="auto"/>
        <w:rPr>
          <w:rFonts w:cs="Arial"/>
          <w:color w:val="000000"/>
          <w:sz w:val="24"/>
          <w:szCs w:val="24"/>
        </w:rPr>
      </w:pPr>
    </w:p>
    <w:p w:rsidR="000E37E2" w:rsidRPr="00AF2E56" w:rsidRDefault="000E37E2" w:rsidP="002A2A48">
      <w:pPr>
        <w:pStyle w:val="AralkYok1"/>
        <w:jc w:val="both"/>
        <w:rPr>
          <w:rFonts w:cs="Calibri"/>
          <w:b/>
          <w:sz w:val="24"/>
          <w:szCs w:val="24"/>
        </w:rPr>
      </w:pPr>
      <w:r w:rsidRPr="00AF2E56">
        <w:rPr>
          <w:rFonts w:cs="Arial"/>
          <w:b/>
          <w:color w:val="000000"/>
          <w:sz w:val="24"/>
          <w:szCs w:val="24"/>
        </w:rPr>
        <w:t>15-</w:t>
      </w:r>
      <w:r w:rsidRPr="00AF2E56">
        <w:rPr>
          <w:rFonts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AF2E56">
        <w:rPr>
          <w:rFonts w:cs="Calibri"/>
          <w:b/>
          <w:sz w:val="24"/>
          <w:szCs w:val="24"/>
        </w:rPr>
        <w:t>Kurtuluş Savaşı sonunda Ermenilerle hangi antlaşma imzalanmıştır?</w:t>
      </w:r>
    </w:p>
    <w:p w:rsidR="000E37E2" w:rsidRDefault="000E37E2" w:rsidP="002A2A48">
      <w:pPr>
        <w:spacing w:after="0" w:line="240" w:lineRule="auto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</w:rPr>
        <w:t>A) Uşi             B) Lozan         C) Gümrü       D) Ankara</w:t>
      </w:r>
    </w:p>
    <w:p w:rsidR="000E37E2" w:rsidRPr="00AF2E56" w:rsidRDefault="000E37E2" w:rsidP="002A2A48">
      <w:pPr>
        <w:spacing w:after="0"/>
        <w:rPr>
          <w:sz w:val="24"/>
          <w:szCs w:val="24"/>
        </w:rPr>
      </w:pPr>
    </w:p>
    <w:p w:rsidR="000E37E2" w:rsidRPr="00736C7D" w:rsidRDefault="000E37E2" w:rsidP="00AF2E56">
      <w:pPr>
        <w:spacing w:after="0"/>
        <w:rPr>
          <w:b/>
          <w:sz w:val="24"/>
        </w:rPr>
      </w:pPr>
      <w:r w:rsidRPr="00736C7D">
        <w:rPr>
          <w:rFonts w:cs="Calibri"/>
          <w:b/>
          <w:sz w:val="24"/>
        </w:rPr>
        <w:t>16-“</w:t>
      </w:r>
      <w:r w:rsidRPr="00736C7D">
        <w:rPr>
          <w:b/>
          <w:sz w:val="24"/>
        </w:rPr>
        <w:t>Eğimli ve yüksek yerlerde toprak üzerindeki bitki örtüsüyle birlikte aşağı doğru kayar “  bu doğal afet hangisidir?</w:t>
      </w:r>
    </w:p>
    <w:p w:rsidR="000E37E2" w:rsidRDefault="000E37E2" w:rsidP="00AF2E56">
      <w:pPr>
        <w:spacing w:after="0"/>
        <w:rPr>
          <w:sz w:val="24"/>
        </w:rPr>
      </w:pPr>
      <w:r w:rsidRPr="00736C7D">
        <w:rPr>
          <w:sz w:val="24"/>
        </w:rPr>
        <w:t xml:space="preserve">      A) Heyelan                          B)Çığ                           C) Erozyon                   D)Sel</w:t>
      </w:r>
    </w:p>
    <w:p w:rsidR="000E37E2" w:rsidRPr="00736C7D" w:rsidRDefault="000E37E2" w:rsidP="00AF2E56">
      <w:pPr>
        <w:spacing w:after="0"/>
        <w:rPr>
          <w:sz w:val="24"/>
        </w:rPr>
      </w:pPr>
    </w:p>
    <w:p w:rsidR="000E37E2" w:rsidRPr="00AF2E56" w:rsidRDefault="000E37E2" w:rsidP="00AF2E56">
      <w:pPr>
        <w:pStyle w:val="AralkYok1"/>
        <w:jc w:val="both"/>
        <w:rPr>
          <w:rFonts w:cs="Calibri"/>
          <w:b/>
          <w:sz w:val="24"/>
          <w:szCs w:val="24"/>
          <w:lang w:eastAsia="tr-TR"/>
        </w:rPr>
      </w:pPr>
      <w:r w:rsidRPr="00AF2E56">
        <w:rPr>
          <w:rFonts w:cs="Calibri"/>
          <w:b/>
          <w:sz w:val="24"/>
          <w:szCs w:val="24"/>
          <w:lang w:eastAsia="tr-TR"/>
        </w:rPr>
        <w:t xml:space="preserve">17-Doğu cephesi komutanı kimdir? </w:t>
      </w:r>
    </w:p>
    <w:p w:rsidR="000E37E2" w:rsidRPr="00AF2E56" w:rsidRDefault="000E37E2" w:rsidP="00AF2E56">
      <w:pPr>
        <w:pStyle w:val="AralkYok1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  <w:lang w:eastAsia="tr-TR"/>
        </w:rPr>
        <w:t>A) M</w:t>
      </w:r>
      <w:r w:rsidRPr="00AF2E56">
        <w:rPr>
          <w:rFonts w:cs="Calibri"/>
          <w:sz w:val="24"/>
          <w:szCs w:val="24"/>
        </w:rPr>
        <w:t>ustafa</w:t>
      </w:r>
      <w:r w:rsidRPr="00AF2E56">
        <w:rPr>
          <w:rFonts w:cs="Calibri"/>
          <w:sz w:val="24"/>
          <w:szCs w:val="24"/>
          <w:lang w:eastAsia="tr-TR"/>
        </w:rPr>
        <w:t xml:space="preserve"> Kemal</w:t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  <w:lang w:eastAsia="tr-TR"/>
        </w:rPr>
        <w:t>B) Kazım Karabekir</w:t>
      </w:r>
    </w:p>
    <w:p w:rsidR="000E37E2" w:rsidRDefault="000E37E2" w:rsidP="00AF2E56">
      <w:pPr>
        <w:spacing w:after="0" w:line="240" w:lineRule="auto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  <w:lang w:eastAsia="tr-TR"/>
        </w:rPr>
        <w:t>C) İsmet İnönü</w:t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  <w:lang w:eastAsia="tr-TR"/>
        </w:rPr>
        <w:t xml:space="preserve">D) </w:t>
      </w:r>
      <w:r w:rsidRPr="00AF2E56">
        <w:rPr>
          <w:rFonts w:cs="Calibri"/>
          <w:sz w:val="24"/>
          <w:szCs w:val="24"/>
        </w:rPr>
        <w:t>Seyit Onbaşı</w:t>
      </w:r>
    </w:p>
    <w:p w:rsidR="000E37E2" w:rsidRPr="00AF2E56" w:rsidRDefault="000E37E2" w:rsidP="00AF2E56">
      <w:pPr>
        <w:spacing w:after="0" w:line="240" w:lineRule="auto"/>
        <w:rPr>
          <w:rFonts w:cs="Calibri"/>
          <w:sz w:val="24"/>
          <w:szCs w:val="24"/>
        </w:rPr>
      </w:pPr>
    </w:p>
    <w:p w:rsidR="000E37E2" w:rsidRPr="00AF2E56" w:rsidRDefault="000E37E2" w:rsidP="00AF2E56">
      <w:pPr>
        <w:spacing w:after="0"/>
        <w:ind w:left="-180"/>
        <w:rPr>
          <w:rFonts w:cs="Tahoma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</w:rPr>
        <w:t xml:space="preserve">    </w:t>
      </w:r>
      <w:r w:rsidRPr="00AF2E56">
        <w:rPr>
          <w:rFonts w:cs="Calibri"/>
          <w:b/>
          <w:sz w:val="24"/>
          <w:szCs w:val="24"/>
        </w:rPr>
        <w:t>18-</w:t>
      </w:r>
      <w:r w:rsidRPr="00AF2E56">
        <w:rPr>
          <w:rFonts w:cs="Tahoma"/>
          <w:b/>
          <w:sz w:val="24"/>
          <w:szCs w:val="24"/>
        </w:rPr>
        <w:t xml:space="preserve"> </w:t>
      </w:r>
      <w:r>
        <w:rPr>
          <w:rFonts w:cs="Tahoma"/>
          <w:b/>
          <w:sz w:val="24"/>
          <w:szCs w:val="24"/>
        </w:rPr>
        <w:t xml:space="preserve">  </w:t>
      </w:r>
      <w:r w:rsidRPr="00AF2E56">
        <w:rPr>
          <w:rFonts w:cs="Tahoma"/>
          <w:b/>
          <w:sz w:val="24"/>
          <w:szCs w:val="24"/>
        </w:rPr>
        <w:t xml:space="preserve">Aşağıdakilerden hangisi </w:t>
      </w:r>
      <w:r w:rsidRPr="00AF2E56">
        <w:rPr>
          <w:rFonts w:cs="Tahoma"/>
          <w:b/>
          <w:sz w:val="24"/>
          <w:szCs w:val="24"/>
          <w:u w:val="single"/>
        </w:rPr>
        <w:t>geleneklerimizden değildir</w:t>
      </w:r>
      <w:r w:rsidRPr="00AF2E56">
        <w:rPr>
          <w:rFonts w:cs="Tahoma"/>
          <w:b/>
          <w:sz w:val="24"/>
          <w:szCs w:val="24"/>
        </w:rPr>
        <w:t xml:space="preserve">? </w:t>
      </w:r>
    </w:p>
    <w:p w:rsidR="000E37E2" w:rsidRPr="00AF2E56" w:rsidRDefault="000E37E2" w:rsidP="00AF2E56">
      <w:pPr>
        <w:spacing w:after="0"/>
        <w:rPr>
          <w:rFonts w:cs="Tahoma"/>
          <w:b/>
          <w:sz w:val="24"/>
          <w:szCs w:val="24"/>
        </w:rPr>
      </w:pPr>
      <w:r>
        <w:rPr>
          <w:noProof/>
          <w:lang w:eastAsia="tr-TR"/>
        </w:rPr>
        <w:pict>
          <v:shape id="_x0000_s1029" type="#_x0000_t202" style="position:absolute;margin-left:371.65pt;margin-top:13.75pt;width:141.75pt;height:88.5pt;z-index:251661312" strokecolor="white">
            <v:textbox>
              <w:txbxContent>
                <w:p w:rsidR="000E37E2" w:rsidRDefault="000E37E2">
                  <w:r w:rsidRPr="009B3EF5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0 Resim" o:spid="_x0000_i1026" type="#_x0000_t75" alt="222.jpg" style="width:125.25pt;height:72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 w:rsidRPr="00AF2E56">
        <w:rPr>
          <w:rFonts w:cs="Tahoma"/>
          <w:b/>
          <w:sz w:val="24"/>
          <w:szCs w:val="24"/>
        </w:rPr>
        <w:t xml:space="preserve">   A) </w:t>
      </w:r>
      <w:r w:rsidRPr="00AF2E56">
        <w:rPr>
          <w:rFonts w:cs="Tahoma"/>
          <w:sz w:val="24"/>
          <w:szCs w:val="24"/>
        </w:rPr>
        <w:t>Yılbaşı</w:t>
      </w:r>
      <w:r w:rsidRPr="00AF2E56">
        <w:rPr>
          <w:rFonts w:cs="Tahoma"/>
          <w:b/>
          <w:sz w:val="24"/>
          <w:szCs w:val="24"/>
        </w:rPr>
        <w:t xml:space="preserve">           B) </w:t>
      </w:r>
      <w:r w:rsidRPr="00AF2E56">
        <w:rPr>
          <w:rFonts w:cs="Tahoma"/>
          <w:sz w:val="24"/>
          <w:szCs w:val="24"/>
        </w:rPr>
        <w:t>Kına gecesi</w:t>
      </w:r>
      <w:r w:rsidRPr="00AF2E56">
        <w:rPr>
          <w:rFonts w:cs="Tahoma"/>
          <w:b/>
          <w:sz w:val="24"/>
          <w:szCs w:val="24"/>
        </w:rPr>
        <w:t xml:space="preserve">       C) </w:t>
      </w:r>
      <w:r w:rsidRPr="00AF2E56">
        <w:rPr>
          <w:rFonts w:cs="Tahoma"/>
          <w:sz w:val="24"/>
          <w:szCs w:val="24"/>
        </w:rPr>
        <w:t>Asker uğurlama</w:t>
      </w:r>
      <w:r w:rsidRPr="00AF2E56">
        <w:rPr>
          <w:rFonts w:cs="Tahoma"/>
          <w:b/>
          <w:sz w:val="24"/>
          <w:szCs w:val="24"/>
        </w:rPr>
        <w:t xml:space="preserve">      D) </w:t>
      </w:r>
      <w:r w:rsidRPr="00AF2E56">
        <w:rPr>
          <w:rFonts w:cs="Tahoma"/>
          <w:sz w:val="24"/>
          <w:szCs w:val="24"/>
        </w:rPr>
        <w:t>Sünnet düğünü</w:t>
      </w:r>
      <w:r w:rsidRPr="00AF2E56">
        <w:rPr>
          <w:rFonts w:cs="Tahoma"/>
          <w:b/>
          <w:sz w:val="24"/>
          <w:szCs w:val="24"/>
        </w:rPr>
        <w:t xml:space="preserve"> </w:t>
      </w:r>
    </w:p>
    <w:p w:rsidR="000E37E2" w:rsidRDefault="000E37E2" w:rsidP="00AF2E56">
      <w:pPr>
        <w:spacing w:after="0" w:line="240" w:lineRule="auto"/>
        <w:rPr>
          <w:sz w:val="24"/>
          <w:szCs w:val="24"/>
        </w:rPr>
      </w:pPr>
      <w:hyperlink r:id="rId6" w:history="1">
        <w:r w:rsidRPr="006A3B78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0E37E2" w:rsidRPr="00AF2E56" w:rsidRDefault="000E37E2" w:rsidP="00AF2E5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BAŞARILAR..</w:t>
      </w:r>
    </w:p>
    <w:sectPr w:rsidR="000E37E2" w:rsidRPr="00AF2E56" w:rsidSect="002A2A48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D6E9B"/>
    <w:multiLevelType w:val="hybridMultilevel"/>
    <w:tmpl w:val="87A41E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9840A6"/>
    <w:multiLevelType w:val="hybridMultilevel"/>
    <w:tmpl w:val="BBCAD2DC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591661"/>
    <w:multiLevelType w:val="hybridMultilevel"/>
    <w:tmpl w:val="3C1C4B42"/>
    <w:lvl w:ilvl="0" w:tplc="74F0BC0A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AA3512"/>
    <w:multiLevelType w:val="hybridMultilevel"/>
    <w:tmpl w:val="293A2274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7C4E215F"/>
    <w:multiLevelType w:val="hybridMultilevel"/>
    <w:tmpl w:val="AD901C46"/>
    <w:lvl w:ilvl="0" w:tplc="2DFA287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C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201"/>
    <w:rsid w:val="00065D53"/>
    <w:rsid w:val="000E37E2"/>
    <w:rsid w:val="00162567"/>
    <w:rsid w:val="0028194E"/>
    <w:rsid w:val="002A2A48"/>
    <w:rsid w:val="00462BAF"/>
    <w:rsid w:val="004D388C"/>
    <w:rsid w:val="006746A1"/>
    <w:rsid w:val="006A3B78"/>
    <w:rsid w:val="006C0444"/>
    <w:rsid w:val="00733594"/>
    <w:rsid w:val="007353A9"/>
    <w:rsid w:val="00736C7D"/>
    <w:rsid w:val="009B3EF5"/>
    <w:rsid w:val="00AF2E56"/>
    <w:rsid w:val="00D346ED"/>
    <w:rsid w:val="00E92FFD"/>
    <w:rsid w:val="00F012EB"/>
    <w:rsid w:val="00FC5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6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C5201"/>
    <w:rPr>
      <w:lang w:eastAsia="en-US"/>
    </w:rPr>
  </w:style>
  <w:style w:type="paragraph" w:styleId="ListParagraph">
    <w:name w:val="List Paragraph"/>
    <w:basedOn w:val="Normal"/>
    <w:uiPriority w:val="99"/>
    <w:qFormat/>
    <w:rsid w:val="00065D53"/>
    <w:pPr>
      <w:ind w:left="720"/>
      <w:contextualSpacing/>
    </w:pPr>
  </w:style>
  <w:style w:type="paragraph" w:customStyle="1" w:styleId="AralkYok1">
    <w:name w:val="Aralık Yok1"/>
    <w:uiPriority w:val="99"/>
    <w:rsid w:val="00065D53"/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01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12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3359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623</Words>
  <Characters>3553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cansu</dc:creator>
  <cp:keywords>www.sorubak.com</cp:keywords>
  <dc:description>www.sorubak.com</dc:description>
  <cp:lastModifiedBy>edanur</cp:lastModifiedBy>
  <cp:revision>4</cp:revision>
  <dcterms:created xsi:type="dcterms:W3CDTF">2014-12-24T21:57:00Z</dcterms:created>
  <dcterms:modified xsi:type="dcterms:W3CDTF">2015-01-04T19:59:00Z</dcterms:modified>
  <cp:category>www.sorubak.com</cp:category>
</cp:coreProperties>
</file>