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72" w:rsidRPr="003E5926" w:rsidRDefault="001E1972" w:rsidP="00471A28">
      <w:pPr>
        <w:spacing w:after="0" w:line="240" w:lineRule="auto"/>
        <w:ind w:firstLine="708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 İLKOKULU 2014-2015</w:t>
      </w:r>
      <w:r w:rsidRPr="003E5926">
        <w:rPr>
          <w:rFonts w:ascii="Comic Sans MS" w:hAnsi="Comic Sans MS"/>
          <w:b/>
          <w:sz w:val="24"/>
          <w:szCs w:val="24"/>
        </w:rPr>
        <w:t xml:space="preserve"> EĞİTİM-ÖĞRETİM YILI</w:t>
      </w:r>
    </w:p>
    <w:p w:rsidR="001E1972" w:rsidRPr="004A3D32" w:rsidRDefault="001E1972" w:rsidP="00471A28">
      <w:pPr>
        <w:ind w:left="708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Pr="003E5926">
        <w:rPr>
          <w:rFonts w:ascii="Comic Sans MS" w:hAnsi="Comic Sans MS"/>
          <w:b/>
          <w:sz w:val="24"/>
          <w:szCs w:val="24"/>
        </w:rPr>
        <w:t xml:space="preserve">4-A </w:t>
      </w:r>
      <w:r>
        <w:rPr>
          <w:rFonts w:ascii="Comic Sans MS" w:hAnsi="Comic Sans MS"/>
          <w:b/>
          <w:sz w:val="24"/>
          <w:szCs w:val="24"/>
        </w:rPr>
        <w:t>SINIFI SOSYAL BİLGİLER 1.DÖNEM 3</w:t>
      </w:r>
      <w:r w:rsidRPr="003E5926">
        <w:rPr>
          <w:rFonts w:ascii="Comic Sans MS" w:hAnsi="Comic Sans MS"/>
          <w:b/>
          <w:sz w:val="24"/>
          <w:szCs w:val="24"/>
        </w:rPr>
        <w:t>.YAZILI SINAVI</w:t>
      </w:r>
    </w:p>
    <w:p w:rsidR="001E1972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  <w:sectPr w:rsidR="001E1972" w:rsidRPr="00471A28" w:rsidSect="00F337B0">
          <w:headerReference w:type="default" r:id="rId6"/>
          <w:pgSz w:w="11906" w:h="16838"/>
          <w:pgMar w:top="426" w:right="720" w:bottom="720" w:left="720" w:header="142" w:footer="708" w:gutter="0"/>
          <w:cols w:space="708"/>
          <w:docGrid w:linePitch="360"/>
        </w:sectPr>
      </w:pPr>
      <w:r>
        <w:rPr>
          <w:rFonts w:ascii="Comic Sans MS" w:hAnsi="Comic Sans MS"/>
          <w:noProof/>
          <w:color w:val="000000"/>
        </w:rPr>
        <w:t xml:space="preserve">Adı Soyadı:………………….………             Numarası: ………        </w:t>
      </w:r>
      <w:r>
        <w:rPr>
          <w:rFonts w:ascii="Comic Sans MS" w:hAnsi="Comic Sans MS"/>
          <w:noProof/>
          <w:color w:val="000000"/>
        </w:rPr>
        <w:tab/>
      </w:r>
      <w:r>
        <w:rPr>
          <w:rFonts w:ascii="Comic Sans MS" w:hAnsi="Comic Sans MS"/>
          <w:noProof/>
          <w:color w:val="000000"/>
        </w:rPr>
        <w:tab/>
      </w:r>
      <w:r>
        <w:rPr>
          <w:rFonts w:ascii="Comic Sans MS" w:hAnsi="Comic Sans MS"/>
          <w:noProof/>
          <w:color w:val="000000"/>
        </w:rPr>
        <w:tab/>
        <w:t>Aldığı Puan: …………….</w:t>
      </w:r>
      <w:r>
        <w:rPr>
          <w:rFonts w:ascii="Comic Sans MS" w:hAnsi="Comic Sans MS"/>
          <w:noProof/>
          <w:color w:val="000000"/>
        </w:rPr>
        <w:tab/>
      </w:r>
    </w:p>
    <w:p w:rsidR="001E1972" w:rsidRDefault="001E1972" w:rsidP="00A15F01">
      <w:pPr>
        <w:pStyle w:val="NoSpacing"/>
        <w:rPr>
          <w:rFonts w:ascii="Comic Sans MS" w:hAnsi="Comic Sans MS"/>
          <w:b/>
          <w:bCs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1-Aşağıdaki şablona ana ve ara yönleri yazınız.</w:t>
      </w:r>
      <w:r w:rsidRPr="00471A28">
        <w:rPr>
          <w:rFonts w:ascii="Comic Sans MS" w:hAnsi="Comic Sans MS"/>
          <w:sz w:val="24"/>
          <w:szCs w:val="24"/>
        </w:rPr>
        <w:t xml:space="preserve"> 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             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471A28">
        <w:rPr>
          <w:rFonts w:ascii="Comic Sans MS" w:hAnsi="Comic Sans MS"/>
          <w:sz w:val="24"/>
          <w:szCs w:val="24"/>
        </w:rPr>
        <w:t>………………………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yönler şablon.jpg" style="position:absolute;margin-left:59.25pt;margin-top:7pt;width:138.75pt;height:116.25pt;z-index:-251658240;visibility:visible">
            <v:imagedata r:id="rId7" o:title=""/>
          </v:shape>
        </w:pict>
      </w:r>
      <w:r w:rsidRPr="00471A28">
        <w:rPr>
          <w:rFonts w:ascii="Comic Sans MS" w:hAnsi="Comic Sans MS"/>
          <w:sz w:val="24"/>
          <w:szCs w:val="24"/>
        </w:rPr>
        <w:t xml:space="preserve"> ……………………                            ……………………..</w:t>
      </w:r>
    </w:p>
    <w:p w:rsidR="001E1972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………………..                                     ……………..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…………………….                          ………………………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                        ……………………..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2-Doğal ve beşeri unsurlara (çevreye) beşer tane örnek yazınız.</w:t>
      </w:r>
      <w:r w:rsidRPr="00471A28">
        <w:rPr>
          <w:rFonts w:ascii="Comic Sans MS" w:hAnsi="Comic Sans MS"/>
          <w:sz w:val="24"/>
          <w:szCs w:val="24"/>
        </w:rPr>
        <w:t xml:space="preserve"> 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  <w:u w:val="single"/>
        </w:rPr>
        <w:t>Doğal çevre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  <w:u w:val="single"/>
        </w:rPr>
        <w:t>Beşeri çevre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………………………..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………………………….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………………………..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………………………….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………………………..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………………………….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………………………..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………………………….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………………………..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………………………….</w:t>
      </w:r>
    </w:p>
    <w:p w:rsidR="001E1972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3-Aşağıdaki verilmiş olan telefon numaralarının ait olduğu kurumları yazınız.</w:t>
      </w:r>
      <w:r w:rsidRPr="00471A28">
        <w:rPr>
          <w:rFonts w:ascii="Comic Sans MS" w:hAnsi="Comic Sans MS"/>
          <w:sz w:val="24"/>
          <w:szCs w:val="24"/>
        </w:rPr>
        <w:t xml:space="preserve"> 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110:…………………………..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112:…………………………..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155:…………………………..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156:…………………………..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177:…………………………...</w:t>
      </w:r>
    </w:p>
    <w:p w:rsidR="001E1972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4-Kurtuluş Savaşı’nda batı cephesindeki savaşları sırasıyla yazınız.</w:t>
      </w:r>
      <w:r w:rsidRPr="00471A28">
        <w:rPr>
          <w:rFonts w:ascii="Comic Sans MS" w:hAnsi="Comic Sans MS"/>
          <w:sz w:val="24"/>
          <w:szCs w:val="24"/>
        </w:rPr>
        <w:t xml:space="preserve"> 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1- ………………………………………………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2-……………………………………………….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3-……………………………………………….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4-……………………………………………….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5-……………………………………………….</w:t>
      </w:r>
    </w:p>
    <w:p w:rsidR="001E1972" w:rsidRPr="00471A28" w:rsidRDefault="001E1972" w:rsidP="00A15F01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5</w:t>
      </w:r>
      <w:r w:rsidRPr="00471A28">
        <w:rPr>
          <w:rFonts w:ascii="Comic Sans MS" w:hAnsi="Comic Sans MS"/>
          <w:b/>
          <w:bCs/>
          <w:sz w:val="24"/>
          <w:szCs w:val="24"/>
        </w:rPr>
        <w:t>-</w:t>
      </w:r>
      <w:r>
        <w:rPr>
          <w:rFonts w:ascii="Comic Sans MS" w:hAnsi="Comic Sans MS"/>
          <w:b/>
          <w:bCs/>
          <w:sz w:val="24"/>
          <w:szCs w:val="24"/>
        </w:rPr>
        <w:t xml:space="preserve">Birinci Dünya Savaşı sonunda ülkemizin hangi tarafı işgal </w:t>
      </w:r>
      <w:r w:rsidRPr="005A284F">
        <w:rPr>
          <w:rFonts w:ascii="Comic Sans MS" w:hAnsi="Comic Sans MS"/>
          <w:b/>
          <w:bCs/>
          <w:sz w:val="24"/>
          <w:szCs w:val="24"/>
          <w:u w:val="single"/>
        </w:rPr>
        <w:t>edilmemiştir</w:t>
      </w:r>
      <w:r>
        <w:rPr>
          <w:rFonts w:ascii="Comic Sans MS" w:hAnsi="Comic Sans MS"/>
          <w:b/>
          <w:bCs/>
          <w:sz w:val="24"/>
          <w:szCs w:val="24"/>
        </w:rPr>
        <w:t xml:space="preserve"> 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Kuzey</w:t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 xml:space="preserve">B) </w:t>
      </w:r>
      <w:r>
        <w:rPr>
          <w:rFonts w:ascii="Comic Sans MS" w:hAnsi="Comic Sans MS"/>
          <w:sz w:val="24"/>
          <w:szCs w:val="24"/>
        </w:rPr>
        <w:t>Güney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Doğu</w:t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 xml:space="preserve">D) </w:t>
      </w:r>
      <w:r>
        <w:rPr>
          <w:rFonts w:ascii="Comic Sans MS" w:hAnsi="Comic Sans MS"/>
          <w:sz w:val="24"/>
          <w:szCs w:val="24"/>
        </w:rPr>
        <w:t>Batı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6</w:t>
      </w:r>
      <w:r w:rsidRPr="00471A28">
        <w:rPr>
          <w:rFonts w:ascii="Comic Sans MS" w:hAnsi="Comic Sans MS"/>
          <w:b/>
          <w:bCs/>
          <w:sz w:val="24"/>
          <w:szCs w:val="24"/>
        </w:rPr>
        <w:t>-</w:t>
      </w:r>
      <w:r w:rsidRPr="00471A28">
        <w:rPr>
          <w:rFonts w:ascii="Comic Sans MS" w:hAnsi="Comic Sans MS"/>
          <w:sz w:val="24"/>
          <w:szCs w:val="24"/>
        </w:rPr>
        <w:t xml:space="preserve"> Kurtuluş Savaşı sonra bazı illerimize göstermiş oldukları mücadelelerinden dolayı unvanlar verilmiştir.</w:t>
      </w: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Hangisi bu şehirlerden değildir?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Urfa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B) Antep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Maraş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Afyon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7</w:t>
      </w:r>
      <w:r w:rsidRPr="00471A28">
        <w:rPr>
          <w:rFonts w:ascii="Comic Sans MS" w:hAnsi="Comic Sans MS"/>
          <w:b/>
          <w:bCs/>
          <w:sz w:val="24"/>
          <w:szCs w:val="24"/>
        </w:rPr>
        <w:t>-Aşağıdakilerden hangisi akrabalarımız arasında yer almaz?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Amca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Dayı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Komşu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Dede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8</w:t>
      </w:r>
      <w:r w:rsidRPr="00471A28">
        <w:rPr>
          <w:rFonts w:ascii="Comic Sans MS" w:hAnsi="Comic Sans MS"/>
          <w:b/>
          <w:bCs/>
          <w:sz w:val="24"/>
          <w:szCs w:val="24"/>
        </w:rPr>
        <w:t>-Aşağıdakilerden hangisi tüm insanlarda farklıdır?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Soyadı</w:t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Doğum tarihi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Parmak izi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D) Baba adı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9</w:t>
      </w:r>
      <w:r w:rsidRPr="00471A28">
        <w:rPr>
          <w:rFonts w:ascii="Comic Sans MS" w:hAnsi="Comic Sans MS"/>
          <w:b/>
          <w:bCs/>
          <w:sz w:val="24"/>
          <w:szCs w:val="24"/>
        </w:rPr>
        <w:t>- Aşağıdakilerden hangisi yanlış bir bilgidir?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Atatürk, 19 Mayıs 1919’da S</w:t>
      </w:r>
      <w:r w:rsidRPr="00471A28">
        <w:rPr>
          <w:rFonts w:ascii="Comic Sans MS" w:hAnsi="Comic Sans MS"/>
          <w:sz w:val="24"/>
          <w:szCs w:val="24"/>
        </w:rPr>
        <w:t>amsun</w:t>
      </w:r>
      <w:r>
        <w:rPr>
          <w:rFonts w:ascii="Comic Sans MS" w:hAnsi="Comic Sans MS"/>
          <w:sz w:val="24"/>
          <w:szCs w:val="24"/>
        </w:rPr>
        <w:t>’</w:t>
      </w:r>
      <w:r w:rsidRPr="00471A28">
        <w:rPr>
          <w:rFonts w:ascii="Comic Sans MS" w:hAnsi="Comic Sans MS"/>
          <w:sz w:val="24"/>
          <w:szCs w:val="24"/>
        </w:rPr>
        <w:t>a çıktı.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29 Ekim 1923</w:t>
      </w:r>
      <w:r w:rsidRPr="00471A28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</w:t>
      </w:r>
      <w:r w:rsidRPr="00471A28">
        <w:rPr>
          <w:rFonts w:ascii="Comic Sans MS" w:hAnsi="Comic Sans MS"/>
          <w:sz w:val="24"/>
          <w:szCs w:val="24"/>
        </w:rPr>
        <w:t>e Cumhuriyet ilan edildi.</w:t>
      </w:r>
    </w:p>
    <w:p w:rsidR="001E1972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4 Eylül 1919’da Sivas’ta toplantı yapıldı.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D) </w:t>
      </w:r>
      <w:r>
        <w:rPr>
          <w:rFonts w:ascii="Comic Sans MS" w:hAnsi="Comic Sans MS"/>
          <w:sz w:val="24"/>
          <w:szCs w:val="24"/>
        </w:rPr>
        <w:t>23 Nisan 1920’de Kurtuluş Savaşı başladı.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10</w:t>
      </w:r>
      <w:r w:rsidRPr="00471A28">
        <w:rPr>
          <w:rFonts w:ascii="Comic Sans MS" w:hAnsi="Comic Sans MS"/>
          <w:b/>
          <w:bCs/>
          <w:sz w:val="24"/>
          <w:szCs w:val="24"/>
        </w:rPr>
        <w:t>-</w:t>
      </w:r>
      <w:r w:rsidRPr="00471A28">
        <w:rPr>
          <w:rFonts w:ascii="Comic Sans MS" w:hAnsi="Comic Sans MS"/>
          <w:sz w:val="24"/>
          <w:szCs w:val="24"/>
        </w:rPr>
        <w:t xml:space="preserve"> </w:t>
      </w:r>
      <w:r w:rsidRPr="00471A28">
        <w:rPr>
          <w:rFonts w:ascii="Comic Sans MS" w:hAnsi="Comic Sans MS"/>
          <w:sz w:val="24"/>
          <w:szCs w:val="24"/>
        </w:rPr>
        <w:tab/>
        <w:t>K= İlkokula başladım.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L= Askere gittim.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O= Emeklemeye başladım.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U= Ortaokula başladım.</w:t>
      </w: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 xml:space="preserve">Yukarıda yer alan ifadeleri kronolojik sıraya göre sıraladığımızda aşağıdakilerden </w:t>
      </w:r>
      <w:r>
        <w:rPr>
          <w:rFonts w:ascii="Comic Sans MS" w:hAnsi="Comic Sans MS"/>
          <w:b/>
          <w:bCs/>
          <w:sz w:val="24"/>
          <w:szCs w:val="24"/>
        </w:rPr>
        <w:t xml:space="preserve">kelimelerden </w:t>
      </w:r>
      <w:r w:rsidRPr="00471A28">
        <w:rPr>
          <w:rFonts w:ascii="Comic Sans MS" w:hAnsi="Comic Sans MS"/>
          <w:b/>
          <w:bCs/>
          <w:sz w:val="24"/>
          <w:szCs w:val="24"/>
        </w:rPr>
        <w:t>hangisi oluşur?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OKUL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OLUK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OKLU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KOLU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11</w:t>
      </w:r>
      <w:r w:rsidRPr="00471A28">
        <w:rPr>
          <w:rFonts w:ascii="Comic Sans MS" w:hAnsi="Comic Sans MS"/>
          <w:b/>
          <w:bCs/>
          <w:sz w:val="24"/>
          <w:szCs w:val="24"/>
        </w:rPr>
        <w:t>-Kurtuluş Savaşı’nda batı cephesindeki savaşlardan hangisi yenilgiyle sonuçlanmıştır?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Sakarya Savaşı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Büyük Taarruz </w:t>
      </w:r>
      <w:r w:rsidRPr="00471A28">
        <w:rPr>
          <w:rFonts w:ascii="Comic Sans MS" w:hAnsi="Comic Sans MS"/>
          <w:sz w:val="24"/>
          <w:szCs w:val="24"/>
        </w:rPr>
        <w:t>Savaşı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Kütahya-Eskişehir Savaşları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D) 1.İnönü Savaşı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12</w:t>
      </w:r>
      <w:r w:rsidRPr="00471A28">
        <w:rPr>
          <w:rFonts w:ascii="Comic Sans MS" w:hAnsi="Comic Sans MS"/>
          <w:b/>
          <w:bCs/>
          <w:sz w:val="24"/>
          <w:szCs w:val="24"/>
        </w:rPr>
        <w:t>-Aşağıdakilerden hangisi ara</w:t>
      </w:r>
      <w:r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471A28">
        <w:rPr>
          <w:rFonts w:ascii="Comic Sans MS" w:hAnsi="Comic Sans MS"/>
          <w:b/>
          <w:bCs/>
          <w:sz w:val="24"/>
          <w:szCs w:val="24"/>
        </w:rPr>
        <w:t>yönlerdendir?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Kuzey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B)Kuzeydoğu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Güney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D) Doğu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13</w:t>
      </w:r>
      <w:r w:rsidRPr="00471A28">
        <w:rPr>
          <w:rFonts w:ascii="Comic Sans MS" w:hAnsi="Comic Sans MS"/>
          <w:b/>
          <w:bCs/>
          <w:sz w:val="24"/>
          <w:szCs w:val="24"/>
        </w:rPr>
        <w:t xml:space="preserve">-Günümüzde </w:t>
      </w:r>
      <w:r w:rsidRPr="005A284F">
        <w:rPr>
          <w:rFonts w:ascii="Comic Sans MS" w:hAnsi="Comic Sans MS"/>
          <w:b/>
          <w:bCs/>
          <w:sz w:val="24"/>
          <w:szCs w:val="24"/>
          <w:u w:val="single"/>
        </w:rPr>
        <w:t>en doğru ve güvenilir</w:t>
      </w:r>
      <w:r w:rsidRPr="00471A28">
        <w:rPr>
          <w:rFonts w:ascii="Comic Sans MS" w:hAnsi="Comic Sans MS"/>
          <w:b/>
          <w:bCs/>
          <w:sz w:val="24"/>
          <w:szCs w:val="24"/>
        </w:rPr>
        <w:t xml:space="preserve"> yön bulma</w:t>
      </w:r>
      <w:r w:rsidRPr="00471A28">
        <w:rPr>
          <w:rFonts w:ascii="Comic Sans MS" w:hAnsi="Comic Sans MS"/>
          <w:sz w:val="24"/>
          <w:szCs w:val="24"/>
        </w:rPr>
        <w:t xml:space="preserve"> </w:t>
      </w:r>
      <w:r w:rsidRPr="005A284F">
        <w:rPr>
          <w:rFonts w:ascii="Comic Sans MS" w:hAnsi="Comic Sans MS"/>
          <w:b/>
          <w:sz w:val="24"/>
          <w:szCs w:val="24"/>
        </w:rPr>
        <w:t>yöntemi aşağıdakilerden hangisidir?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Kutup yıldızı</w:t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Pusula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Karınca yuvaları</w:t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Ağaç yosunları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14</w:t>
      </w:r>
      <w:r w:rsidRPr="00471A28">
        <w:rPr>
          <w:rFonts w:ascii="Comic Sans MS" w:hAnsi="Comic Sans MS"/>
          <w:b/>
          <w:bCs/>
          <w:sz w:val="24"/>
          <w:szCs w:val="24"/>
        </w:rPr>
        <w:t>-Aşağıdakilerden hangisi doğal afet değildir?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Deprem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Sel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Heyelan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Göçük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15</w:t>
      </w:r>
      <w:r w:rsidRPr="00471A28">
        <w:rPr>
          <w:rFonts w:ascii="Comic Sans MS" w:hAnsi="Comic Sans MS"/>
          <w:b/>
          <w:bCs/>
          <w:sz w:val="24"/>
          <w:szCs w:val="24"/>
        </w:rPr>
        <w:t>- Bir yerin kuş bakışı görünüşünün kabataslak, ölçüsüz olarak çizilmesine ne denir?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Kroki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B) Harita</w:t>
      </w:r>
    </w:p>
    <w:p w:rsidR="001E1972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Plan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D) Atlas</w:t>
      </w:r>
    </w:p>
    <w:p w:rsidR="001E1972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16</w:t>
      </w:r>
      <w:r w:rsidRPr="00471A28">
        <w:rPr>
          <w:rFonts w:ascii="Comic Sans MS" w:hAnsi="Comic Sans MS"/>
          <w:b/>
          <w:bCs/>
          <w:sz w:val="24"/>
          <w:szCs w:val="24"/>
        </w:rPr>
        <w:t>- Sınavdan yüz alan bir öğrencinin yaşadığı duygu aşağıdakilerden hangisi olur?</w:t>
      </w: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Panik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Korku</w:t>
      </w:r>
    </w:p>
    <w:p w:rsidR="001E1972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Sevinç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Üzüntü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</w:p>
    <w:p w:rsidR="001E1972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17</w:t>
      </w:r>
      <w:r w:rsidRPr="00471A28">
        <w:rPr>
          <w:rFonts w:ascii="Comic Sans MS" w:hAnsi="Comic Sans MS"/>
          <w:b/>
          <w:bCs/>
          <w:sz w:val="24"/>
          <w:szCs w:val="24"/>
        </w:rPr>
        <w:t xml:space="preserve">- Aşağıdakilerden hangisi Atatürk’ün kişisel özelliklerinden biri </w:t>
      </w:r>
      <w:r w:rsidRPr="005A284F">
        <w:rPr>
          <w:rFonts w:ascii="Comic Sans MS" w:hAnsi="Comic Sans MS"/>
          <w:b/>
          <w:bCs/>
          <w:sz w:val="24"/>
          <w:szCs w:val="24"/>
          <w:u w:val="single"/>
        </w:rPr>
        <w:t>olamaz</w:t>
      </w:r>
      <w:r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471A28">
        <w:rPr>
          <w:rFonts w:ascii="Comic Sans MS" w:hAnsi="Comic Sans MS"/>
          <w:b/>
          <w:bCs/>
          <w:sz w:val="24"/>
          <w:szCs w:val="24"/>
        </w:rPr>
        <w:t>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İleri görüşlülüğü</w:t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Vatanseverliği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Yöneticiliği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Vurdumduymazlığı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18</w:t>
      </w:r>
      <w:r w:rsidRPr="00471A28">
        <w:rPr>
          <w:rFonts w:ascii="Comic Sans MS" w:hAnsi="Comic Sans MS"/>
          <w:b/>
          <w:bCs/>
          <w:sz w:val="24"/>
          <w:szCs w:val="24"/>
        </w:rPr>
        <w:t>- Aşağıdakilerden hangisi kültürel öğelerimizden biri olamaz?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Bayramlarımız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Pr="00471A28">
        <w:rPr>
          <w:rFonts w:ascii="Comic Sans MS" w:hAnsi="Comic Sans MS"/>
          <w:sz w:val="24"/>
          <w:szCs w:val="24"/>
        </w:rPr>
        <w:t>Noel bayramı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Düğünlerimiz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 xml:space="preserve">D) Asker </w:t>
      </w:r>
      <w:r>
        <w:rPr>
          <w:rFonts w:ascii="Comic Sans MS" w:hAnsi="Comic Sans MS"/>
          <w:sz w:val="24"/>
          <w:szCs w:val="24"/>
        </w:rPr>
        <w:t>uğurlama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19</w:t>
      </w:r>
      <w:r w:rsidRPr="00471A28">
        <w:rPr>
          <w:rFonts w:ascii="Comic Sans MS" w:hAnsi="Comic Sans MS"/>
          <w:b/>
          <w:bCs/>
          <w:sz w:val="24"/>
          <w:szCs w:val="24"/>
        </w:rPr>
        <w:t>-Aşağıdakilerden hangisinin deprem ilk yardım çantasında bulunmasına gerek yoktur?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El feneri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Su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Düdük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Kola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F17BE2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20- </w:t>
      </w:r>
      <w:r w:rsidRPr="005A284F">
        <w:rPr>
          <w:rFonts w:ascii="Comic Sans MS" w:hAnsi="Comic Sans MS"/>
          <w:b/>
          <w:sz w:val="24"/>
          <w:szCs w:val="24"/>
        </w:rPr>
        <w:t>Aşağıya yön bulma yöntemlerini ve hangi yönleri göster</w:t>
      </w:r>
      <w:r>
        <w:rPr>
          <w:rFonts w:ascii="Comic Sans MS" w:hAnsi="Comic Sans MS"/>
          <w:b/>
          <w:sz w:val="24"/>
          <w:szCs w:val="24"/>
        </w:rPr>
        <w:t>d</w:t>
      </w:r>
      <w:r w:rsidRPr="005A284F">
        <w:rPr>
          <w:rFonts w:ascii="Comic Sans MS" w:hAnsi="Comic Sans MS"/>
          <w:b/>
          <w:sz w:val="24"/>
          <w:szCs w:val="24"/>
        </w:rPr>
        <w:t>iğini karşılarına yazınız.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 id="Resim 1" o:spid="_x0000_s1027" type="#_x0000_t75" style="position:absolute;margin-left:1.1pt;margin-top:6.05pt;width:268.5pt;height:252.75pt;z-index:-251657216;visibility:visible">
            <v:imagedata r:id="rId8" o:title=""/>
          </v:shape>
        </w:pic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  <w:hyperlink r:id="rId9" w:history="1">
        <w:r w:rsidRPr="000A2BA1">
          <w:rPr>
            <w:rStyle w:val="Hyperlink"/>
            <w:rFonts w:ascii="Comic Sans MS" w:hAnsi="Comic Sans MS"/>
            <w:b/>
            <w:sz w:val="24"/>
            <w:szCs w:val="24"/>
          </w:rPr>
          <w:t>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1E1972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</w:p>
    <w:p w:rsidR="001E1972" w:rsidRPr="00DE07BF" w:rsidRDefault="001E1972" w:rsidP="00DE07BF">
      <w:pPr>
        <w:pStyle w:val="NoSpacing"/>
        <w:jc w:val="right"/>
        <w:rPr>
          <w:rFonts w:ascii="Comic Sans MS" w:hAnsi="Comic Sans MS"/>
          <w:b/>
          <w:sz w:val="24"/>
          <w:szCs w:val="24"/>
        </w:rPr>
      </w:pPr>
      <w:r w:rsidRPr="00DE07BF">
        <w:rPr>
          <w:rFonts w:ascii="Comic Sans MS" w:hAnsi="Comic Sans MS"/>
          <w:b/>
          <w:sz w:val="24"/>
          <w:szCs w:val="24"/>
        </w:rPr>
        <w:t>Her Soru 5 Puandır.</w:t>
      </w:r>
    </w:p>
    <w:p w:rsidR="001E1972" w:rsidRPr="00471A28" w:rsidRDefault="001E1972" w:rsidP="00BC119F">
      <w:pPr>
        <w:pStyle w:val="NoSpacing"/>
        <w:ind w:left="-284" w:hanging="284"/>
        <w:rPr>
          <w:rFonts w:ascii="Comic Sans MS" w:hAnsi="Comic Sans MS"/>
          <w:sz w:val="24"/>
          <w:szCs w:val="24"/>
        </w:rPr>
      </w:pPr>
    </w:p>
    <w:p w:rsidR="001E1972" w:rsidRPr="00471A28" w:rsidRDefault="001E1972" w:rsidP="00FE044C">
      <w:pPr>
        <w:pStyle w:val="NoSpacing"/>
        <w:jc w:val="right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…………………………..</w:t>
      </w:r>
    </w:p>
    <w:p w:rsidR="001E1972" w:rsidRPr="00471A28" w:rsidRDefault="001E1972" w:rsidP="00FE044C">
      <w:pPr>
        <w:pStyle w:val="NoSpacing"/>
        <w:jc w:val="right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Sınıf Öğretmeni</w:t>
      </w:r>
    </w:p>
    <w:p w:rsidR="001E1972" w:rsidRPr="00471A28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p w:rsidR="001E1972" w:rsidRDefault="001E1972" w:rsidP="00F17BE2">
      <w:pPr>
        <w:pStyle w:val="NoSpacing"/>
        <w:rPr>
          <w:rFonts w:ascii="Comic Sans MS" w:hAnsi="Comic Sans MS"/>
          <w:sz w:val="24"/>
          <w:szCs w:val="24"/>
        </w:rPr>
      </w:pPr>
    </w:p>
    <w:sectPr w:rsidR="001E1972" w:rsidSect="005A284F">
      <w:type w:val="continuous"/>
      <w:pgSz w:w="11906" w:h="16838"/>
      <w:pgMar w:top="720" w:right="282" w:bottom="426" w:left="720" w:header="142" w:footer="708" w:gutter="0"/>
      <w:cols w:num="2" w:sep="1" w:space="15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972" w:rsidRDefault="001E1972" w:rsidP="00471A28">
      <w:pPr>
        <w:spacing w:after="0" w:line="240" w:lineRule="auto"/>
      </w:pPr>
      <w:r>
        <w:separator/>
      </w:r>
    </w:p>
  </w:endnote>
  <w:endnote w:type="continuationSeparator" w:id="0">
    <w:p w:rsidR="001E1972" w:rsidRDefault="001E1972" w:rsidP="00471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972" w:rsidRDefault="001E1972" w:rsidP="00471A28">
      <w:pPr>
        <w:spacing w:after="0" w:line="240" w:lineRule="auto"/>
      </w:pPr>
      <w:r>
        <w:separator/>
      </w:r>
    </w:p>
  </w:footnote>
  <w:footnote w:type="continuationSeparator" w:id="0">
    <w:p w:rsidR="001E1972" w:rsidRDefault="001E1972" w:rsidP="00471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972" w:rsidRDefault="001E1972" w:rsidP="00471A28">
    <w:pPr>
      <w:pStyle w:val="Header"/>
      <w:jc w:val="right"/>
    </w:pPr>
    <w:r>
      <w:rPr>
        <w:rFonts w:ascii="Comic Sans MS" w:hAnsi="Comic Sans MS"/>
        <w:sz w:val="24"/>
        <w:szCs w:val="24"/>
      </w:rPr>
      <w:t>16/01</w:t>
    </w:r>
    <w:r w:rsidRPr="004A3D32">
      <w:rPr>
        <w:rFonts w:ascii="Comic Sans MS" w:hAnsi="Comic Sans MS"/>
        <w:sz w:val="24"/>
        <w:szCs w:val="24"/>
      </w:rPr>
      <w:t>/201</w:t>
    </w:r>
    <w:r>
      <w:rPr>
        <w:rFonts w:ascii="Comic Sans MS" w:hAnsi="Comic Sans MS"/>
        <w:sz w:val="24"/>
        <w:szCs w:val="24"/>
      </w:rPr>
      <w:t>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F01"/>
    <w:rsid w:val="000A2BA1"/>
    <w:rsid w:val="000C5A13"/>
    <w:rsid w:val="0010459F"/>
    <w:rsid w:val="00107736"/>
    <w:rsid w:val="0016087E"/>
    <w:rsid w:val="001E1972"/>
    <w:rsid w:val="00312E62"/>
    <w:rsid w:val="00391D79"/>
    <w:rsid w:val="00397C88"/>
    <w:rsid w:val="003D7E31"/>
    <w:rsid w:val="003E5926"/>
    <w:rsid w:val="00471A28"/>
    <w:rsid w:val="00472CDC"/>
    <w:rsid w:val="004A3D32"/>
    <w:rsid w:val="0056114D"/>
    <w:rsid w:val="005A284F"/>
    <w:rsid w:val="0064272F"/>
    <w:rsid w:val="006A3FE8"/>
    <w:rsid w:val="00791185"/>
    <w:rsid w:val="007D18B7"/>
    <w:rsid w:val="00860EA4"/>
    <w:rsid w:val="008D6009"/>
    <w:rsid w:val="0099761B"/>
    <w:rsid w:val="009A6D79"/>
    <w:rsid w:val="009B27D5"/>
    <w:rsid w:val="00A15F01"/>
    <w:rsid w:val="00B83130"/>
    <w:rsid w:val="00BC119F"/>
    <w:rsid w:val="00C369E9"/>
    <w:rsid w:val="00C415DD"/>
    <w:rsid w:val="00CA4110"/>
    <w:rsid w:val="00CC7CF8"/>
    <w:rsid w:val="00CF22AD"/>
    <w:rsid w:val="00DC25E3"/>
    <w:rsid w:val="00DD240A"/>
    <w:rsid w:val="00DD2640"/>
    <w:rsid w:val="00DE07BF"/>
    <w:rsid w:val="00E328CA"/>
    <w:rsid w:val="00F12477"/>
    <w:rsid w:val="00F17BE2"/>
    <w:rsid w:val="00F25292"/>
    <w:rsid w:val="00F337B0"/>
    <w:rsid w:val="00F611B6"/>
    <w:rsid w:val="00FD33AD"/>
    <w:rsid w:val="00FE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00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15F01"/>
  </w:style>
  <w:style w:type="paragraph" w:styleId="BalloonText">
    <w:name w:val="Balloon Text"/>
    <w:basedOn w:val="Normal"/>
    <w:link w:val="BalloonTextChar"/>
    <w:uiPriority w:val="99"/>
    <w:semiHidden/>
    <w:rsid w:val="00A15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5F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71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71A2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71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71A28"/>
    <w:rPr>
      <w:rFonts w:cs="Times New Roman"/>
    </w:rPr>
  </w:style>
  <w:style w:type="table" w:styleId="TableGrid">
    <w:name w:val="Table Grid"/>
    <w:basedOn w:val="TableNormal"/>
    <w:uiPriority w:val="99"/>
    <w:rsid w:val="005A284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A6D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74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509</Words>
  <Characters>2907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3.sınav</dc:title>
  <dc:subject>sosyal</dc:subject>
  <dc:creator>www.sorubak.com; Ekol</dc:creator>
  <cp:keywords>www.sorubak.com</cp:keywords>
  <dc:description/>
  <cp:lastModifiedBy>edanur</cp:lastModifiedBy>
  <cp:revision>11</cp:revision>
  <dcterms:created xsi:type="dcterms:W3CDTF">2014-01-13T20:25:00Z</dcterms:created>
  <dcterms:modified xsi:type="dcterms:W3CDTF">2015-01-06T19:25:00Z</dcterms:modified>
</cp:coreProperties>
</file>