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EF" w:rsidRPr="00396504" w:rsidRDefault="004718EF" w:rsidP="00645EDE">
      <w:pPr>
        <w:spacing w:after="0"/>
        <w:rPr>
          <w:rFonts w:ascii="Comic Sans MS" w:hAnsi="Comic Sans MS"/>
          <w:b/>
          <w:sz w:val="20"/>
          <w:szCs w:val="20"/>
        </w:rPr>
      </w:pPr>
      <w:r w:rsidRPr="00396504">
        <w:rPr>
          <w:rFonts w:ascii="Comic Sans MS" w:hAnsi="Comic Sans MS"/>
          <w:b/>
          <w:sz w:val="20"/>
          <w:szCs w:val="20"/>
        </w:rPr>
        <w:t>Çatova İlkokulu 4/B Sınıfı Sosyal Bilgiler 2014/2015 1.Dönem 2.Yazılısı</w:t>
      </w:r>
    </w:p>
    <w:p w:rsidR="004718EF" w:rsidRPr="00396504" w:rsidRDefault="004718EF" w:rsidP="0032140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96"/>
      </w:tblGrid>
      <w:tr w:rsidR="004718EF" w:rsidRPr="00984269" w:rsidTr="00984269">
        <w:tc>
          <w:tcPr>
            <w:tcW w:w="7196" w:type="dxa"/>
            <w:shd w:val="clear" w:color="auto" w:fill="DAEEF3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 xml:space="preserve">Mustafa Kemal 19 Mayıs 1919 tarihinde Samsun’a gitmiştir. </w:t>
            </w:r>
          </w:p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Milli mücadelenin başlaması için bazı şehirlere gitmiş ve toplantılara katılmıştır.Bu toplantıların sonucunca TBMM açılmıştır.</w:t>
            </w:r>
          </w:p>
        </w:tc>
      </w:tr>
    </w:tbl>
    <w:p w:rsidR="004718EF" w:rsidRPr="00396504" w:rsidRDefault="004718EF" w:rsidP="00321408">
      <w:pPr>
        <w:spacing w:after="0"/>
        <w:rPr>
          <w:rFonts w:ascii="Comic Sans MS" w:hAnsi="Comic Sans MS"/>
          <w:sz w:val="10"/>
          <w:szCs w:val="10"/>
        </w:rPr>
      </w:pPr>
    </w:p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1-Aşağıdakilerden hangisi Mustafa Kemal’in Milli Mücadeleyi başlatmak için gittiği şehirlerden biri </w:t>
      </w:r>
      <w:r w:rsidRPr="00396504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>A-Sivas              B-Kahramanmaraş              C-Ankara            D-Erzurum</w:t>
      </w:r>
    </w:p>
    <w:p w:rsidR="004718EF" w:rsidRPr="00396504" w:rsidRDefault="004718EF" w:rsidP="0032140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Ind w:w="392" w:type="dxa"/>
        <w:tblLook w:val="00A0"/>
      </w:tblPr>
      <w:tblGrid>
        <w:gridCol w:w="577"/>
        <w:gridCol w:w="1691"/>
        <w:gridCol w:w="1843"/>
      </w:tblGrid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984269">
              <w:rPr>
                <w:rFonts w:ascii="Comic Sans MS" w:hAnsi="Comic Sans MS"/>
                <w:sz w:val="20"/>
                <w:szCs w:val="20"/>
                <w:u w:val="single"/>
              </w:rPr>
              <w:t>Şehir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  <w:u w:val="single"/>
              </w:rPr>
            </w:pPr>
            <w:r w:rsidRPr="00984269">
              <w:rPr>
                <w:rFonts w:ascii="Comic Sans MS" w:hAnsi="Comic Sans MS"/>
                <w:sz w:val="20"/>
                <w:szCs w:val="20"/>
                <w:u w:val="single"/>
              </w:rPr>
              <w:t>Ülke</w:t>
            </w:r>
          </w:p>
        </w:tc>
      </w:tr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 xml:space="preserve"> I</w:t>
            </w: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Antep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Fransa</w:t>
            </w:r>
          </w:p>
        </w:tc>
      </w:tr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İstanbul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İngiltere</w:t>
            </w:r>
          </w:p>
        </w:tc>
      </w:tr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İzmir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Amerika</w:t>
            </w:r>
          </w:p>
        </w:tc>
      </w:tr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Kars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Ermenistan</w:t>
            </w:r>
          </w:p>
        </w:tc>
      </w:tr>
    </w:tbl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i/>
          <w:sz w:val="20"/>
          <w:szCs w:val="20"/>
        </w:rPr>
        <w:t xml:space="preserve">2-Mondros Ateşkes Anlaşması ile düşman devletler birçok şehrimizi işgal etmişlerdir. </w:t>
      </w:r>
      <w:r w:rsidRPr="00396504">
        <w:rPr>
          <w:rFonts w:ascii="Comic Sans MS" w:hAnsi="Comic Sans MS"/>
          <w:sz w:val="20"/>
          <w:szCs w:val="20"/>
        </w:rPr>
        <w:t xml:space="preserve">Yukarıdaki tabloda işgal edilen ve işgal eden devletler eşleştirilmiştir. Buna göre hangisindeki eşleştirme </w:t>
      </w:r>
      <w:r w:rsidRPr="0039650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>A-I                          B-II                         C-III                        D-IV</w:t>
      </w:r>
    </w:p>
    <w:p w:rsidR="004718EF" w:rsidRPr="00396504" w:rsidRDefault="004718EF" w:rsidP="0032140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Look w:val="00A0"/>
      </w:tblPr>
      <w:tblGrid>
        <w:gridCol w:w="5070"/>
        <w:gridCol w:w="2664"/>
      </w:tblGrid>
      <w:tr w:rsidR="004718EF" w:rsidRPr="00984269" w:rsidTr="00984269">
        <w:tc>
          <w:tcPr>
            <w:tcW w:w="5070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 xml:space="preserve">3-Yandaki resimde gösterilen </w:t>
            </w:r>
            <w:r w:rsidRPr="00984269">
              <w:rPr>
                <w:rFonts w:ascii="Comic Sans MS" w:hAnsi="Comic Sans MS"/>
                <w:b/>
                <w:sz w:val="20"/>
                <w:szCs w:val="20"/>
                <w:u w:val="single"/>
              </w:rPr>
              <w:t>ata sporumuz</w:t>
            </w:r>
            <w:r w:rsidRPr="00984269"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A-Cirit                                      B-Futbol</w:t>
            </w:r>
          </w:p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 xml:space="preserve">C-Yağlı Güreş                            D-Boks </w:t>
            </w:r>
          </w:p>
        </w:tc>
        <w:tc>
          <w:tcPr>
            <w:tcW w:w="2664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www.kirkpinar.com/galeri/gl_32.jpg" style="width:120pt;height:59.25pt;visibility:visible">
                  <v:imagedata r:id="rId6" o:title=""/>
                </v:shape>
              </w:pict>
            </w:r>
          </w:p>
        </w:tc>
      </w:tr>
    </w:tbl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</w:p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4-Aile tarihimizi daha iyi öğrenmek için soy ağaçlarından faydalanırız.Buna göre aile soy ağacı ile ilgili olarak verilen bilgilerden hangisi </w:t>
      </w:r>
      <w:r w:rsidRPr="00396504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A-Soy ağacında bayanlar gösterilmez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96504">
        <w:rPr>
          <w:rFonts w:ascii="Comic Sans MS" w:hAnsi="Comic Sans MS"/>
          <w:sz w:val="20"/>
          <w:szCs w:val="20"/>
        </w:rPr>
        <w:t>B-Soy ağacına komşular da yazılır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>C-Soy ağacına sadece yaşayanlar yazılır</w:t>
      </w:r>
      <w:r>
        <w:rPr>
          <w:rFonts w:ascii="Comic Sans MS" w:hAnsi="Comic Sans MS"/>
          <w:sz w:val="20"/>
          <w:szCs w:val="20"/>
        </w:rPr>
        <w:t xml:space="preserve">        D-Soy ağacında akrabalarımız yer alır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0"/>
      </w:tblGrid>
      <w:tr w:rsidR="004718EF" w:rsidRPr="00984269" w:rsidTr="00984269">
        <w:tc>
          <w:tcPr>
            <w:tcW w:w="7937" w:type="dxa"/>
            <w:shd w:val="clear" w:color="auto" w:fill="FDE9D9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(1) Mustafa Kemal ilk okulu Şemsi Efendi okulunda bitirmiştir. (2) Selanik Askeri orta okulunu gitmiştir.(3)İstanbul Harp Okulunu bitirmiştir. (4) Mustafa Kemal eğitim hayatını bitirerek 1905 yılında öğretmenliğe başlamıştır.</w:t>
            </w:r>
          </w:p>
        </w:tc>
      </w:tr>
    </w:tbl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5-Yukarıda Mustafa Kemal Atatürk’ün eğitim hayatı ile ilgili bilgiler verilmiştir. Buna göre hangi numaralı cümle </w:t>
      </w:r>
      <w:r w:rsidRPr="00FE07D6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                           B-2                             C-3                         D-4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</w:p>
    <w:p w:rsidR="004718EF" w:rsidRPr="00FE07D6" w:rsidRDefault="004718EF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I-Görüşme bittikten sonra cevapları düzenleriz</w:t>
      </w:r>
    </w:p>
    <w:p w:rsidR="004718EF" w:rsidRPr="00FE07D6" w:rsidRDefault="004718EF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II-Görüşeceğimiz kişi ile ilgili anlaşılır sorular hazırlarız</w:t>
      </w:r>
    </w:p>
    <w:p w:rsidR="004718EF" w:rsidRPr="00FE07D6" w:rsidRDefault="004718EF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III-Görüşeceğimiz kişiyi belirleriz ve ondan görüşmek için izin isteriz</w:t>
      </w:r>
    </w:p>
    <w:p w:rsidR="004718EF" w:rsidRPr="00FE07D6" w:rsidRDefault="004718EF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IV-Sorduğumuz soruları ses kayıt cihazları ile veya yazarak kaydederiz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6-Yukarıda sözlü tarih çalışması sırasında yapılması gerekenler verilmiştir. Buna göre yukarıda verilenlerin </w:t>
      </w:r>
      <w:r w:rsidRPr="00FE07D6">
        <w:rPr>
          <w:rFonts w:ascii="Comic Sans MS" w:hAnsi="Comic Sans MS"/>
          <w:b/>
          <w:sz w:val="20"/>
          <w:szCs w:val="20"/>
          <w:u w:val="single"/>
        </w:rPr>
        <w:t>doğru sıralaması</w:t>
      </w:r>
      <w:r>
        <w:rPr>
          <w:rFonts w:ascii="Comic Sans MS" w:hAnsi="Comic Sans MS"/>
          <w:sz w:val="20"/>
          <w:szCs w:val="20"/>
        </w:rPr>
        <w:t xml:space="preserve"> hangi seçenekte verilmiştir?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A-II-IV-III-I          B-IV-III-II-I           C-I-II-III-IV          D-III-II-IV-I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Milli kültürümüzle ilgili verilen bilgilerden hangisi </w:t>
      </w:r>
      <w:r w:rsidRPr="0016498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A-Büyüklerimizin çocukluklarında oynadıkları oyunları artık hiçbir çocuk oynamıyor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B-Nasrettin Hoca ve Keloğlan milli kültürümüze ait karakterlerdir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C-Ebru sanatı ve bakır işlemeciliği günümüzde de yapılan el sanatlarındandır</w:t>
      </w:r>
    </w:p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D-Bayramlarda büyüklerimizin ellerinden öperiz</w:t>
      </w:r>
    </w:p>
    <w:p w:rsidR="004718EF" w:rsidRPr="001354CD" w:rsidRDefault="004718EF" w:rsidP="00321408">
      <w:pPr>
        <w:spacing w:after="0"/>
        <w:rPr>
          <w:rFonts w:ascii="Comic Sans MS" w:hAnsi="Comic Sans MS"/>
          <w:sz w:val="10"/>
          <w:szCs w:val="10"/>
        </w:rPr>
      </w:pPr>
    </w:p>
    <w:p w:rsidR="004718EF" w:rsidRPr="00164987" w:rsidRDefault="004718EF" w:rsidP="0016498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164987">
        <w:rPr>
          <w:rFonts w:ascii="Comic Sans MS" w:hAnsi="Comic Sans MS"/>
        </w:rPr>
        <w:t xml:space="preserve"> </w:t>
      </w:r>
      <w:r w:rsidRPr="00164987">
        <w:rPr>
          <w:rFonts w:ascii="Comic Sans MS" w:hAnsi="Comic Sans MS"/>
          <w:sz w:val="20"/>
          <w:szCs w:val="20"/>
        </w:rPr>
        <w:t xml:space="preserve">Milli Mücadele </w:t>
      </w:r>
      <w:r>
        <w:rPr>
          <w:rFonts w:ascii="Comic Sans MS" w:hAnsi="Comic Sans MS"/>
          <w:sz w:val="20"/>
          <w:szCs w:val="20"/>
        </w:rPr>
        <w:t xml:space="preserve">( Kurtuluş Savaşı ) </w:t>
      </w:r>
      <w:r w:rsidRPr="00164987">
        <w:rPr>
          <w:rFonts w:ascii="Comic Sans MS" w:hAnsi="Comic Sans MS"/>
          <w:sz w:val="20"/>
          <w:szCs w:val="20"/>
        </w:rPr>
        <w:t xml:space="preserve">aşağıdaki olaylardan hangisi ile </w:t>
      </w:r>
      <w:r w:rsidRPr="001C331A">
        <w:rPr>
          <w:rFonts w:ascii="Comic Sans MS" w:hAnsi="Comic Sans MS"/>
          <w:b/>
          <w:sz w:val="20"/>
          <w:szCs w:val="20"/>
          <w:u w:val="single"/>
        </w:rPr>
        <w:t>başlamıştır?</w:t>
      </w:r>
    </w:p>
    <w:p w:rsidR="004718EF" w:rsidRPr="00164987" w:rsidRDefault="004718EF" w:rsidP="00164987">
      <w:pPr>
        <w:spacing w:after="0"/>
        <w:rPr>
          <w:rFonts w:ascii="Comic Sans MS" w:hAnsi="Comic Sans MS"/>
          <w:sz w:val="20"/>
          <w:szCs w:val="20"/>
        </w:rPr>
      </w:pPr>
      <w:r w:rsidRPr="00164987">
        <w:rPr>
          <w:rFonts w:ascii="Comic Sans MS" w:hAnsi="Comic Sans MS"/>
          <w:sz w:val="20"/>
          <w:szCs w:val="20"/>
        </w:rPr>
        <w:t>A-Çanakkale Savaşı’nın kazanılması ile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164987">
        <w:rPr>
          <w:rFonts w:ascii="Comic Sans MS" w:hAnsi="Comic Sans MS"/>
          <w:sz w:val="20"/>
          <w:szCs w:val="20"/>
        </w:rPr>
        <w:t>B-Sivas Kongresinin toplanması ile</w:t>
      </w:r>
    </w:p>
    <w:p w:rsidR="004718EF" w:rsidRPr="00164987" w:rsidRDefault="004718EF" w:rsidP="00164987">
      <w:pPr>
        <w:spacing w:after="0"/>
        <w:rPr>
          <w:rFonts w:ascii="Comic Sans MS" w:hAnsi="Comic Sans MS"/>
          <w:sz w:val="20"/>
          <w:szCs w:val="20"/>
        </w:rPr>
      </w:pPr>
      <w:r w:rsidRPr="00164987">
        <w:rPr>
          <w:rFonts w:ascii="Comic Sans MS" w:hAnsi="Comic Sans MS"/>
          <w:sz w:val="20"/>
          <w:szCs w:val="20"/>
        </w:rPr>
        <w:t xml:space="preserve">C-Mustafa Kemal’in Samsun’a </w:t>
      </w:r>
      <w:r>
        <w:rPr>
          <w:rFonts w:ascii="Comic Sans MS" w:hAnsi="Comic Sans MS"/>
          <w:sz w:val="20"/>
          <w:szCs w:val="20"/>
        </w:rPr>
        <w:t>gitmesi</w:t>
      </w:r>
      <w:r w:rsidRPr="00164987">
        <w:rPr>
          <w:rFonts w:ascii="Comic Sans MS" w:hAnsi="Comic Sans MS"/>
          <w:sz w:val="20"/>
          <w:szCs w:val="20"/>
        </w:rPr>
        <w:t xml:space="preserve"> ile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164987">
        <w:rPr>
          <w:rFonts w:ascii="Comic Sans MS" w:hAnsi="Comic Sans MS"/>
          <w:sz w:val="20"/>
          <w:szCs w:val="20"/>
        </w:rPr>
        <w:t>D-Cumhuriyetin kurulması ile</w:t>
      </w:r>
    </w:p>
    <w:p w:rsidR="004718EF" w:rsidRPr="001354CD" w:rsidRDefault="004718EF" w:rsidP="00321408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9-Aşağıdakilerden hangisi Mustafa Kemal’in katıldığı savaşlardan biri </w:t>
      </w:r>
      <w:r w:rsidRPr="0016498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A-Çanakkale Savaşı                                        B-Sakarya Savaşı 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C-İstanbul’un Fethi                                        D-Başkomutanlık Meydan Savaşı</w:t>
      </w:r>
    </w:p>
    <w:p w:rsidR="004718EF" w:rsidRPr="001354CD" w:rsidRDefault="004718EF" w:rsidP="00321408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10-Aşağıdakilerden hangisi dedelerimizin geçmişte oynadığı oyunlardan </w:t>
      </w:r>
      <w:r w:rsidRPr="001C331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A-Bilgisayar oyunları         B-Saklambaç             C-çelik çomak           D-Körebe</w:t>
      </w:r>
    </w:p>
    <w:p w:rsidR="004718EF" w:rsidRPr="001354CD" w:rsidRDefault="004718EF" w:rsidP="0032140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86"/>
        <w:gridCol w:w="3582"/>
      </w:tblGrid>
      <w:tr w:rsidR="004718EF" w:rsidRPr="00984269" w:rsidTr="00984269">
        <w:tc>
          <w:tcPr>
            <w:tcW w:w="4086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i/>
                <w:sz w:val="20"/>
                <w:szCs w:val="20"/>
              </w:rPr>
            </w:pPr>
            <w:r w:rsidRPr="00984269">
              <w:rPr>
                <w:noProof/>
                <w:lang w:eastAsia="tr-TR"/>
              </w:rPr>
              <w:pict>
                <v:shape id="Resim 7" o:spid="_x0000_i1026" type="#_x0000_t75" alt="http://www.alasayvan.com/attachments/cumhuriyet-tarihi-9923d1399450661/anakkale-sava-nda-mermi-ta-yan-kad-nlar.jpg" style="width:192pt;height:64.5pt;visibility:visible">
                  <v:imagedata r:id="rId7" o:title=""/>
                </v:shape>
              </w:pict>
            </w:r>
          </w:p>
        </w:tc>
        <w:tc>
          <w:tcPr>
            <w:tcW w:w="3582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i/>
                <w:sz w:val="20"/>
                <w:szCs w:val="20"/>
              </w:rPr>
            </w:pPr>
            <w:r w:rsidRPr="00984269">
              <w:rPr>
                <w:noProof/>
                <w:lang w:eastAsia="tr-TR"/>
              </w:rPr>
              <w:pict>
                <v:shape id="Resim 4" o:spid="_x0000_i1027" type="#_x0000_t75" alt="http://www.sizinti.com.tr/images/konular/303/7.jpg" style="width:165pt;height:63.75pt;visibility:visible">
                  <v:imagedata r:id="rId8" o:title=""/>
                </v:shape>
              </w:pict>
            </w:r>
          </w:p>
        </w:tc>
      </w:tr>
    </w:tbl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11-Yukarıda milli mücadele dönemini anlatan resimler ile ilgili olarak aşağıdakilerden hangisini </w:t>
      </w:r>
      <w:r w:rsidRPr="005D2619">
        <w:rPr>
          <w:rFonts w:ascii="Comic Sans MS" w:hAnsi="Comic Sans MS"/>
          <w:b/>
          <w:sz w:val="20"/>
          <w:szCs w:val="20"/>
          <w:u w:val="single"/>
        </w:rPr>
        <w:t>söyleyemeyiz?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A-Kurtuluş Savaşının asıl kahramanları cephe gerisindeki kadınlardır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B-Milli mücadele yıllarında halkımız askerlerimize hiç yardım etmemiştir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C-Kurtuluş savaşı çok zor şartlar altında kazanılmıştır</w:t>
      </w:r>
    </w:p>
    <w:p w:rsidR="004718EF" w:rsidRPr="001354CD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D-Kurtuluş savaşında ordumuzun mermilerini kadınlar taşımıştır</w:t>
      </w:r>
    </w:p>
    <w:p w:rsidR="004718EF" w:rsidRPr="001C331A" w:rsidRDefault="004718EF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1C331A">
        <w:rPr>
          <w:rFonts w:ascii="Comic Sans MS" w:hAnsi="Comic Sans MS"/>
          <w:i/>
          <w:sz w:val="20"/>
          <w:szCs w:val="20"/>
        </w:rPr>
        <w:t>I-Her ülkenin milli kültürü aynıdır                     II-Kültürel öğeler zamanla değişir</w:t>
      </w:r>
    </w:p>
    <w:p w:rsidR="004718EF" w:rsidRPr="001C331A" w:rsidRDefault="004718EF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1C331A">
        <w:rPr>
          <w:rFonts w:ascii="Comic Sans MS" w:hAnsi="Comic Sans MS"/>
          <w:i/>
          <w:sz w:val="20"/>
          <w:szCs w:val="20"/>
        </w:rPr>
        <w:t xml:space="preserve">III-Gelenek ve göreneklerimizi korumalıyız      IV-Her yörenin kültürü farklıdır    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12-Yukarıda verilen bilgilerden hangisi </w:t>
      </w:r>
      <w:r w:rsidRPr="001C331A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A-I                          B-II                           C-III                          D-IV      </w:t>
      </w:r>
    </w:p>
    <w:p w:rsidR="004718EF" w:rsidRPr="00E63740" w:rsidRDefault="004718EF" w:rsidP="00321408">
      <w:pPr>
        <w:spacing w:after="0"/>
        <w:rPr>
          <w:rFonts w:ascii="Comic Sans MS" w:hAnsi="Comic Sans MS"/>
          <w:sz w:val="10"/>
          <w:szCs w:val="10"/>
        </w:rPr>
      </w:pPr>
    </w:p>
    <w:p w:rsidR="004718EF" w:rsidRPr="005D2619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13- </w:t>
      </w:r>
      <w:r w:rsidRPr="005D2619">
        <w:rPr>
          <w:rFonts w:ascii="Comic Sans MS" w:hAnsi="Comic Sans MS"/>
          <w:sz w:val="20"/>
          <w:szCs w:val="20"/>
        </w:rPr>
        <w:t xml:space="preserve">Aşağıdaki yemeklerden hangisi milli kültürümüze ait bir yiyecek </w:t>
      </w:r>
      <w:r w:rsidRPr="005D2619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 w:rsidRPr="005D2619">
        <w:rPr>
          <w:rFonts w:ascii="Comic Sans MS" w:hAnsi="Comic Sans MS"/>
          <w:sz w:val="20"/>
          <w:szCs w:val="20"/>
        </w:rPr>
        <w:t xml:space="preserve">A-baklava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5D2619">
        <w:rPr>
          <w:rFonts w:ascii="Comic Sans MS" w:hAnsi="Comic Sans MS"/>
          <w:sz w:val="20"/>
          <w:szCs w:val="20"/>
        </w:rPr>
        <w:t xml:space="preserve">  B-çiğ köfte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5D2619">
        <w:rPr>
          <w:rFonts w:ascii="Comic Sans MS" w:hAnsi="Comic Sans MS"/>
          <w:sz w:val="20"/>
          <w:szCs w:val="20"/>
        </w:rPr>
        <w:t xml:space="preserve">C-hamburger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D2619">
        <w:rPr>
          <w:rFonts w:ascii="Comic Sans MS" w:hAnsi="Comic Sans MS"/>
          <w:sz w:val="20"/>
          <w:szCs w:val="20"/>
        </w:rPr>
        <w:t xml:space="preserve">   D-döner</w:t>
      </w:r>
    </w:p>
    <w:p w:rsidR="004718EF" w:rsidRPr="00E63740" w:rsidRDefault="004718EF" w:rsidP="005D2619">
      <w:pPr>
        <w:spacing w:after="0"/>
        <w:rPr>
          <w:rFonts w:ascii="Comic Sans MS" w:hAnsi="Comic Sans MS"/>
          <w:sz w:val="10"/>
          <w:szCs w:val="10"/>
        </w:rPr>
      </w:pPr>
    </w:p>
    <w:p w:rsidR="004718EF" w:rsidRPr="005D2619" w:rsidRDefault="004718EF" w:rsidP="005D2619">
      <w:pPr>
        <w:spacing w:after="0"/>
        <w:rPr>
          <w:rFonts w:ascii="Comic Sans MS" w:hAnsi="Comic Sans MS"/>
          <w:i/>
          <w:sz w:val="20"/>
          <w:szCs w:val="20"/>
        </w:rPr>
      </w:pPr>
      <w:r w:rsidRPr="005D2619">
        <w:rPr>
          <w:rFonts w:ascii="Comic Sans MS" w:hAnsi="Comic Sans MS"/>
          <w:i/>
          <w:sz w:val="20"/>
          <w:szCs w:val="20"/>
        </w:rPr>
        <w:t>I-Sakarya Savaşı                                     II-TBMM ‘nin açılması</w:t>
      </w:r>
    </w:p>
    <w:p w:rsidR="004718EF" w:rsidRPr="005D2619" w:rsidRDefault="004718EF" w:rsidP="005D2619">
      <w:pPr>
        <w:spacing w:after="0"/>
        <w:rPr>
          <w:rFonts w:ascii="Comic Sans MS" w:hAnsi="Comic Sans MS"/>
          <w:i/>
          <w:sz w:val="20"/>
          <w:szCs w:val="20"/>
        </w:rPr>
      </w:pPr>
      <w:r w:rsidRPr="005D2619">
        <w:rPr>
          <w:rFonts w:ascii="Comic Sans MS" w:hAnsi="Comic Sans MS"/>
          <w:i/>
          <w:sz w:val="20"/>
          <w:szCs w:val="20"/>
        </w:rPr>
        <w:t xml:space="preserve">III-Erzurum Kongresi                             IV-Atatürk’ün Samsuna gitmesi          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14-Yukarıdaki milli mücadele dönemine ait olayların </w:t>
      </w:r>
      <w:r w:rsidRPr="005D2619">
        <w:rPr>
          <w:rFonts w:ascii="Comic Sans MS" w:hAnsi="Comic Sans MS"/>
          <w:b/>
          <w:sz w:val="20"/>
          <w:szCs w:val="20"/>
          <w:u w:val="single"/>
        </w:rPr>
        <w:t>kronolojik sıralaması</w:t>
      </w:r>
      <w:r>
        <w:rPr>
          <w:rFonts w:ascii="Comic Sans MS" w:hAnsi="Comic Sans MS"/>
          <w:sz w:val="20"/>
          <w:szCs w:val="20"/>
        </w:rPr>
        <w:t xml:space="preserve"> hangisinde doğru olarak verilmiştir?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A-IV-II-III-I            B-I-II-IV-III          C-IV-III-II-I             D-II-III-I-IV</w:t>
      </w:r>
    </w:p>
    <w:p w:rsidR="004718EF" w:rsidRPr="005D2619" w:rsidRDefault="004718EF" w:rsidP="005D261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544"/>
      </w:tblGrid>
      <w:tr w:rsidR="004718EF" w:rsidRPr="00984269" w:rsidTr="00984269">
        <w:tc>
          <w:tcPr>
            <w:tcW w:w="7544" w:type="dxa"/>
            <w:shd w:val="clear" w:color="auto" w:fill="EAF1DD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Kurtuluş Savaşında Fransızlara karşı yaptıkları kahramanca mücadeleden dolayı TBMM tarafından Urfa’ya …………………… ünvanı, Maraş’a ……………………………… ünvanı ve Antep’e ……………… ünvanı verilmiştir?</w:t>
            </w:r>
          </w:p>
        </w:tc>
      </w:tr>
    </w:tbl>
    <w:p w:rsidR="004718EF" w:rsidRPr="006B7546" w:rsidRDefault="004718EF" w:rsidP="005D2619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15-Yukarıdaki paragrafta boş bırakılan yerlere </w:t>
      </w:r>
      <w:r w:rsidRPr="006B7546">
        <w:rPr>
          <w:rFonts w:ascii="Comic Sans MS" w:hAnsi="Comic Sans MS"/>
          <w:b/>
          <w:sz w:val="20"/>
          <w:szCs w:val="20"/>
          <w:u w:val="single"/>
        </w:rPr>
        <w:t>sırasıyla hangileri gelmelidir?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A-Gazi-Şanlı-Kahraman                         B-Eski-Kahraman-Şanlı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C-Şanlı-Kahraman-Gazi                         D-Yeni-Kahraman-Gazi</w:t>
      </w:r>
    </w:p>
    <w:p w:rsidR="004718EF" w:rsidRPr="00E63740" w:rsidRDefault="004718EF" w:rsidP="005D2619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16-Aşağıdaki karakterlerden hangisi milli kültürümüze ait </w:t>
      </w:r>
      <w:r w:rsidRPr="006B7546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A-Nasrettin Hoca        B-Keloğlan              C-Noel Baba            D-Karagöz </w:t>
      </w:r>
    </w:p>
    <w:p w:rsidR="004718EF" w:rsidRPr="00E63740" w:rsidRDefault="004718EF" w:rsidP="005D2619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17-Nüfus cüzdanlarında </w:t>
      </w:r>
      <w:r w:rsidRPr="00E63740">
        <w:rPr>
          <w:rFonts w:ascii="Comic Sans MS" w:hAnsi="Comic Sans MS"/>
          <w:b/>
          <w:sz w:val="20"/>
          <w:szCs w:val="20"/>
          <w:u w:val="single"/>
        </w:rPr>
        <w:t>kesinlikle farklı olan</w:t>
      </w:r>
      <w:r>
        <w:rPr>
          <w:rFonts w:ascii="Comic Sans MS" w:hAnsi="Comic Sans MS"/>
          <w:sz w:val="20"/>
          <w:szCs w:val="20"/>
        </w:rPr>
        <w:t xml:space="preserve"> bölüm hangisidir?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A-Anne adı         B-Doğum yeri         C-TC kimlik numarası       D-Baba adı</w:t>
      </w:r>
    </w:p>
    <w:p w:rsidR="004718EF" w:rsidRPr="00E63740" w:rsidRDefault="004718EF" w:rsidP="005D2619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</w:t>
      </w:r>
      <w:r w:rsidRPr="00E63740">
        <w:rPr>
          <w:rFonts w:ascii="Comic Sans MS" w:hAnsi="Comic Sans MS"/>
          <w:b/>
          <w:sz w:val="20"/>
          <w:szCs w:val="20"/>
          <w:u w:val="single"/>
        </w:rPr>
        <w:t>Ana baba ve çocuklardan oluşan</w:t>
      </w:r>
      <w:r>
        <w:rPr>
          <w:rFonts w:ascii="Comic Sans MS" w:hAnsi="Comic Sans MS"/>
          <w:sz w:val="20"/>
          <w:szCs w:val="20"/>
        </w:rPr>
        <w:t xml:space="preserve"> aile şekline ne denir?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A-Geniş aile                 B-Küçük aile                C-Çekirdek aile           D-Mutlu aile</w:t>
      </w:r>
    </w:p>
    <w:p w:rsidR="004718EF" w:rsidRPr="00E63740" w:rsidRDefault="004718EF" w:rsidP="005D2619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19-Aşağıdaki bilgilerden hangisi </w:t>
      </w:r>
      <w:r w:rsidRPr="00ED3B06">
        <w:rPr>
          <w:rFonts w:ascii="Comic Sans MS" w:hAnsi="Comic Sans MS"/>
          <w:b/>
          <w:sz w:val="20"/>
          <w:szCs w:val="20"/>
          <w:u w:val="single"/>
        </w:rPr>
        <w:t>yanlış bir bilgidir?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A-Atatürk 1881 yılında İstanbul’da doğdu   B-Atatürk’ün annesi Zübeyde Hanım’dır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C-Atatürk 1938 yılında vefat etmiştir        D-Atatürk’ün babası Ali Rıza Efendi’dir</w:t>
      </w:r>
    </w:p>
    <w:p w:rsidR="004718EF" w:rsidRPr="00E63740" w:rsidRDefault="004718EF" w:rsidP="005D2619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20-Aşağıdakilerden hangisi insanın </w:t>
      </w:r>
      <w:r w:rsidRPr="00ED3B06">
        <w:rPr>
          <w:rFonts w:ascii="Comic Sans MS" w:hAnsi="Comic Sans MS"/>
          <w:b/>
          <w:sz w:val="20"/>
          <w:szCs w:val="20"/>
          <w:u w:val="single"/>
        </w:rPr>
        <w:t>duygularını</w:t>
      </w:r>
      <w:r>
        <w:rPr>
          <w:rFonts w:ascii="Comic Sans MS" w:hAnsi="Comic Sans MS"/>
          <w:sz w:val="20"/>
          <w:szCs w:val="20"/>
        </w:rPr>
        <w:t xml:space="preserve"> belli eden bir davranıştır?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A-Koşmak                 B-Gülümsemek               C-Yazı yazmak                D-Uyumak</w:t>
      </w:r>
    </w:p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8"/>
        <w:gridCol w:w="1539"/>
        <w:gridCol w:w="1544"/>
        <w:gridCol w:w="1715"/>
        <w:gridCol w:w="1534"/>
      </w:tblGrid>
      <w:tr w:rsidR="004718EF" w:rsidRPr="00984269" w:rsidTr="00984269">
        <w:tc>
          <w:tcPr>
            <w:tcW w:w="1558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horon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Bayram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Çanakkale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Yunanlılar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akraba</w:t>
            </w:r>
          </w:p>
        </w:tc>
      </w:tr>
      <w:tr w:rsidR="004718EF" w:rsidRPr="00984269" w:rsidTr="00984269">
        <w:tc>
          <w:tcPr>
            <w:tcW w:w="1558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Mondros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farklıdır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TBMM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Kahramanmaraş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Ankara</w:t>
            </w:r>
          </w:p>
        </w:tc>
      </w:tr>
    </w:tbl>
    <w:p w:rsidR="004718EF" w:rsidRDefault="004718E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r w:rsidRPr="000C7BCF">
        <w:rPr>
          <w:rFonts w:ascii="Comic Sans MS" w:hAnsi="Comic Sans MS"/>
          <w:b/>
          <w:sz w:val="20"/>
          <w:szCs w:val="20"/>
        </w:rPr>
        <w:t>Aşağıdaki cümlelerde boş bırakılan yerlere tablodaki kelimelerden uygun olanı yazınız.( 10 puan )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1-23 Nisan 1920 yılında Ankara’da ………………………… açılmıştır.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2-Kurtuluş Savaşı’nda batı cephesinde ……………………… ile savaştık.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3-Düşman devletler …………………ateşkes anlaşmasından sonra işgale başlamıştır.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4-………………………… günleri akrabalık ilişkilerimizi geliştiren günlerdir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5-Kurtuluş Savaşının yönetildiği merkez şehir ………………………… olmuştur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6-Atatürk ……………………………… savaşında Anafartalar cephesinde savaşmıştır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7-Her ülkenin kültürü birbirinden ……………………………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8-Karadeniz bölgesinde oynanan halk oyunu …………………………… dur.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9-Dondurması ile meşhur ilimiz ………………………………………………………………………tır.</w:t>
      </w:r>
    </w:p>
    <w:p w:rsidR="004718EF" w:rsidRDefault="004718EF" w:rsidP="007E2D8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10-Soy ağacındaki herkes ……………………………………mızdır</w:t>
      </w:r>
    </w:p>
    <w:p w:rsidR="004718EF" w:rsidRDefault="004718E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</w:t>
      </w:r>
      <w:r w:rsidRPr="000C7BCF">
        <w:rPr>
          <w:rFonts w:ascii="Comic Sans MS" w:hAnsi="Comic Sans MS"/>
          <w:b/>
          <w:sz w:val="20"/>
          <w:szCs w:val="20"/>
        </w:rPr>
        <w:t>Aşağıdaki cümlelerdeki bilgiler doğru ise parantezin içine D, yanlış ise Y yazınız. (10 Puan)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4718EF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– Aile büyüklerimizin çocukluk yıllarındaki hayat şartları ile günümüzdeki hayat şartları aynıdır  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Her dönemde teknoloji gelişir ve hayatımız değişir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Japon çocuklarla Türk çocukların kültürü aynıdır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Kurban bayramı milli bayramlarımızdandır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Atatürk Milli Mücadelede ordumuzu yöneten komutandır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Türkiye Cumhuriyeti 29 Ekim 1923 yılında kurulmuştur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– TBMM ilk başkanı Atatürk’tür 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Atatürk’e mareşal rütbesi Sakarya Savaşından sonra verilmiştir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Milli kültürümüze ait özelliklerden biride Sumo Güreşidir</w:t>
      </w:r>
    </w:p>
    <w:p w:rsidR="004718EF" w:rsidRPr="00396504" w:rsidRDefault="004718E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– Soy ağacına öğretmenimizi de yazmalıyız.    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20. soruya kadarki her soru 4 puandır.21 ve 22. Sorular 10 puandır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Hepinize başarılar dilerim..                                                    </w:t>
      </w:r>
    </w:p>
    <w:p w:rsidR="004718EF" w:rsidRDefault="004718EF" w:rsidP="00321408">
      <w:pPr>
        <w:spacing w:after="0"/>
        <w:rPr>
          <w:rFonts w:ascii="Comic Sans MS" w:hAnsi="Comic Sans MS"/>
          <w:sz w:val="20"/>
          <w:szCs w:val="20"/>
        </w:rPr>
      </w:pPr>
    </w:p>
    <w:p w:rsidR="004718EF" w:rsidRPr="00396504" w:rsidRDefault="004718EF" w:rsidP="00ED3B06">
      <w:pPr>
        <w:spacing w:after="0"/>
        <w:rPr>
          <w:rFonts w:ascii="Comic Sans MS" w:hAnsi="Comic Sans MS"/>
          <w:b/>
          <w:sz w:val="20"/>
          <w:szCs w:val="20"/>
        </w:rPr>
      </w:pPr>
      <w:r w:rsidRPr="00396504">
        <w:rPr>
          <w:rFonts w:ascii="Comic Sans MS" w:hAnsi="Comic Sans MS"/>
          <w:b/>
          <w:sz w:val="20"/>
          <w:szCs w:val="20"/>
        </w:rPr>
        <w:t>Çatova İlkokulu 4/B Sınıfı Sosyal Bilgiler 2014/2015 1.Dönem 2.Yazılısı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96"/>
      </w:tblGrid>
      <w:tr w:rsidR="004718EF" w:rsidRPr="00984269" w:rsidTr="00984269">
        <w:tc>
          <w:tcPr>
            <w:tcW w:w="7196" w:type="dxa"/>
            <w:shd w:val="clear" w:color="auto" w:fill="DAEEF3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 xml:space="preserve">Mustafa Kemal 19 Mayıs 1919 tarihinde Samsun’a gitmiştir. </w:t>
            </w:r>
          </w:p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Milli mücadelenin başlaması için bazı şehirlere gitmiş ve toplantılara katılmıştır.Bu toplantıların sonucunca TBMM açılmıştır.</w:t>
            </w:r>
          </w:p>
        </w:tc>
      </w:tr>
    </w:tbl>
    <w:p w:rsidR="004718EF" w:rsidRPr="00396504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1-Aşağıdakilerden hangisi Mustafa Kemal’in Milli Mücadeleyi başlatmak için gittiği şehirlerden biri </w:t>
      </w:r>
      <w:r w:rsidRPr="00396504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A-Sivas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B-Kahramanmaraş</w:t>
      </w:r>
      <w:r w:rsidRPr="00396504">
        <w:rPr>
          <w:rFonts w:ascii="Comic Sans MS" w:hAnsi="Comic Sans MS"/>
          <w:sz w:val="20"/>
          <w:szCs w:val="20"/>
        </w:rPr>
        <w:t xml:space="preserve">              C-Ankara            D-Erzurum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Ind w:w="392" w:type="dxa"/>
        <w:tblLook w:val="00A0"/>
      </w:tblPr>
      <w:tblGrid>
        <w:gridCol w:w="577"/>
        <w:gridCol w:w="1691"/>
        <w:gridCol w:w="1843"/>
      </w:tblGrid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984269">
              <w:rPr>
                <w:rFonts w:ascii="Comic Sans MS" w:hAnsi="Comic Sans MS"/>
                <w:sz w:val="20"/>
                <w:szCs w:val="20"/>
                <w:u w:val="single"/>
              </w:rPr>
              <w:t>Şehir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  <w:u w:val="single"/>
              </w:rPr>
            </w:pPr>
            <w:r w:rsidRPr="00984269">
              <w:rPr>
                <w:rFonts w:ascii="Comic Sans MS" w:hAnsi="Comic Sans MS"/>
                <w:sz w:val="20"/>
                <w:szCs w:val="20"/>
                <w:u w:val="single"/>
              </w:rPr>
              <w:t>Ülke</w:t>
            </w:r>
          </w:p>
        </w:tc>
      </w:tr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 xml:space="preserve"> I</w:t>
            </w: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Antep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Fransa</w:t>
            </w:r>
          </w:p>
        </w:tc>
      </w:tr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İstanbul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İngiltere</w:t>
            </w:r>
          </w:p>
        </w:tc>
      </w:tr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İzmir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Amerika</w:t>
            </w:r>
          </w:p>
        </w:tc>
      </w:tr>
      <w:tr w:rsidR="004718EF" w:rsidRPr="00984269" w:rsidTr="00984269">
        <w:tc>
          <w:tcPr>
            <w:tcW w:w="577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1691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Kars</w:t>
            </w:r>
          </w:p>
        </w:tc>
        <w:tc>
          <w:tcPr>
            <w:tcW w:w="1843" w:type="dxa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Ermenistan</w:t>
            </w:r>
          </w:p>
        </w:tc>
      </w:tr>
    </w:tbl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i/>
          <w:sz w:val="20"/>
          <w:szCs w:val="20"/>
        </w:rPr>
        <w:t xml:space="preserve">2-Mondros Ateşkes Anlaşması ile düşman devletler birçok şehrimizi işgal etmişlerdir. </w:t>
      </w:r>
      <w:r w:rsidRPr="00396504">
        <w:rPr>
          <w:rFonts w:ascii="Comic Sans MS" w:hAnsi="Comic Sans MS"/>
          <w:sz w:val="20"/>
          <w:szCs w:val="20"/>
        </w:rPr>
        <w:t xml:space="preserve">Yukarıdaki tabloda işgal edilen ve işgal eden devletler eşleştirilmiştir. Buna göre hangisindeki eşleştirme </w:t>
      </w:r>
      <w:r w:rsidRPr="0039650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A-I                          B-II         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C-III</w:t>
      </w:r>
      <w:r w:rsidRPr="00396504">
        <w:rPr>
          <w:rFonts w:ascii="Comic Sans MS" w:hAnsi="Comic Sans MS"/>
          <w:sz w:val="20"/>
          <w:szCs w:val="20"/>
        </w:rPr>
        <w:t xml:space="preserve">                        D-IV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Look w:val="00A0"/>
      </w:tblPr>
      <w:tblGrid>
        <w:gridCol w:w="5070"/>
        <w:gridCol w:w="2664"/>
      </w:tblGrid>
      <w:tr w:rsidR="004718EF" w:rsidRPr="00984269" w:rsidTr="00984269">
        <w:tc>
          <w:tcPr>
            <w:tcW w:w="5070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 xml:space="preserve">3-Yandaki resimde gösterilen </w:t>
            </w:r>
            <w:r w:rsidRPr="00984269">
              <w:rPr>
                <w:rFonts w:ascii="Comic Sans MS" w:hAnsi="Comic Sans MS"/>
                <w:b/>
                <w:sz w:val="20"/>
                <w:szCs w:val="20"/>
                <w:u w:val="single"/>
              </w:rPr>
              <w:t>ata sporumuz</w:t>
            </w:r>
            <w:r w:rsidRPr="00984269"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A-Cirit                                      B-Futbol</w:t>
            </w:r>
          </w:p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  <w:highlight w:val="cyan"/>
              </w:rPr>
              <w:t>C-Yağlı Güreş</w:t>
            </w:r>
            <w:r w:rsidRPr="00984269">
              <w:rPr>
                <w:rFonts w:ascii="Comic Sans MS" w:hAnsi="Comic Sans MS"/>
                <w:sz w:val="20"/>
                <w:szCs w:val="20"/>
              </w:rPr>
              <w:t xml:space="preserve">                            D-Boks </w:t>
            </w:r>
          </w:p>
        </w:tc>
        <w:tc>
          <w:tcPr>
            <w:tcW w:w="2664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noProof/>
                <w:sz w:val="20"/>
                <w:szCs w:val="20"/>
                <w:lang w:eastAsia="tr-TR"/>
              </w:rPr>
              <w:pict>
                <v:shape id="_x0000_i1028" type="#_x0000_t75" alt="http://www.kirkpinar.com/galeri/gl_32.jpg" style="width:120pt;height:59.25pt;visibility:visible">
                  <v:imagedata r:id="rId6" o:title=""/>
                </v:shape>
              </w:pict>
            </w:r>
          </w:p>
        </w:tc>
      </w:tr>
    </w:tbl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4-Aile tarihimizi daha iyi öğrenmek için soy ağaçlarından faydalanırız.Buna göre aile soy ağacı ile ilgili olarak verilen bilgilerden hangisi </w:t>
      </w:r>
      <w:r w:rsidRPr="00396504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A-Soy ağacında bayanlar gösterilmez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96504">
        <w:rPr>
          <w:rFonts w:ascii="Comic Sans MS" w:hAnsi="Comic Sans MS"/>
          <w:sz w:val="20"/>
          <w:szCs w:val="20"/>
        </w:rPr>
        <w:t>B-Soy ağacına komşular da yazılır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>C-Soy ağacına sadece yaşayanlar yazılır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ED3B06">
        <w:rPr>
          <w:rFonts w:ascii="Comic Sans MS" w:hAnsi="Comic Sans MS"/>
          <w:sz w:val="20"/>
          <w:szCs w:val="20"/>
          <w:highlight w:val="cyan"/>
        </w:rPr>
        <w:t>D-Soy ağacında akrabalarımız yer alır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0"/>
      </w:tblGrid>
      <w:tr w:rsidR="004718EF" w:rsidRPr="00984269" w:rsidTr="00984269">
        <w:tc>
          <w:tcPr>
            <w:tcW w:w="7937" w:type="dxa"/>
            <w:shd w:val="clear" w:color="auto" w:fill="FDE9D9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(1) Mustafa Kemal ilk okulu Şemsi Efendi okulunda bitirmiştir. (2) Selanik Askeri orta okulunu gitmiştir.(3)İstanbul Harp Okulunu bitirmiştir. (4) Mustafa Kemal eğitim hayatını bitirerek 1905 yılında öğretmenliğe başlamıştır.</w:t>
            </w:r>
          </w:p>
        </w:tc>
      </w:tr>
    </w:tbl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5-Yukarıda Mustafa Kemal Atatürk’ün eğitim hayatı ile ilgili bilgiler verilmiştir. Buna göre hangi numaralı cümle </w:t>
      </w:r>
      <w:r w:rsidRPr="00FE07D6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A-1                           B-2                             C-3         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D-4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</w:p>
    <w:p w:rsidR="004718EF" w:rsidRPr="00FE07D6" w:rsidRDefault="004718EF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I-Görüşme bittikten sonra cevapları düzenleriz</w:t>
      </w:r>
    </w:p>
    <w:p w:rsidR="004718EF" w:rsidRPr="00FE07D6" w:rsidRDefault="004718EF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II-Görüşeceğimiz kişi ile ilgili anlaşılır sorular hazırlarız</w:t>
      </w:r>
    </w:p>
    <w:p w:rsidR="004718EF" w:rsidRPr="00FE07D6" w:rsidRDefault="004718EF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III-Görüşeceğimiz kişiyi belirleriz ve ondan görüşmek için izin isteriz</w:t>
      </w:r>
    </w:p>
    <w:p w:rsidR="004718EF" w:rsidRPr="00FE07D6" w:rsidRDefault="004718EF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IV-Sorduğumuz soruları ses kayıt cihazları ile veya yazarak kaydederiz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6-Yukarıda sözlü tarih çalışması sırasında yapılması gerekenler verilmiştir. Buna göre yukarıda verilenlerin </w:t>
      </w:r>
      <w:r w:rsidRPr="00FE07D6">
        <w:rPr>
          <w:rFonts w:ascii="Comic Sans MS" w:hAnsi="Comic Sans MS"/>
          <w:b/>
          <w:sz w:val="20"/>
          <w:szCs w:val="20"/>
          <w:u w:val="single"/>
        </w:rPr>
        <w:t>doğru sıralaması</w:t>
      </w:r>
      <w:r>
        <w:rPr>
          <w:rFonts w:ascii="Comic Sans MS" w:hAnsi="Comic Sans MS"/>
          <w:sz w:val="20"/>
          <w:szCs w:val="20"/>
        </w:rPr>
        <w:t xml:space="preserve"> hangi seçenekte verilmiştir?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A-II-IV-III-I          B-IV-III-II-I           C-I-II-III-IV          </w:t>
      </w:r>
      <w:r w:rsidRPr="00ED3B06">
        <w:rPr>
          <w:rFonts w:ascii="Comic Sans MS" w:hAnsi="Comic Sans MS"/>
          <w:sz w:val="20"/>
          <w:szCs w:val="20"/>
          <w:highlight w:val="cyan"/>
        </w:rPr>
        <w:t>D-III-II-IV-I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Milli kültürümüzle ilgili verilen bilgilerden hangisi </w:t>
      </w:r>
      <w:r w:rsidRPr="0016498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A-Büyüklerimizin çocukluklarında oynadıkları oyunları artık hiçbir çocuk oynamıyor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B-Nasrettin Hoca ve Keloğlan milli kültürümüze ait karakterlerdir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C-Ebru sanatı ve bakır işlemeciliği günümüzde de yapılan el sanatlarındandır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D-Bayramlarda büyüklerimizin ellerinden öperiz</w:t>
      </w:r>
    </w:p>
    <w:p w:rsidR="004718EF" w:rsidRPr="001354CD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Pr="00164987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164987">
        <w:rPr>
          <w:rFonts w:ascii="Comic Sans MS" w:hAnsi="Comic Sans MS"/>
        </w:rPr>
        <w:t xml:space="preserve"> </w:t>
      </w:r>
      <w:r w:rsidRPr="00164987">
        <w:rPr>
          <w:rFonts w:ascii="Comic Sans MS" w:hAnsi="Comic Sans MS"/>
          <w:sz w:val="20"/>
          <w:szCs w:val="20"/>
        </w:rPr>
        <w:t xml:space="preserve">Milli Mücadele </w:t>
      </w:r>
      <w:r>
        <w:rPr>
          <w:rFonts w:ascii="Comic Sans MS" w:hAnsi="Comic Sans MS"/>
          <w:sz w:val="20"/>
          <w:szCs w:val="20"/>
        </w:rPr>
        <w:t xml:space="preserve">( Kurtuluş Savaşı ) </w:t>
      </w:r>
      <w:r w:rsidRPr="00164987">
        <w:rPr>
          <w:rFonts w:ascii="Comic Sans MS" w:hAnsi="Comic Sans MS"/>
          <w:sz w:val="20"/>
          <w:szCs w:val="20"/>
        </w:rPr>
        <w:t xml:space="preserve">aşağıdaki olaylardan hangisi ile </w:t>
      </w:r>
      <w:r w:rsidRPr="001C331A">
        <w:rPr>
          <w:rFonts w:ascii="Comic Sans MS" w:hAnsi="Comic Sans MS"/>
          <w:b/>
          <w:sz w:val="20"/>
          <w:szCs w:val="20"/>
          <w:u w:val="single"/>
        </w:rPr>
        <w:t>başlamıştır?</w:t>
      </w:r>
    </w:p>
    <w:p w:rsidR="004718EF" w:rsidRPr="00164987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164987">
        <w:rPr>
          <w:rFonts w:ascii="Comic Sans MS" w:hAnsi="Comic Sans MS"/>
          <w:sz w:val="20"/>
          <w:szCs w:val="20"/>
        </w:rPr>
        <w:t>A-Çanakkale Savaşı’nın kazanılması ile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164987">
        <w:rPr>
          <w:rFonts w:ascii="Comic Sans MS" w:hAnsi="Comic Sans MS"/>
          <w:sz w:val="20"/>
          <w:szCs w:val="20"/>
        </w:rPr>
        <w:t>B-Sivas Kongresinin toplanması ile</w:t>
      </w:r>
    </w:p>
    <w:p w:rsidR="004718EF" w:rsidRPr="00164987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C-Mustafa Kemal’in Samsun’a gitmesi ile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164987">
        <w:rPr>
          <w:rFonts w:ascii="Comic Sans MS" w:hAnsi="Comic Sans MS"/>
          <w:sz w:val="20"/>
          <w:szCs w:val="20"/>
        </w:rPr>
        <w:t>D-Cumhuriyetin kurulması ile</w:t>
      </w:r>
    </w:p>
    <w:p w:rsidR="004718EF" w:rsidRPr="001354CD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9-Aşağıdakilerden hangisi Mustafa Kemal’in katıldığı savaşlardan biri </w:t>
      </w:r>
      <w:r w:rsidRPr="0016498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A-Çanakkale Savaşı                                        B-Sakarya Savaşı 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C-İstanbul’un Fethi</w:t>
      </w:r>
      <w:r>
        <w:rPr>
          <w:rFonts w:ascii="Comic Sans MS" w:hAnsi="Comic Sans MS"/>
          <w:sz w:val="20"/>
          <w:szCs w:val="20"/>
        </w:rPr>
        <w:t xml:space="preserve">                                        D-Başkomutanlık Meydan Savaşı</w:t>
      </w:r>
    </w:p>
    <w:p w:rsidR="004718EF" w:rsidRPr="001354CD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10-Aşağıdakilerden hangisi dedelerimizin geçmişte oynadığı oyunlardan </w:t>
      </w:r>
      <w:r w:rsidRPr="001C331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A-Bilgisayar oyunları</w:t>
      </w:r>
      <w:r>
        <w:rPr>
          <w:rFonts w:ascii="Comic Sans MS" w:hAnsi="Comic Sans MS"/>
          <w:sz w:val="20"/>
          <w:szCs w:val="20"/>
        </w:rPr>
        <w:t xml:space="preserve">         B-Saklambaç             C-çelik çomak           D-Körebe</w:t>
      </w:r>
    </w:p>
    <w:p w:rsidR="004718EF" w:rsidRPr="001354CD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86"/>
        <w:gridCol w:w="3582"/>
      </w:tblGrid>
      <w:tr w:rsidR="004718EF" w:rsidRPr="00984269" w:rsidTr="00984269">
        <w:tc>
          <w:tcPr>
            <w:tcW w:w="4086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i/>
                <w:sz w:val="20"/>
                <w:szCs w:val="20"/>
              </w:rPr>
            </w:pPr>
            <w:r w:rsidRPr="00984269">
              <w:rPr>
                <w:noProof/>
                <w:lang w:eastAsia="tr-TR"/>
              </w:rPr>
              <w:pict>
                <v:shape id="_x0000_i1029" type="#_x0000_t75" alt="http://www.alasayvan.com/attachments/cumhuriyet-tarihi-9923d1399450661/anakkale-sava-nda-mermi-ta-yan-kad-nlar.jpg" style="width:192pt;height:64.5pt;visibility:visible">
                  <v:imagedata r:id="rId7" o:title=""/>
                </v:shape>
              </w:pict>
            </w:r>
          </w:p>
        </w:tc>
        <w:tc>
          <w:tcPr>
            <w:tcW w:w="3582" w:type="dxa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i/>
                <w:sz w:val="20"/>
                <w:szCs w:val="20"/>
              </w:rPr>
            </w:pPr>
            <w:r w:rsidRPr="00984269">
              <w:rPr>
                <w:noProof/>
                <w:lang w:eastAsia="tr-TR"/>
              </w:rPr>
              <w:pict>
                <v:shape id="_x0000_i1030" type="#_x0000_t75" alt="http://www.sizinti.com.tr/images/konular/303/7.jpg" style="width:165pt;height:63.75pt;visibility:visible">
                  <v:imagedata r:id="rId8" o:title=""/>
                </v:shape>
              </w:pict>
            </w:r>
          </w:p>
        </w:tc>
      </w:tr>
    </w:tbl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11-Yukarıda milli mücadele dönemini anlatan resimler ile ilgili olarak aşağıdakilerden hangisini </w:t>
      </w:r>
      <w:r w:rsidRPr="005D2619">
        <w:rPr>
          <w:rFonts w:ascii="Comic Sans MS" w:hAnsi="Comic Sans MS"/>
          <w:b/>
          <w:sz w:val="20"/>
          <w:szCs w:val="20"/>
          <w:u w:val="single"/>
        </w:rPr>
        <w:t>söyleyemeyiz?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A-Kurtuluş Savaşının asıl kahramanları cephe gerisindeki kadınlardır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B-Milli mücadele yıllarında halkımız askerlerimize hiç yardım etmemiştir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C-Kurtuluş savaşı çok zor şartlar altında kazanılmıştır</w:t>
      </w:r>
    </w:p>
    <w:p w:rsidR="004718EF" w:rsidRPr="001354CD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D-Kurtuluş savaşında ordumuzun mermilerini kadınlar taşımıştır</w:t>
      </w:r>
    </w:p>
    <w:p w:rsidR="004718EF" w:rsidRPr="001C331A" w:rsidRDefault="004718EF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1C331A">
        <w:rPr>
          <w:rFonts w:ascii="Comic Sans MS" w:hAnsi="Comic Sans MS"/>
          <w:i/>
          <w:sz w:val="20"/>
          <w:szCs w:val="20"/>
        </w:rPr>
        <w:t>I-Her ülkenin milli kültürü aynıdır                     II-Kültürel öğeler zamanla değişir</w:t>
      </w:r>
    </w:p>
    <w:p w:rsidR="004718EF" w:rsidRPr="001C331A" w:rsidRDefault="004718EF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1C331A">
        <w:rPr>
          <w:rFonts w:ascii="Comic Sans MS" w:hAnsi="Comic Sans MS"/>
          <w:i/>
          <w:sz w:val="20"/>
          <w:szCs w:val="20"/>
        </w:rPr>
        <w:t xml:space="preserve">III-Gelenek ve göreneklerimizi korumalıyız      IV-Her yörenin kültürü farklıdır    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12-Yukarıda verilen bilgilerden hangisi </w:t>
      </w:r>
      <w:r w:rsidRPr="001C331A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A-I</w:t>
      </w:r>
      <w:r>
        <w:rPr>
          <w:rFonts w:ascii="Comic Sans MS" w:hAnsi="Comic Sans MS"/>
          <w:sz w:val="20"/>
          <w:szCs w:val="20"/>
        </w:rPr>
        <w:t xml:space="preserve">                          B-II                           C-III                          D-IV      </w:t>
      </w:r>
    </w:p>
    <w:p w:rsidR="004718EF" w:rsidRPr="00E63740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Pr="005D2619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13- </w:t>
      </w:r>
      <w:r w:rsidRPr="005D2619">
        <w:rPr>
          <w:rFonts w:ascii="Comic Sans MS" w:hAnsi="Comic Sans MS"/>
          <w:sz w:val="20"/>
          <w:szCs w:val="20"/>
        </w:rPr>
        <w:t xml:space="preserve">Aşağıdaki yemeklerden hangisi milli kültürümüze ait bir yiyecek </w:t>
      </w:r>
      <w:r w:rsidRPr="005D2619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5D2619">
        <w:rPr>
          <w:rFonts w:ascii="Comic Sans MS" w:hAnsi="Comic Sans MS"/>
          <w:sz w:val="20"/>
          <w:szCs w:val="20"/>
        </w:rPr>
        <w:t xml:space="preserve">A-baklava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5D2619">
        <w:rPr>
          <w:rFonts w:ascii="Comic Sans MS" w:hAnsi="Comic Sans MS"/>
          <w:sz w:val="20"/>
          <w:szCs w:val="20"/>
        </w:rPr>
        <w:t xml:space="preserve">  B-çiğ köfte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C-hamburger</w:t>
      </w:r>
      <w:r w:rsidRPr="005D2619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D2619">
        <w:rPr>
          <w:rFonts w:ascii="Comic Sans MS" w:hAnsi="Comic Sans MS"/>
          <w:sz w:val="20"/>
          <w:szCs w:val="20"/>
        </w:rPr>
        <w:t xml:space="preserve">   D-döner</w:t>
      </w:r>
    </w:p>
    <w:p w:rsidR="004718EF" w:rsidRPr="00E63740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Pr="005D2619" w:rsidRDefault="004718EF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5D2619">
        <w:rPr>
          <w:rFonts w:ascii="Comic Sans MS" w:hAnsi="Comic Sans MS"/>
          <w:i/>
          <w:sz w:val="20"/>
          <w:szCs w:val="20"/>
        </w:rPr>
        <w:t>I-Sakarya Savaşı                                     II-TBMM ‘nin açılması</w:t>
      </w:r>
    </w:p>
    <w:p w:rsidR="004718EF" w:rsidRPr="005D2619" w:rsidRDefault="004718EF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5D2619">
        <w:rPr>
          <w:rFonts w:ascii="Comic Sans MS" w:hAnsi="Comic Sans MS"/>
          <w:i/>
          <w:sz w:val="20"/>
          <w:szCs w:val="20"/>
        </w:rPr>
        <w:t xml:space="preserve">III-Erzurum Kongresi                             IV-Atatürk’ün Samsuna gitmesi          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14-Yukarıdaki milli mücadele dönemine ait olayların </w:t>
      </w:r>
      <w:r w:rsidRPr="005D2619">
        <w:rPr>
          <w:rFonts w:ascii="Comic Sans MS" w:hAnsi="Comic Sans MS"/>
          <w:b/>
          <w:sz w:val="20"/>
          <w:szCs w:val="20"/>
          <w:u w:val="single"/>
        </w:rPr>
        <w:t>kronolojik sıralaması</w:t>
      </w:r>
      <w:r>
        <w:rPr>
          <w:rFonts w:ascii="Comic Sans MS" w:hAnsi="Comic Sans MS"/>
          <w:sz w:val="20"/>
          <w:szCs w:val="20"/>
        </w:rPr>
        <w:t xml:space="preserve"> hangisinde doğru olarak verilmiştir?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A-IV-II-III-I            B-I-II-IV-III          </w:t>
      </w:r>
      <w:r w:rsidRPr="00ED3B06">
        <w:rPr>
          <w:rFonts w:ascii="Comic Sans MS" w:hAnsi="Comic Sans MS"/>
          <w:sz w:val="20"/>
          <w:szCs w:val="20"/>
          <w:highlight w:val="cyan"/>
        </w:rPr>
        <w:t>C-IV-III-II-I</w:t>
      </w:r>
      <w:r>
        <w:rPr>
          <w:rFonts w:ascii="Comic Sans MS" w:hAnsi="Comic Sans MS"/>
          <w:sz w:val="20"/>
          <w:szCs w:val="20"/>
        </w:rPr>
        <w:t xml:space="preserve">             D-II-III-I-IV</w:t>
      </w:r>
    </w:p>
    <w:p w:rsidR="004718EF" w:rsidRPr="005D2619" w:rsidRDefault="004718EF" w:rsidP="00ED3B0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544"/>
      </w:tblGrid>
      <w:tr w:rsidR="004718EF" w:rsidRPr="00984269" w:rsidTr="00984269">
        <w:tc>
          <w:tcPr>
            <w:tcW w:w="7544" w:type="dxa"/>
            <w:shd w:val="clear" w:color="auto" w:fill="EAF1DD"/>
          </w:tcPr>
          <w:p w:rsidR="004718EF" w:rsidRPr="00984269" w:rsidRDefault="004718EF" w:rsidP="0098426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84269">
              <w:rPr>
                <w:rFonts w:ascii="Comic Sans MS" w:hAnsi="Comic Sans MS"/>
                <w:sz w:val="20"/>
                <w:szCs w:val="20"/>
              </w:rPr>
              <w:t>Kurtuluş Savaşında Fransızlara karşı yaptıkları kahramanca mücadeleden dolayı TBMM tarafından Urfa’ya …………………… ünvanı, Maraş’a ……………………………… ünvanı ve Antep’e ……………… ünvanı verilmiştir?</w:t>
            </w:r>
          </w:p>
        </w:tc>
      </w:tr>
    </w:tbl>
    <w:p w:rsidR="004718EF" w:rsidRPr="006B7546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15-Yukarıdaki paragrafta boş bırakılan yerlere </w:t>
      </w:r>
      <w:r w:rsidRPr="006B7546">
        <w:rPr>
          <w:rFonts w:ascii="Comic Sans MS" w:hAnsi="Comic Sans MS"/>
          <w:b/>
          <w:sz w:val="20"/>
          <w:szCs w:val="20"/>
          <w:u w:val="single"/>
        </w:rPr>
        <w:t>sırasıyla hangileri gelmelidir?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A-Gazi-Şanlı-Kahraman                         B-Eski-Kahraman-Şanlı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C-Şanlı-Kahraman-Gazi</w:t>
      </w:r>
      <w:r>
        <w:rPr>
          <w:rFonts w:ascii="Comic Sans MS" w:hAnsi="Comic Sans MS"/>
          <w:sz w:val="20"/>
          <w:szCs w:val="20"/>
        </w:rPr>
        <w:t xml:space="preserve">                         D-Yeni-Kahraman-Gazi</w:t>
      </w:r>
    </w:p>
    <w:p w:rsidR="004718EF" w:rsidRPr="00E63740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16-Aşağıdaki karakterlerden hangisi milli kültürümüze ait </w:t>
      </w:r>
      <w:r w:rsidRPr="006B7546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A-Nasrettin Hoca        B-Keloğlan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C-Noel Baba</w:t>
      </w:r>
      <w:r>
        <w:rPr>
          <w:rFonts w:ascii="Comic Sans MS" w:hAnsi="Comic Sans MS"/>
          <w:sz w:val="20"/>
          <w:szCs w:val="20"/>
        </w:rPr>
        <w:t xml:space="preserve">            D-Karagöz </w:t>
      </w:r>
    </w:p>
    <w:p w:rsidR="004718EF" w:rsidRPr="00E63740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17-Nüfus cüzdanlarında </w:t>
      </w:r>
      <w:r w:rsidRPr="00E63740">
        <w:rPr>
          <w:rFonts w:ascii="Comic Sans MS" w:hAnsi="Comic Sans MS"/>
          <w:b/>
          <w:sz w:val="20"/>
          <w:szCs w:val="20"/>
          <w:u w:val="single"/>
        </w:rPr>
        <w:t>kesinlikle farklı olan</w:t>
      </w:r>
      <w:r>
        <w:rPr>
          <w:rFonts w:ascii="Comic Sans MS" w:hAnsi="Comic Sans MS"/>
          <w:sz w:val="20"/>
          <w:szCs w:val="20"/>
        </w:rPr>
        <w:t xml:space="preserve"> bölüm hangisidir?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A-Anne adı         B-Doğum yeri         </w:t>
      </w:r>
      <w:r w:rsidRPr="00ED3B06">
        <w:rPr>
          <w:rFonts w:ascii="Comic Sans MS" w:hAnsi="Comic Sans MS"/>
          <w:sz w:val="20"/>
          <w:szCs w:val="20"/>
          <w:highlight w:val="cyan"/>
        </w:rPr>
        <w:t>C-TC kimlik numarası</w:t>
      </w:r>
      <w:r>
        <w:rPr>
          <w:rFonts w:ascii="Comic Sans MS" w:hAnsi="Comic Sans MS"/>
          <w:sz w:val="20"/>
          <w:szCs w:val="20"/>
        </w:rPr>
        <w:t xml:space="preserve">       D-Baba adı</w:t>
      </w:r>
    </w:p>
    <w:p w:rsidR="004718EF" w:rsidRPr="00E63740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</w:t>
      </w:r>
      <w:r w:rsidRPr="00E63740">
        <w:rPr>
          <w:rFonts w:ascii="Comic Sans MS" w:hAnsi="Comic Sans MS"/>
          <w:b/>
          <w:sz w:val="20"/>
          <w:szCs w:val="20"/>
          <w:u w:val="single"/>
        </w:rPr>
        <w:t>Ana baba ve çocuklardan oluşan</w:t>
      </w:r>
      <w:r>
        <w:rPr>
          <w:rFonts w:ascii="Comic Sans MS" w:hAnsi="Comic Sans MS"/>
          <w:sz w:val="20"/>
          <w:szCs w:val="20"/>
        </w:rPr>
        <w:t xml:space="preserve"> aile şekline ne denir?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A-Geniş aile                 B-Küçük aile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C-Çekirdek aile</w:t>
      </w:r>
      <w:r>
        <w:rPr>
          <w:rFonts w:ascii="Comic Sans MS" w:hAnsi="Comic Sans MS"/>
          <w:sz w:val="20"/>
          <w:szCs w:val="20"/>
        </w:rPr>
        <w:t xml:space="preserve">           D-Mutlu aile</w:t>
      </w:r>
    </w:p>
    <w:p w:rsidR="004718EF" w:rsidRPr="00E63740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19-Aşağıdaki bilgilerden hangisi </w:t>
      </w:r>
      <w:r w:rsidRPr="00ED3B06">
        <w:rPr>
          <w:rFonts w:ascii="Comic Sans MS" w:hAnsi="Comic Sans MS"/>
          <w:b/>
          <w:sz w:val="20"/>
          <w:szCs w:val="20"/>
          <w:u w:val="single"/>
        </w:rPr>
        <w:t>yanlış bir bilgidir?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A-Atatürk 1881 yılında İstanbul’da doğdu</w:t>
      </w:r>
      <w:r>
        <w:rPr>
          <w:rFonts w:ascii="Comic Sans MS" w:hAnsi="Comic Sans MS"/>
          <w:sz w:val="20"/>
          <w:szCs w:val="20"/>
        </w:rPr>
        <w:t xml:space="preserve">   B-Atatürk’ün annesi Zübeyde Hanım’dır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C-Atatürk 1938 yılında vefat etmiştir        D-Atatürk’ün babası Ali Rıza Efendi’dir</w:t>
      </w:r>
    </w:p>
    <w:p w:rsidR="004718EF" w:rsidRPr="00E63740" w:rsidRDefault="004718EF" w:rsidP="00ED3B06">
      <w:pPr>
        <w:spacing w:after="0"/>
        <w:rPr>
          <w:rFonts w:ascii="Comic Sans MS" w:hAnsi="Comic Sans MS"/>
          <w:sz w:val="10"/>
          <w:szCs w:val="1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20-Aşağıdakilerden hangisi insanın </w:t>
      </w:r>
      <w:r w:rsidRPr="00ED3B06">
        <w:rPr>
          <w:rFonts w:ascii="Comic Sans MS" w:hAnsi="Comic Sans MS"/>
          <w:b/>
          <w:sz w:val="20"/>
          <w:szCs w:val="20"/>
          <w:u w:val="single"/>
        </w:rPr>
        <w:t>duygularını</w:t>
      </w:r>
      <w:r>
        <w:rPr>
          <w:rFonts w:ascii="Comic Sans MS" w:hAnsi="Comic Sans MS"/>
          <w:sz w:val="20"/>
          <w:szCs w:val="20"/>
        </w:rPr>
        <w:t xml:space="preserve"> belli eden bir davranıştır?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A-Koşmak 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B-Gülümsemek</w:t>
      </w:r>
      <w:r>
        <w:rPr>
          <w:rFonts w:ascii="Comic Sans MS" w:hAnsi="Comic Sans MS"/>
          <w:sz w:val="20"/>
          <w:szCs w:val="20"/>
        </w:rPr>
        <w:t xml:space="preserve">               C-Yazı yazmak                D-Uyumak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8"/>
        <w:gridCol w:w="1539"/>
        <w:gridCol w:w="1544"/>
        <w:gridCol w:w="1715"/>
        <w:gridCol w:w="1534"/>
      </w:tblGrid>
      <w:tr w:rsidR="004718EF" w:rsidRPr="00984269" w:rsidTr="00984269">
        <w:tc>
          <w:tcPr>
            <w:tcW w:w="1558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horon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Bayram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Çanakkale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Yunanlılar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akraba</w:t>
            </w:r>
          </w:p>
        </w:tc>
      </w:tr>
      <w:tr w:rsidR="004718EF" w:rsidRPr="00984269" w:rsidTr="00984269">
        <w:tc>
          <w:tcPr>
            <w:tcW w:w="1558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Mondros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farklıdır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TBMM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Kahramanmaraş</w:t>
            </w:r>
          </w:p>
        </w:tc>
        <w:tc>
          <w:tcPr>
            <w:tcW w:w="1559" w:type="dxa"/>
            <w:shd w:val="clear" w:color="auto" w:fill="DBE5F1"/>
          </w:tcPr>
          <w:p w:rsidR="004718EF" w:rsidRPr="00984269" w:rsidRDefault="004718EF" w:rsidP="009842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84269">
              <w:rPr>
                <w:rFonts w:ascii="Comic Sans MS" w:hAnsi="Comic Sans MS"/>
                <w:b/>
                <w:sz w:val="20"/>
                <w:szCs w:val="20"/>
              </w:rPr>
              <w:t>Ankara</w:t>
            </w:r>
          </w:p>
        </w:tc>
      </w:tr>
    </w:tbl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r w:rsidRPr="000C7BCF">
        <w:rPr>
          <w:rFonts w:ascii="Comic Sans MS" w:hAnsi="Comic Sans MS"/>
          <w:b/>
          <w:sz w:val="20"/>
          <w:szCs w:val="20"/>
        </w:rPr>
        <w:t>Aşağıdaki cümlelerde boş bırakılan yerlere tablodaki kelimelerden uygun olanı yazınız.( 10 puan )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1-23 Nisan 1920 yılında Ankara’da …</w:t>
      </w:r>
      <w:r w:rsidRPr="00ED3B06">
        <w:rPr>
          <w:rFonts w:ascii="Comic Sans MS" w:hAnsi="Comic Sans MS"/>
          <w:b/>
          <w:sz w:val="20"/>
          <w:szCs w:val="20"/>
        </w:rPr>
        <w:t xml:space="preserve"> 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>TBMM</w:t>
      </w:r>
      <w:r>
        <w:rPr>
          <w:rFonts w:ascii="Comic Sans MS" w:hAnsi="Comic Sans MS"/>
          <w:sz w:val="20"/>
          <w:szCs w:val="20"/>
        </w:rPr>
        <w:t xml:space="preserve"> …… açılmıştır.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2-Kurtuluş Savaşı’nda batı cephesinde …</w:t>
      </w:r>
      <w:r w:rsidRPr="00ED3B06">
        <w:rPr>
          <w:rFonts w:ascii="Comic Sans MS" w:hAnsi="Comic Sans MS"/>
          <w:b/>
          <w:sz w:val="20"/>
          <w:szCs w:val="20"/>
        </w:rPr>
        <w:t xml:space="preserve"> 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>Yunanlılar</w:t>
      </w:r>
      <w:r>
        <w:rPr>
          <w:rFonts w:ascii="Comic Sans MS" w:hAnsi="Comic Sans MS"/>
          <w:sz w:val="20"/>
          <w:szCs w:val="20"/>
        </w:rPr>
        <w:t xml:space="preserve"> … ile savaştık.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3-Düşman devletler 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>Mondros</w:t>
      </w:r>
      <w:r>
        <w:rPr>
          <w:rFonts w:ascii="Comic Sans MS" w:hAnsi="Comic Sans MS"/>
          <w:sz w:val="20"/>
          <w:szCs w:val="20"/>
        </w:rPr>
        <w:t xml:space="preserve"> …ateşkes anlaşmasından sonra işgale başlamıştır.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4-…</w:t>
      </w:r>
      <w:r w:rsidRPr="00ED3B06">
        <w:rPr>
          <w:rFonts w:ascii="Comic Sans MS" w:hAnsi="Comic Sans MS"/>
          <w:b/>
          <w:sz w:val="20"/>
          <w:szCs w:val="20"/>
        </w:rPr>
        <w:t xml:space="preserve"> 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>Bayram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 günleri akrabalık ilişkilerimizi geliştiren günlerdir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5-Kurtuluş Savaşının yönetildiği merkez şehir …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 xml:space="preserve"> Ankara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 olmuştur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6-Atatürk …</w:t>
      </w:r>
      <w:r w:rsidRPr="00ED3B06">
        <w:rPr>
          <w:rFonts w:ascii="Comic Sans MS" w:hAnsi="Comic Sans MS"/>
          <w:b/>
          <w:sz w:val="20"/>
          <w:szCs w:val="20"/>
        </w:rPr>
        <w:t xml:space="preserve"> 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>Çanakkale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 savaşında Anafartalar cephesinde savaşmıştır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7-Her ülkenin kültürü birbirinden ……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 xml:space="preserve"> farklıdır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8-Karadeniz bölgesinde oynanan halk oyunu …</w:t>
      </w:r>
      <w:r w:rsidRPr="00ED3B06">
        <w:rPr>
          <w:rFonts w:ascii="Comic Sans MS" w:hAnsi="Comic Sans MS"/>
          <w:b/>
          <w:sz w:val="20"/>
          <w:szCs w:val="20"/>
        </w:rPr>
        <w:t xml:space="preserve"> 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>horon</w:t>
      </w:r>
      <w:r>
        <w:rPr>
          <w:rFonts w:ascii="Comic Sans MS" w:hAnsi="Comic Sans MS"/>
          <w:sz w:val="20"/>
          <w:szCs w:val="20"/>
        </w:rPr>
        <w:t xml:space="preserve"> …… dur.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9-Dondurması ile meşhur ilimiz ……………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 xml:space="preserve"> Kahramanmaraş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……………tır.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10-Soy ağacındaki herkes ……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 xml:space="preserve"> akraba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…………mızdır</w:t>
      </w:r>
    </w:p>
    <w:p w:rsidR="004718EF" w:rsidRDefault="004718EF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</w:t>
      </w:r>
      <w:r w:rsidRPr="000C7BCF">
        <w:rPr>
          <w:rFonts w:ascii="Comic Sans MS" w:hAnsi="Comic Sans MS"/>
          <w:b/>
          <w:sz w:val="20"/>
          <w:szCs w:val="20"/>
        </w:rPr>
        <w:t>Aşağıdaki cümlelerdeki bilgiler doğru ise parantezin içine D, yanlış ise Y yazınız. (10 Puan)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 xml:space="preserve">__ ) – Aile büyüklerimizin çocukluk yıllarındaki hayat şartları ile günümüzdeki hayat şartları aynıdır  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>_ ) – Her dönemde teknoloji gelişir ve hayatımız değişir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>_ ) – Japon çocuklarla Türk çocukların kültürü aynıdır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>_ ) – Kurban bayramı milli bayramlarımızdandır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>_ ) – Atatürk Milli Mücadelede ordumuzu yöneten komutandır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>_ ) – Türkiye Cumhuriyeti 29 Ekim 1923 yılında kurulmuştur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 xml:space="preserve">_ ) – TBMM ilk başkanı Atatürk’tür 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</w:t>
      </w:r>
      <w:r w:rsidRPr="00ED3B06">
        <w:rPr>
          <w:rFonts w:ascii="Comic Sans MS" w:hAnsi="Comic Sans MS"/>
          <w:sz w:val="20"/>
          <w:szCs w:val="20"/>
          <w:highlight w:val="cyan"/>
        </w:rPr>
        <w:t>_D</w:t>
      </w:r>
      <w:r>
        <w:rPr>
          <w:rFonts w:ascii="Comic Sans MS" w:hAnsi="Comic Sans MS"/>
          <w:sz w:val="20"/>
          <w:szCs w:val="20"/>
        </w:rPr>
        <w:t>_ ) – Atatürk’e mareşal rütbesi Sakarya Savaşından sonra verilmiştir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>_ ) – Milli kültürümüze ait özelliklerden biride Sumo Güreşidir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 xml:space="preserve">__ ) – Soy ağacına öğretmenimizi de yazmalıyız.    </w:t>
      </w:r>
    </w:p>
    <w:p w:rsidR="004718EF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20. soruya kadarki her soru 4 puandır.21 ve 22. Sorular 10 puandır</w:t>
      </w:r>
    </w:p>
    <w:p w:rsidR="004718EF" w:rsidRPr="00396504" w:rsidRDefault="004718EF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Hepinize başarılar dilerim..                                                    </w:t>
      </w:r>
    </w:p>
    <w:p w:rsidR="004718EF" w:rsidRPr="00396504" w:rsidRDefault="004718EF" w:rsidP="00321408">
      <w:pPr>
        <w:spacing w:after="0"/>
        <w:rPr>
          <w:rFonts w:ascii="Comic Sans MS" w:hAnsi="Comic Sans MS"/>
          <w:sz w:val="20"/>
          <w:szCs w:val="20"/>
        </w:rPr>
      </w:pPr>
    </w:p>
    <w:sectPr w:rsidR="004718EF" w:rsidRPr="00396504" w:rsidSect="001354CD">
      <w:headerReference w:type="default" r:id="rId9"/>
      <w:pgSz w:w="16838" w:h="11906" w:orient="landscape"/>
      <w:pgMar w:top="426" w:right="536" w:bottom="284" w:left="426" w:header="454" w:footer="454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8EF" w:rsidRDefault="004718EF" w:rsidP="00321408">
      <w:pPr>
        <w:spacing w:after="0" w:line="240" w:lineRule="auto"/>
      </w:pPr>
      <w:r>
        <w:separator/>
      </w:r>
    </w:p>
  </w:endnote>
  <w:endnote w:type="continuationSeparator" w:id="0">
    <w:p w:rsidR="004718EF" w:rsidRDefault="004718EF" w:rsidP="0032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8EF" w:rsidRDefault="004718EF" w:rsidP="00321408">
      <w:pPr>
        <w:spacing w:after="0" w:line="240" w:lineRule="auto"/>
      </w:pPr>
      <w:r>
        <w:separator/>
      </w:r>
    </w:p>
  </w:footnote>
  <w:footnote w:type="continuationSeparator" w:id="0">
    <w:p w:rsidR="004718EF" w:rsidRDefault="004718EF" w:rsidP="0032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EF" w:rsidRPr="00321408" w:rsidRDefault="004718EF">
    <w:pPr>
      <w:pStyle w:val="Header"/>
      <w:rPr>
        <w:rFonts w:ascii="Comic Sans MS" w:hAnsi="Comic Sans MS"/>
      </w:rPr>
    </w:pPr>
    <w:r>
      <w:rPr>
        <w:rFonts w:ascii="Comic Sans MS" w:hAnsi="Comic Sans MS"/>
      </w:rPr>
      <w:t>ADI: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>NO: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408"/>
    <w:rsid w:val="000C7BCF"/>
    <w:rsid w:val="001354CD"/>
    <w:rsid w:val="00164987"/>
    <w:rsid w:val="001C331A"/>
    <w:rsid w:val="00321408"/>
    <w:rsid w:val="00396504"/>
    <w:rsid w:val="004718EF"/>
    <w:rsid w:val="00594074"/>
    <w:rsid w:val="005D2619"/>
    <w:rsid w:val="00645EDE"/>
    <w:rsid w:val="006B7546"/>
    <w:rsid w:val="007E2D84"/>
    <w:rsid w:val="007E66A4"/>
    <w:rsid w:val="00930DA3"/>
    <w:rsid w:val="00984269"/>
    <w:rsid w:val="009B0CC8"/>
    <w:rsid w:val="00A056B7"/>
    <w:rsid w:val="00D07AA1"/>
    <w:rsid w:val="00D77F54"/>
    <w:rsid w:val="00E23442"/>
    <w:rsid w:val="00E63740"/>
    <w:rsid w:val="00E83E19"/>
    <w:rsid w:val="00ED3B06"/>
    <w:rsid w:val="00EE209F"/>
    <w:rsid w:val="00F56498"/>
    <w:rsid w:val="00FE0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E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2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140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2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1408"/>
    <w:rPr>
      <w:rFonts w:cs="Times New Roman"/>
    </w:rPr>
  </w:style>
  <w:style w:type="table" w:styleId="TableGrid">
    <w:name w:val="Table Grid"/>
    <w:basedOn w:val="TableNormal"/>
    <w:uiPriority w:val="99"/>
    <w:rsid w:val="0032140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45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5E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30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4</Pages>
  <Words>2222</Words>
  <Characters>12666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edanur</cp:lastModifiedBy>
  <cp:revision>3</cp:revision>
  <cp:lastPrinted>2014-11-29T19:44:00Z</cp:lastPrinted>
  <dcterms:created xsi:type="dcterms:W3CDTF">2014-11-26T19:30:00Z</dcterms:created>
  <dcterms:modified xsi:type="dcterms:W3CDTF">2014-11-29T19:44:00Z</dcterms:modified>
</cp:coreProperties>
</file>