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6EF" w:rsidRPr="00FE0BF2" w:rsidRDefault="00CB46EF" w:rsidP="00FE0BF2">
      <w:pPr>
        <w:ind w:left="2836" w:right="-337"/>
        <w:rPr>
          <w:b/>
          <w:i/>
        </w:rPr>
      </w:pPr>
      <w:r>
        <w:rPr>
          <w:b/>
          <w:i/>
        </w:rPr>
        <w:t xml:space="preserve">  </w:t>
      </w:r>
      <w:r w:rsidRPr="00FE0BF2">
        <w:rPr>
          <w:b/>
          <w:i/>
        </w:rPr>
        <w:t>CUMHURİYET İLKÖĞRETİM OKULU</w:t>
      </w:r>
    </w:p>
    <w:p w:rsidR="00CB46EF" w:rsidRPr="00FE0BF2" w:rsidRDefault="00CB46EF" w:rsidP="00FE0BF2">
      <w:pPr>
        <w:ind w:left="-180" w:right="-337"/>
        <w:jc w:val="center"/>
        <w:rPr>
          <w:b/>
          <w:i/>
        </w:rPr>
      </w:pPr>
      <w:r>
        <w:rPr>
          <w:b/>
          <w:i/>
        </w:rPr>
        <w:t xml:space="preserve">2014-2015 </w:t>
      </w:r>
      <w:r w:rsidRPr="00FE0BF2">
        <w:rPr>
          <w:b/>
          <w:i/>
        </w:rPr>
        <w:t xml:space="preserve"> EĞİTİM ÖĞRETİM YILI</w:t>
      </w:r>
    </w:p>
    <w:p w:rsidR="00CB46EF" w:rsidRPr="00FE0BF2" w:rsidRDefault="00CB46EF" w:rsidP="00FE0BF2">
      <w:pPr>
        <w:ind w:left="-180" w:right="-337"/>
        <w:jc w:val="center"/>
        <w:rPr>
          <w:b/>
          <w:i/>
        </w:rPr>
      </w:pPr>
      <w:r>
        <w:rPr>
          <w:b/>
          <w:i/>
        </w:rPr>
        <w:t>SOSYAL BİLGİLER</w:t>
      </w:r>
      <w:r w:rsidRPr="00FE0BF2">
        <w:rPr>
          <w:b/>
          <w:i/>
        </w:rPr>
        <w:t xml:space="preserve"> DERSİ 1. DÖNEM 1. YAZILI SORULARI</w:t>
      </w:r>
    </w:p>
    <w:p w:rsidR="00CB46EF" w:rsidRPr="00FE0BF2" w:rsidRDefault="00CB46EF" w:rsidP="00FE0BF2">
      <w:r w:rsidRPr="00FE0BF2">
        <w:t xml:space="preserve">Adı   Soyadı: </w:t>
      </w:r>
      <w:r w:rsidRPr="00FE0BF2">
        <w:tab/>
      </w:r>
      <w:r w:rsidRPr="00FE0BF2">
        <w:tab/>
      </w:r>
      <w:r w:rsidRPr="00FE0BF2">
        <w:tab/>
      </w:r>
      <w:r w:rsidRPr="00FE0BF2">
        <w:tab/>
      </w:r>
      <w:r w:rsidRPr="00FE0BF2">
        <w:tab/>
      </w:r>
      <w:r w:rsidRPr="00FE0BF2">
        <w:tab/>
      </w:r>
      <w:r w:rsidRPr="00FE0BF2">
        <w:tab/>
      </w:r>
      <w:r w:rsidRPr="00FE0BF2">
        <w:tab/>
      </w:r>
      <w:r w:rsidRPr="00FE0BF2">
        <w:tab/>
        <w:t>.</w:t>
      </w:r>
    </w:p>
    <w:p w:rsidR="00CB46EF" w:rsidRPr="00FE0BF2" w:rsidRDefault="00CB46EF" w:rsidP="00FE0BF2">
      <w:r w:rsidRPr="00FE0BF2">
        <w:t>Sınıfı No:</w:t>
      </w:r>
    </w:p>
    <w:p w:rsidR="00CB46EF" w:rsidRPr="00E27D67" w:rsidRDefault="00CB46EF" w:rsidP="00F920D7">
      <w:pPr>
        <w:numPr>
          <w:ilvl w:val="0"/>
          <w:numId w:val="1"/>
        </w:numPr>
        <w:spacing w:line="360" w:lineRule="auto"/>
        <w:rPr>
          <w:b/>
        </w:rPr>
      </w:pPr>
      <w:r w:rsidRPr="00E27D67">
        <w:rPr>
          <w:b/>
        </w:rPr>
        <w:t xml:space="preserve">Aşağıdaki ifadelerden doğru olanlara “D”, yanlış olanlar “Y” yazınız. </w:t>
      </w:r>
      <w:r w:rsidRPr="00E27D67">
        <w:t>(</w:t>
      </w:r>
      <w:r>
        <w:t>2</w:t>
      </w:r>
      <w:r w:rsidRPr="00E27D67">
        <w:t>0 puan)</w:t>
      </w:r>
    </w:p>
    <w:p w:rsidR="00CB46EF" w:rsidRPr="00E27D67" w:rsidRDefault="00CB46EF" w:rsidP="00F920D7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Bütün insanların fiziksel özellikleri aynıdır.</w:t>
      </w:r>
    </w:p>
    <w:p w:rsidR="00CB46EF" w:rsidRPr="00E27D67" w:rsidRDefault="00CB46EF" w:rsidP="00F920D7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Hiç kimsenin parmak izi, başkasının parmak izine benzemez.</w:t>
      </w:r>
    </w:p>
    <w:p w:rsidR="00CB46EF" w:rsidRPr="00E27D67" w:rsidRDefault="00CB46EF" w:rsidP="00F920D7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Nüfus cüzdanında evimizin adresi de yer alır.</w:t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T.C</w:t>
      </w:r>
      <w:r>
        <w:rPr>
          <w:sz w:val="22"/>
          <w:szCs w:val="22"/>
        </w:rPr>
        <w:t>.</w:t>
      </w:r>
      <w:r w:rsidRPr="00E27D67">
        <w:rPr>
          <w:sz w:val="22"/>
          <w:szCs w:val="22"/>
        </w:rPr>
        <w:t xml:space="preserve"> numaramız sayesinde kimlik bilgilerimize kolayca ulaşırız.</w:t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 xml:space="preserve">(     ) </w:t>
      </w:r>
      <w:r w:rsidRPr="00E27D67">
        <w:t>Yaşanan olaylara göre duygularımız farklılık gösterebilir</w:t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Kadınlara ait olan nüfus cüzdanları mavi renklidir.</w:t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 xml:space="preserve">(   </w:t>
      </w:r>
      <w:r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 xml:space="preserve"> ) Ailemizle ilgili sözlü tarih çalışmasını öğretmenimizle de yapa biliriz. </w:t>
      </w:r>
      <w:r w:rsidRPr="00E27D67">
        <w:rPr>
          <w:sz w:val="22"/>
          <w:szCs w:val="22"/>
        </w:rPr>
        <w:tab/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</w:t>
      </w:r>
      <w:r w:rsidRPr="00E27D67">
        <w:rPr>
          <w:sz w:val="22"/>
          <w:szCs w:val="22"/>
        </w:rPr>
        <w:t xml:space="preserve">(   </w:t>
      </w:r>
      <w:r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 xml:space="preserve"> ) Göz rengimiz fiziksel özelliğimizdendir</w:t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Her yaşta ve dönemde duygu ve düşüncelerimiz değişebilir.</w:t>
      </w:r>
    </w:p>
    <w:p w:rsidR="00CB46EF" w:rsidRPr="00E27D67" w:rsidRDefault="00CB46EF">
      <w:pPr>
        <w:rPr>
          <w:sz w:val="22"/>
          <w:szCs w:val="22"/>
        </w:rPr>
      </w:pPr>
      <w:r w:rsidRPr="00E27D67">
        <w:rPr>
          <w:sz w:val="22"/>
          <w:szCs w:val="22"/>
        </w:rPr>
        <w:t xml:space="preserve"> </w:t>
      </w:r>
      <w:r w:rsidRPr="00E27D67">
        <w:rPr>
          <w:sz w:val="22"/>
          <w:szCs w:val="22"/>
        </w:rPr>
        <w:tab/>
        <w:t>(     ) Bize yapılan haksızlığa aynı şekilde karşılık vermeliyiz.</w:t>
      </w:r>
    </w:p>
    <w:p w:rsidR="00CB46EF" w:rsidRPr="00E27D67" w:rsidRDefault="00CB46EF">
      <w:pPr>
        <w:rPr>
          <w:sz w:val="16"/>
          <w:szCs w:val="16"/>
        </w:rPr>
      </w:pPr>
    </w:p>
    <w:p w:rsidR="00CB46EF" w:rsidRPr="00E27D67" w:rsidRDefault="00CB46EF">
      <w:pPr>
        <w:rPr>
          <w:sz w:val="28"/>
          <w:szCs w:val="28"/>
        </w:rPr>
      </w:pPr>
      <w:r w:rsidRPr="00E27D67">
        <w:rPr>
          <w:sz w:val="28"/>
          <w:szCs w:val="28"/>
        </w:rPr>
        <w:t>B-)</w:t>
      </w:r>
      <w:r w:rsidRPr="00E27D67">
        <w:rPr>
          <w:b/>
          <w:sz w:val="28"/>
          <w:szCs w:val="28"/>
        </w:rPr>
        <w:t xml:space="preserve"> Aşağıdaki boşlukları uygun şekilde doldurunuz. </w:t>
      </w:r>
      <w:r w:rsidRPr="00E27D67">
        <w:rPr>
          <w:sz w:val="28"/>
          <w:szCs w:val="28"/>
        </w:rPr>
        <w:t>(1</w:t>
      </w:r>
      <w:r>
        <w:rPr>
          <w:sz w:val="28"/>
          <w:szCs w:val="28"/>
        </w:rPr>
        <w:t>4</w:t>
      </w:r>
      <w:r w:rsidRPr="00E27D67">
        <w:rPr>
          <w:sz w:val="28"/>
          <w:szCs w:val="28"/>
        </w:rPr>
        <w:t xml:space="preserve"> puan)</w:t>
      </w:r>
    </w:p>
    <w:p w:rsidR="00CB46EF" w:rsidRPr="00E27D67" w:rsidRDefault="00CB46EF">
      <w:pPr>
        <w:rPr>
          <w:sz w:val="22"/>
          <w:szCs w:val="22"/>
        </w:rPr>
      </w:pPr>
      <w:r>
        <w:rPr>
          <w:noProof/>
        </w:rPr>
        <w:pict>
          <v:roundrect id="AutoShape 18" o:spid="_x0000_s1026" style="position:absolute;margin-left:416.25pt;margin-top:10.65pt;width:63pt;height:27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" strokeweight="2.5pt">
            <v:shadow color="#868686"/>
            <v:textbox>
              <w:txbxContent>
                <w:p w:rsidR="00CB46EF" w:rsidRPr="004E47EF" w:rsidRDefault="00CB46EF" w:rsidP="00EE3D9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saygı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7" o:spid="_x0000_s1027" style="position:absolute;margin-left:342pt;margin-top:10.65pt;width:70.5pt;height:27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" strokeweight="2.5pt">
            <v:shadow color="#868686"/>
            <v:textbox>
              <w:txbxContent>
                <w:p w:rsidR="00CB46EF" w:rsidRPr="004E47EF" w:rsidRDefault="00CB46EF" w:rsidP="00EE3D9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teknoloji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6" o:spid="_x0000_s1028" style="position:absolute;margin-left:279pt;margin-top:10.65pt;width:63pt;height:27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" strokeweight="2.5pt">
            <v:shadow color="#868686"/>
            <v:textbox>
              <w:txbxContent>
                <w:p w:rsidR="00CB46EF" w:rsidRPr="004E47EF" w:rsidRDefault="00CB46EF" w:rsidP="004E47EF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kronoloji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4" o:spid="_x0000_s1029" style="position:absolute;margin-left:3in;margin-top:10.65pt;width:63pt;height:27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" strokeweight="2.5pt">
            <v:shadow color="#868686"/>
            <v:textbox>
              <w:txbxContent>
                <w:p w:rsidR="00CB46EF" w:rsidRPr="004E47EF" w:rsidRDefault="00CB46EF" w:rsidP="004E47EF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kimlik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5" o:spid="_x0000_s1030" style="position:absolute;margin-left:2in;margin-top:10.65pt;width:1in;height:27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" strokeweight="2.5pt">
            <v:shadow color="#868686"/>
            <v:textbox>
              <w:txbxContent>
                <w:p w:rsidR="00CB46EF" w:rsidRPr="004E47EF" w:rsidRDefault="00CB46EF" w:rsidP="004E47EF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davranış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3" o:spid="_x0000_s1031" style="position:absolute;margin-left:81pt;margin-top:10.65pt;width:63pt;height:27pt;z-index:251648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" strokeweight="2.5pt">
            <v:shadow color="#868686"/>
            <v:textbox>
              <w:txbxContent>
                <w:p w:rsidR="00CB46EF" w:rsidRPr="004E47EF" w:rsidRDefault="00CB46EF" w:rsidP="004E47EF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yetenek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32" style="position:absolute;margin-left:0;margin-top:10.65pt;width:81pt;height:27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" strokeweight="2.5pt">
            <v:shadow color="#868686"/>
            <v:textbox>
              <w:txbxContent>
                <w:p w:rsidR="00CB46EF" w:rsidRPr="004E47EF" w:rsidRDefault="00CB46EF" w:rsidP="004E47EF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birey</w:t>
                  </w:r>
                </w:p>
              </w:txbxContent>
            </v:textbox>
          </v:roundrect>
        </w:pict>
      </w:r>
    </w:p>
    <w:p w:rsidR="00CB46EF" w:rsidRPr="00E27D67" w:rsidRDefault="00CB46EF">
      <w:pPr>
        <w:rPr>
          <w:sz w:val="22"/>
          <w:szCs w:val="22"/>
        </w:rPr>
      </w:pPr>
    </w:p>
    <w:p w:rsidR="00CB46EF" w:rsidRPr="00E27D67" w:rsidRDefault="00CB46EF">
      <w:pPr>
        <w:rPr>
          <w:sz w:val="22"/>
          <w:szCs w:val="22"/>
        </w:rPr>
      </w:pPr>
    </w:p>
    <w:p w:rsidR="00CB46EF" w:rsidRDefault="00CB46EF">
      <w:pPr>
        <w:rPr>
          <w:sz w:val="22"/>
          <w:szCs w:val="22"/>
        </w:rPr>
      </w:pPr>
    </w:p>
    <w:p w:rsidR="00CB46EF" w:rsidRPr="00075952" w:rsidRDefault="00CB46EF">
      <w:pPr>
        <w:rPr>
          <w:szCs w:val="22"/>
        </w:rPr>
      </w:pPr>
      <w:r w:rsidRPr="00E27D67">
        <w:rPr>
          <w:sz w:val="22"/>
          <w:szCs w:val="22"/>
        </w:rPr>
        <w:t xml:space="preserve">- </w:t>
      </w:r>
      <w:r w:rsidRPr="00075952">
        <w:rPr>
          <w:szCs w:val="22"/>
        </w:rPr>
        <w:t>Yaşlı kişilere yardım etmek bir iyi bir…………………………….……’tır</w:t>
      </w:r>
    </w:p>
    <w:p w:rsidR="00CB46EF" w:rsidRPr="00075952" w:rsidRDefault="00CB46EF">
      <w:pPr>
        <w:rPr>
          <w:szCs w:val="22"/>
        </w:rPr>
      </w:pPr>
      <w:r w:rsidRPr="00075952">
        <w:rPr>
          <w:szCs w:val="22"/>
        </w:rPr>
        <w:t>- Toplumu oluşturan insanların her biri ………………. olarak ifade edilir. .</w:t>
      </w:r>
    </w:p>
    <w:p w:rsidR="00CB46EF" w:rsidRPr="00075952" w:rsidRDefault="00CB46EF">
      <w:pPr>
        <w:rPr>
          <w:szCs w:val="22"/>
        </w:rPr>
      </w:pPr>
      <w:r w:rsidRPr="00075952">
        <w:rPr>
          <w:szCs w:val="22"/>
        </w:rPr>
        <w:t>- Kültürel ögeler …………………………nin gelişmesinden etkilenmiş, bazıları zamanla kaybolmuştur.</w:t>
      </w:r>
    </w:p>
    <w:p w:rsidR="00CB46EF" w:rsidRPr="00075952" w:rsidRDefault="00CB46EF">
      <w:pPr>
        <w:rPr>
          <w:szCs w:val="22"/>
        </w:rPr>
      </w:pPr>
      <w:r w:rsidRPr="00075952">
        <w:rPr>
          <w:szCs w:val="22"/>
        </w:rPr>
        <w:t>- Yaşadığımız olayların belli bir tarihe göre sıralanmasına ……………</w:t>
      </w:r>
      <w:r>
        <w:rPr>
          <w:szCs w:val="22"/>
        </w:rPr>
        <w:t>…………………</w:t>
      </w:r>
      <w:r w:rsidRPr="00075952">
        <w:rPr>
          <w:szCs w:val="22"/>
        </w:rPr>
        <w:t>………… denir.</w:t>
      </w:r>
    </w:p>
    <w:p w:rsidR="00CB46EF" w:rsidRPr="00075952" w:rsidRDefault="00CB46EF">
      <w:pPr>
        <w:rPr>
          <w:szCs w:val="22"/>
        </w:rPr>
      </w:pPr>
      <w:r w:rsidRPr="00075952">
        <w:rPr>
          <w:szCs w:val="22"/>
        </w:rPr>
        <w:t>- Her bireyin bir ……………………………………………. belgesi vardır.</w:t>
      </w:r>
    </w:p>
    <w:p w:rsidR="00CB46EF" w:rsidRPr="00075952" w:rsidRDefault="00CB46EF">
      <w:pPr>
        <w:rPr>
          <w:szCs w:val="22"/>
        </w:rPr>
      </w:pPr>
      <w:r w:rsidRPr="00075952">
        <w:rPr>
          <w:szCs w:val="22"/>
        </w:rPr>
        <w:t>- Farklı görüşlere ……………………………………. göstermeliyiz.</w:t>
      </w:r>
    </w:p>
    <w:p w:rsidR="00CB46EF" w:rsidRPr="00075952" w:rsidRDefault="00CB46EF">
      <w:pPr>
        <w:rPr>
          <w:szCs w:val="22"/>
        </w:rPr>
      </w:pPr>
      <w:r w:rsidRPr="00075952">
        <w:rPr>
          <w:szCs w:val="22"/>
        </w:rPr>
        <w:t>- Güzel resim yapmak bir…………………………..………………. tir.</w:t>
      </w:r>
    </w:p>
    <w:p w:rsidR="00CB46EF" w:rsidRPr="00E27D67" w:rsidRDefault="00CB46EF">
      <w:pPr>
        <w:rPr>
          <w:sz w:val="22"/>
          <w:szCs w:val="22"/>
        </w:rPr>
      </w:pPr>
    </w:p>
    <w:p w:rsidR="00CB46EF" w:rsidRDefault="00CB46EF">
      <w:pPr>
        <w:rPr>
          <w:szCs w:val="20"/>
        </w:rPr>
      </w:pPr>
      <w:r w:rsidRPr="00E27D67">
        <w:rPr>
          <w:sz w:val="32"/>
          <w:szCs w:val="32"/>
        </w:rPr>
        <w:t xml:space="preserve">C-) </w:t>
      </w:r>
      <w:r w:rsidRPr="00914ABB">
        <w:rPr>
          <w:b/>
          <w:szCs w:val="20"/>
          <w:bdr w:val="single" w:sz="4" w:space="0" w:color="auto"/>
        </w:rPr>
        <w:t>1-</w:t>
      </w:r>
      <w:r w:rsidRPr="00075952">
        <w:rPr>
          <w:b/>
          <w:szCs w:val="20"/>
        </w:rPr>
        <w:t>Nüfus cüzdanında bulunan bilgilerden 5 tanesini yazınız.</w:t>
      </w:r>
      <w:r w:rsidRPr="00075952">
        <w:rPr>
          <w:szCs w:val="20"/>
        </w:rPr>
        <w:t>(5 p</w:t>
      </w:r>
      <w:r>
        <w:rPr>
          <w:szCs w:val="20"/>
        </w:rPr>
        <w:t>uan)</w:t>
      </w:r>
    </w:p>
    <w:p w:rsidR="00CB46EF" w:rsidRDefault="00CB46EF" w:rsidP="00914ABB">
      <w:pPr>
        <w:ind w:left="420"/>
        <w:rPr>
          <w:szCs w:val="20"/>
        </w:rPr>
      </w:pPr>
      <w:r>
        <w:rPr>
          <w:szCs w:val="20"/>
        </w:rPr>
        <w:t xml:space="preserve">        1-                          </w:t>
      </w:r>
      <w:r>
        <w:rPr>
          <w:szCs w:val="20"/>
        </w:rPr>
        <w:tab/>
      </w:r>
      <w:r>
        <w:rPr>
          <w:szCs w:val="20"/>
        </w:rPr>
        <w:tab/>
        <w:t xml:space="preserve">   2-                    </w:t>
      </w:r>
      <w:r>
        <w:rPr>
          <w:szCs w:val="20"/>
        </w:rPr>
        <w:tab/>
      </w:r>
      <w:r>
        <w:rPr>
          <w:szCs w:val="20"/>
        </w:rPr>
        <w:tab/>
        <w:t xml:space="preserve">         3-                           </w:t>
      </w:r>
    </w:p>
    <w:p w:rsidR="00CB46EF" w:rsidRDefault="00CB46EF" w:rsidP="00FE0BF2">
      <w:pPr>
        <w:ind w:left="420"/>
        <w:rPr>
          <w:szCs w:val="20"/>
        </w:rPr>
      </w:pPr>
      <w:r>
        <w:rPr>
          <w:szCs w:val="20"/>
        </w:rPr>
        <w:t xml:space="preserve">   </w:t>
      </w:r>
      <w:r>
        <w:rPr>
          <w:szCs w:val="20"/>
        </w:rPr>
        <w:tab/>
        <w:t xml:space="preserve">   4-                 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   5- </w:t>
      </w:r>
    </w:p>
    <w:p w:rsidR="00CB46EF" w:rsidRDefault="00CB46EF" w:rsidP="00914ABB">
      <w:pPr>
        <w:ind w:left="284"/>
        <w:rPr>
          <w:bdr w:val="single" w:sz="4" w:space="0" w:color="auto"/>
        </w:rPr>
      </w:pPr>
    </w:p>
    <w:p w:rsidR="00CB46EF" w:rsidRDefault="00CB46EF" w:rsidP="00914ABB">
      <w:pPr>
        <w:ind w:left="284"/>
        <w:rPr>
          <w:szCs w:val="20"/>
        </w:rPr>
      </w:pPr>
      <w:r w:rsidRPr="00914ABB">
        <w:rPr>
          <w:bdr w:val="single" w:sz="4" w:space="0" w:color="auto"/>
        </w:rPr>
        <w:t>2-</w:t>
      </w:r>
      <w:r w:rsidRPr="006D4ECB">
        <w:rPr>
          <w:b/>
        </w:rPr>
        <w:t>Mesut’un hayatındaki önemli olaylar aşağıdaki tabloda verilmiştir. Mesut’un hayatındaki önemli olayları kronolojik sırayla yazınız.</w:t>
      </w:r>
      <w:r>
        <w:t xml:space="preserve"> </w:t>
      </w:r>
      <w:r w:rsidRPr="00075952">
        <w:rPr>
          <w:szCs w:val="20"/>
        </w:rPr>
        <w:t>(</w:t>
      </w:r>
      <w:r>
        <w:rPr>
          <w:szCs w:val="20"/>
        </w:rPr>
        <w:t>6</w:t>
      </w:r>
      <w:r w:rsidRPr="00075952">
        <w:rPr>
          <w:szCs w:val="20"/>
        </w:rPr>
        <w:t xml:space="preserve"> p</w:t>
      </w:r>
      <w:r>
        <w:rPr>
          <w:szCs w:val="20"/>
        </w:rPr>
        <w:t>uan)</w:t>
      </w:r>
    </w:p>
    <w:p w:rsidR="00CB46EF" w:rsidRDefault="00CB46EF" w:rsidP="00914ABB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74"/>
        <w:gridCol w:w="3249"/>
        <w:gridCol w:w="3333"/>
      </w:tblGrid>
      <w:tr w:rsidR="00CB46EF" w:rsidTr="00D13CC6">
        <w:tc>
          <w:tcPr>
            <w:tcW w:w="3535" w:type="dxa"/>
          </w:tcPr>
          <w:p w:rsidR="00CB46EF" w:rsidRDefault="00CB46EF" w:rsidP="00D13CC6">
            <w:pPr>
              <w:pStyle w:val="ListParagraph"/>
              <w:spacing w:after="0" w:line="360" w:lineRule="auto"/>
              <w:ind w:left="0"/>
            </w:pPr>
            <w:r>
              <w:t>2010 yılında okula başladı</w:t>
            </w:r>
          </w:p>
        </w:tc>
        <w:tc>
          <w:tcPr>
            <w:tcW w:w="3535" w:type="dxa"/>
          </w:tcPr>
          <w:p w:rsidR="00CB46EF" w:rsidRDefault="00CB46EF" w:rsidP="00D13CC6">
            <w:pPr>
              <w:pStyle w:val="ListParagraph"/>
              <w:spacing w:after="0" w:line="360" w:lineRule="auto"/>
              <w:ind w:left="0"/>
            </w:pPr>
            <w:r>
              <w:t>2012 yılında babaannesini kaybetti</w:t>
            </w:r>
          </w:p>
        </w:tc>
        <w:tc>
          <w:tcPr>
            <w:tcW w:w="3536" w:type="dxa"/>
          </w:tcPr>
          <w:p w:rsidR="00CB46EF" w:rsidRDefault="00CB46EF" w:rsidP="00D13CC6">
            <w:pPr>
              <w:pStyle w:val="ListParagraph"/>
              <w:spacing w:after="0" w:line="360" w:lineRule="auto"/>
              <w:ind w:left="0"/>
            </w:pPr>
            <w:r>
              <w:t>2004 yılında doğdu</w:t>
            </w:r>
          </w:p>
        </w:tc>
      </w:tr>
      <w:tr w:rsidR="00CB46EF" w:rsidTr="00D13CC6">
        <w:tc>
          <w:tcPr>
            <w:tcW w:w="3535" w:type="dxa"/>
          </w:tcPr>
          <w:p w:rsidR="00CB46EF" w:rsidRDefault="00CB46EF" w:rsidP="00D13CC6">
            <w:pPr>
              <w:pStyle w:val="ListParagraph"/>
              <w:spacing w:after="0" w:line="360" w:lineRule="auto"/>
              <w:ind w:left="0"/>
            </w:pPr>
            <w:r>
              <w:t>2008 yılında sünnet oldu</w:t>
            </w:r>
          </w:p>
        </w:tc>
        <w:tc>
          <w:tcPr>
            <w:tcW w:w="3535" w:type="dxa"/>
          </w:tcPr>
          <w:p w:rsidR="00CB46EF" w:rsidRDefault="00CB46EF" w:rsidP="00D13CC6">
            <w:pPr>
              <w:pStyle w:val="ListParagraph"/>
              <w:spacing w:after="0" w:line="360" w:lineRule="auto"/>
              <w:ind w:left="0"/>
            </w:pPr>
            <w:r>
              <w:t>2005 yılında yürümeye başladı</w:t>
            </w:r>
          </w:p>
        </w:tc>
        <w:tc>
          <w:tcPr>
            <w:tcW w:w="3536" w:type="dxa"/>
          </w:tcPr>
          <w:p w:rsidR="00CB46EF" w:rsidRDefault="00CB46EF" w:rsidP="00D13CC6">
            <w:pPr>
              <w:pStyle w:val="ListParagraph"/>
              <w:numPr>
                <w:ilvl w:val="0"/>
                <w:numId w:val="18"/>
              </w:numPr>
              <w:spacing w:after="0" w:line="360" w:lineRule="auto"/>
            </w:pPr>
            <w:r>
              <w:t>ında kız kardeşi oldu</w:t>
            </w:r>
          </w:p>
        </w:tc>
      </w:tr>
    </w:tbl>
    <w:p w:rsidR="00CB46EF" w:rsidRDefault="00CB46EF" w:rsidP="00A7109A"/>
    <w:p w:rsidR="00CB46EF" w:rsidRDefault="00CB46EF" w:rsidP="00FD2C8E">
      <w:r>
        <w:t xml:space="preserve">1-………………………………………………………    4-………………………………………… </w:t>
      </w:r>
    </w:p>
    <w:p w:rsidR="00CB46EF" w:rsidRDefault="00CB46EF" w:rsidP="00FD2C8E">
      <w:r>
        <w:t>2-……………………………………………………        5- ………………………………………..</w:t>
      </w:r>
    </w:p>
    <w:p w:rsidR="00CB46EF" w:rsidRPr="00800805" w:rsidRDefault="00CB46EF" w:rsidP="00FD2C8E">
      <w:r>
        <w:t>3-…………………………………………………            6-…………………………………………</w:t>
      </w:r>
    </w:p>
    <w:p w:rsidR="00CB46EF" w:rsidRDefault="00CB46EF" w:rsidP="00FD2C8E">
      <w:pPr>
        <w:pStyle w:val="ListParagraph"/>
        <w:ind w:left="0"/>
        <w:rPr>
          <w:rFonts w:ascii="Times New Roman" w:hAnsi="Times New Roman"/>
          <w:bdr w:val="single" w:sz="4" w:space="0" w:color="auto"/>
        </w:rPr>
      </w:pPr>
    </w:p>
    <w:p w:rsidR="00CB46EF" w:rsidRPr="00FD2C8E" w:rsidRDefault="00CB46EF" w:rsidP="00FD2C8E">
      <w:pPr>
        <w:pStyle w:val="ListParagraph"/>
        <w:ind w:left="30"/>
        <w:rPr>
          <w:rFonts w:ascii="Times New Roman" w:hAnsi="Times New Roman"/>
          <w:sz w:val="20"/>
        </w:rPr>
      </w:pPr>
      <w:r w:rsidRPr="00FD2C8E">
        <w:rPr>
          <w:rFonts w:ascii="Times New Roman" w:hAnsi="Times New Roman"/>
          <w:bdr w:val="single" w:sz="4" w:space="0" w:color="auto"/>
        </w:rPr>
        <w:t>3-</w:t>
      </w:r>
      <w:r w:rsidRPr="00FD2C8E">
        <w:rPr>
          <w:rFonts w:ascii="Times New Roman" w:hAnsi="Times New Roman"/>
        </w:rPr>
        <w:t>.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</w:rPr>
        <w:t>.</w:t>
      </w:r>
      <w:r w:rsidRPr="00FD2C8E">
        <w:rPr>
          <w:rFonts w:ascii="Times New Roman" w:hAnsi="Times New Roman"/>
          <w:sz w:val="20"/>
        </w:rPr>
        <w:t xml:space="preserve">Cumhuriyet Bayramı(29 Ekim 1923)                                              </w:t>
      </w:r>
      <w:r w:rsidRPr="00FD2C8E">
        <w:rPr>
          <w:rFonts w:ascii="Times New Roman" w:hAnsi="Times New Roman"/>
          <w:b/>
          <w:sz w:val="20"/>
        </w:rPr>
        <w:t>II</w:t>
      </w:r>
      <w:r w:rsidRPr="00FD2C8E">
        <w:rPr>
          <w:rFonts w:ascii="Times New Roman" w:hAnsi="Times New Roman"/>
          <w:sz w:val="20"/>
        </w:rPr>
        <w:t>.Zafer Bayramı ( 30 Ağustos 1922)</w:t>
      </w:r>
    </w:p>
    <w:p w:rsidR="00CB46EF" w:rsidRPr="00FD2C8E" w:rsidRDefault="00CB46EF" w:rsidP="00FD2C8E">
      <w:pPr>
        <w:pStyle w:val="ListParagraph"/>
        <w:ind w:left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    </w:t>
      </w:r>
      <w:r w:rsidRPr="00FD2C8E">
        <w:rPr>
          <w:rFonts w:ascii="Times New Roman" w:hAnsi="Times New Roman"/>
          <w:b/>
          <w:sz w:val="20"/>
        </w:rPr>
        <w:t>III</w:t>
      </w:r>
      <w:r w:rsidRPr="00FD2C8E">
        <w:rPr>
          <w:rFonts w:ascii="Times New Roman" w:hAnsi="Times New Roman"/>
          <w:sz w:val="20"/>
        </w:rPr>
        <w:t xml:space="preserve">. Atatürk’ü Anma Gençlik Ve Spor Bayramı(19 Mayıs 1919)    </w:t>
      </w:r>
      <w:r>
        <w:rPr>
          <w:rFonts w:ascii="Times New Roman" w:hAnsi="Times New Roman"/>
          <w:sz w:val="20"/>
        </w:rPr>
        <w:t xml:space="preserve">    </w:t>
      </w:r>
      <w:r w:rsidRPr="00FD2C8E">
        <w:rPr>
          <w:rFonts w:ascii="Times New Roman" w:hAnsi="Times New Roman"/>
          <w:b/>
          <w:sz w:val="20"/>
        </w:rPr>
        <w:t>IV.</w:t>
      </w:r>
      <w:r w:rsidRPr="00FD2C8E">
        <w:rPr>
          <w:rFonts w:ascii="Times New Roman" w:hAnsi="Times New Roman"/>
          <w:sz w:val="20"/>
        </w:rPr>
        <w:t xml:space="preserve"> Ulusal Egemenlik ve Çocuk Bayramı(23Nisan1920)</w:t>
      </w:r>
    </w:p>
    <w:p w:rsidR="00CB46EF" w:rsidRPr="00FD2C8E" w:rsidRDefault="00CB46EF" w:rsidP="00FD2C8E">
      <w:pPr>
        <w:pStyle w:val="ListParagraph"/>
        <w:ind w:left="390"/>
        <w:rPr>
          <w:rFonts w:ascii="Times New Roman" w:hAnsi="Times New Roman"/>
          <w:b/>
        </w:rPr>
      </w:pPr>
      <w:r w:rsidRPr="00FD2C8E">
        <w:rPr>
          <w:rFonts w:ascii="Times New Roman" w:hAnsi="Times New Roman"/>
          <w:b/>
        </w:rPr>
        <w:t xml:space="preserve">Yukarıda verilen milli bayramları çizgi üzerinde </w:t>
      </w:r>
      <w:r w:rsidRPr="00FE0BF2">
        <w:rPr>
          <w:rFonts w:ascii="Times New Roman" w:hAnsi="Times New Roman"/>
          <w:b/>
          <w:u w:val="single"/>
        </w:rPr>
        <w:t>tarih sırasına</w:t>
      </w:r>
      <w:r w:rsidRPr="00FD2C8E">
        <w:rPr>
          <w:rFonts w:ascii="Times New Roman" w:hAnsi="Times New Roman"/>
          <w:b/>
        </w:rPr>
        <w:t xml:space="preserve"> göre </w:t>
      </w:r>
      <w:r>
        <w:rPr>
          <w:rFonts w:ascii="Times New Roman" w:hAnsi="Times New Roman"/>
          <w:b/>
        </w:rPr>
        <w:t xml:space="preserve">yazınız.  </w:t>
      </w:r>
      <w:r w:rsidRPr="00075952">
        <w:rPr>
          <w:rFonts w:ascii="Times New Roman" w:hAnsi="Times New Roman"/>
          <w:sz w:val="24"/>
          <w:szCs w:val="20"/>
        </w:rPr>
        <w:t>(5 p</w:t>
      </w:r>
      <w:r>
        <w:rPr>
          <w:szCs w:val="20"/>
        </w:rPr>
        <w:t>uan)</w:t>
      </w:r>
    </w:p>
    <w:p w:rsidR="00CB46EF" w:rsidRPr="00FD2C8E" w:rsidRDefault="00CB46EF" w:rsidP="00FD2C8E">
      <w:pPr>
        <w:pStyle w:val="ListParagraph"/>
        <w:ind w:left="750"/>
        <w:rPr>
          <w:rFonts w:ascii="Times New Roman" w:hAnsi="Times New Roman"/>
        </w:rPr>
      </w:pPr>
    </w:p>
    <w:p w:rsidR="00CB46EF" w:rsidRDefault="00CB46EF" w:rsidP="00FD2C8E">
      <w:pPr>
        <w:pStyle w:val="ListParagraph"/>
        <w:ind w:left="75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33" type="#_x0000_t32" style="position:absolute;left:0;text-align:left;margin-left:6.75pt;margin-top:14.1pt;width:458.25pt;height:.75pt;flip:y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">
            <v:stroke startarrow="block" endarrow="block"/>
          </v:shape>
        </w:pict>
      </w:r>
      <w:r>
        <w:rPr>
          <w:noProof/>
          <w:lang w:eastAsia="tr-TR"/>
        </w:rPr>
        <w:pict>
          <v:oval id="Oval 34" o:spid="_x0000_s1034" style="position:absolute;left:0;text-align:left;margin-left:351pt;margin-top:7.7pt;width:11.25pt;height:7.1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" fillcolor="black" strokecolor="#f2f2f2" strokeweight="3pt">
            <v:shadow on="t" color="#7f7f7f" opacity=".5" offset="1pt"/>
          </v:oval>
        </w:pict>
      </w:r>
      <w:r>
        <w:rPr>
          <w:noProof/>
          <w:lang w:eastAsia="tr-TR"/>
        </w:rPr>
        <w:pict>
          <v:oval id="Oval 32" o:spid="_x0000_s1035" style="position:absolute;left:0;text-align:left;margin-left:258.75pt;margin-top:7.7pt;width:11.25pt;height:7.1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" fillcolor="black" strokecolor="#f2f2f2" strokeweight="3pt">
            <v:shadow on="t" color="#7f7f7f" opacity=".5" offset="1pt"/>
          </v:oval>
        </w:pict>
      </w:r>
      <w:r>
        <w:rPr>
          <w:noProof/>
          <w:lang w:eastAsia="tr-TR"/>
        </w:rPr>
        <w:pict>
          <v:oval id="Oval 33" o:spid="_x0000_s1036" style="position:absolute;left:0;text-align:left;margin-left:153pt;margin-top:7.7pt;width:11.25pt;height:7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" fillcolor="black" strokecolor="#f2f2f2" strokeweight="3pt">
            <v:shadow on="t" color="#7f7f7f" opacity=".5" offset="1pt"/>
          </v:oval>
        </w:pict>
      </w:r>
      <w:r>
        <w:rPr>
          <w:noProof/>
          <w:lang w:eastAsia="tr-TR"/>
        </w:rPr>
        <w:pict>
          <v:oval id="Oval 31" o:spid="_x0000_s1037" style="position:absolute;left:0;text-align:left;margin-left:69.75pt;margin-top:7.7pt;width:11.25pt;height:7.1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" fillcolor="black" strokecolor="#f2f2f2" strokeweight="3pt">
            <v:shadow on="t" color="#7f7f7f" opacity=".5" offset="1pt"/>
          </v:oval>
        </w:pict>
      </w:r>
    </w:p>
    <w:p w:rsidR="00CB46EF" w:rsidRDefault="00CB46EF" w:rsidP="00A7109A"/>
    <w:p w:rsidR="00CB46EF" w:rsidRDefault="00CB46EF" w:rsidP="00A7109A"/>
    <w:p w:rsidR="00CB46EF" w:rsidRDefault="00CB46EF">
      <w:pPr>
        <w:rPr>
          <w:sz w:val="32"/>
          <w:szCs w:val="32"/>
        </w:rPr>
        <w:sectPr w:rsidR="00CB46EF" w:rsidSect="00FE0BF2">
          <w:headerReference w:type="default" r:id="rId7"/>
          <w:pgSz w:w="11906" w:h="16838"/>
          <w:pgMar w:top="142" w:right="566" w:bottom="426" w:left="1080" w:header="284" w:footer="708" w:gutter="0"/>
          <w:cols w:space="708"/>
          <w:docGrid w:linePitch="360"/>
        </w:sectPr>
      </w:pPr>
    </w:p>
    <w:p w:rsidR="00CB46EF" w:rsidRDefault="00CB46EF">
      <w:pPr>
        <w:rPr>
          <w:sz w:val="22"/>
          <w:szCs w:val="22"/>
        </w:rPr>
      </w:pPr>
    </w:p>
    <w:p w:rsidR="00CB46EF" w:rsidRPr="00065CE6" w:rsidRDefault="00CB46EF">
      <w:pPr>
        <w:rPr>
          <w:rFonts w:ascii="Comic Sans MS" w:hAnsi="Comic Sans MS"/>
          <w:b/>
          <w:i/>
          <w:sz w:val="20"/>
          <w:szCs w:val="20"/>
        </w:rPr>
      </w:pPr>
      <w:r>
        <w:rPr>
          <w:sz w:val="22"/>
          <w:szCs w:val="22"/>
          <w:bdr w:val="single" w:sz="4" w:space="0" w:color="auto"/>
        </w:rPr>
        <w:t>4</w:t>
      </w:r>
      <w:r w:rsidRPr="00914ABB">
        <w:rPr>
          <w:sz w:val="22"/>
          <w:szCs w:val="22"/>
          <w:bdr w:val="single" w:sz="4" w:space="0" w:color="auto"/>
        </w:rPr>
        <w:t>-</w:t>
      </w:r>
      <w:r w:rsidRPr="00914ABB">
        <w:rPr>
          <w:rFonts w:ascii="Comic Sans MS" w:hAnsi="Comic Sans MS"/>
          <w:b/>
          <w:i/>
          <w:sz w:val="20"/>
          <w:szCs w:val="20"/>
        </w:rPr>
        <w:t xml:space="preserve"> </w:t>
      </w:r>
      <w:r w:rsidRPr="00914ABB">
        <w:rPr>
          <w:b/>
          <w:i/>
          <w:sz w:val="20"/>
          <w:szCs w:val="20"/>
        </w:rPr>
        <w:t>Aşağıdaki verilen kavramlara karşılık gelen ifadeleri eşleştiriniz.</w:t>
      </w:r>
      <w:r w:rsidRPr="00914ABB">
        <w:rPr>
          <w:b/>
          <w:sz w:val="20"/>
          <w:szCs w:val="20"/>
        </w:rPr>
        <w:t xml:space="preserve"> </w:t>
      </w:r>
      <w:r w:rsidRPr="00914ABB">
        <w:rPr>
          <w:b/>
          <w:color w:val="FF0000"/>
          <w:sz w:val="20"/>
          <w:szCs w:val="20"/>
        </w:rPr>
        <w:t>(</w:t>
      </w:r>
      <w:r>
        <w:rPr>
          <w:b/>
          <w:color w:val="FF0000"/>
          <w:sz w:val="20"/>
          <w:szCs w:val="20"/>
        </w:rPr>
        <w:t>5</w:t>
      </w:r>
      <w:r w:rsidRPr="00914ABB">
        <w:rPr>
          <w:b/>
          <w:color w:val="FF0000"/>
          <w:sz w:val="20"/>
          <w:szCs w:val="20"/>
        </w:rPr>
        <w:t>p)</w:t>
      </w:r>
    </w:p>
    <w:p w:rsidR="00CB46EF" w:rsidRPr="00914ABB" w:rsidRDefault="00CB46EF">
      <w:pPr>
        <w:rPr>
          <w:sz w:val="22"/>
          <w:szCs w:val="22"/>
        </w:rPr>
      </w:pPr>
      <w:r>
        <w:rPr>
          <w:noProof/>
        </w:rPr>
      </w:r>
      <w:r w:rsidRPr="0014697F">
        <w:rPr>
          <w:rFonts w:ascii="Comic Sans MS" w:hAnsi="Comic Sans MS"/>
          <w:noProof/>
          <w:sz w:val="20"/>
          <w:szCs w:val="20"/>
        </w:rPr>
        <w:pict>
          <v:group id="Tuval 22" o:spid="_x0000_s1038" editas="canvas" style="width:243pt;height:115.25pt;mso-position-horizontal-relative:char;mso-position-vertical-relative:line" coordsize="30861,14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width:30861;height:14636;visibility:visible">
              <v:fill o:detectmouseclick="t"/>
              <v:path o:connecttype="none"/>
            </v:shape>
            <v:rect id="Rectangle 24" o:spid="_x0000_s1040" style="position:absolute;top:1143;width:18288;height:12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<v:textbox>
                <w:txbxContent>
                  <w:p w:rsidR="00CB46EF" w:rsidRDefault="00CB46EF" w:rsidP="00914ABB">
                    <w:r>
                      <w:t xml:space="preserve">1-Resim yapmak, şiir okumak , satranç oynak.     </w:t>
                    </w:r>
                  </w:p>
                  <w:p w:rsidR="00CB46EF" w:rsidRDefault="00CB46EF" w:rsidP="00914ABB">
                    <w:r>
                      <w:t xml:space="preserve">2- Boyu, göz rengi, parmak izi </w:t>
                    </w:r>
                  </w:p>
                  <w:p w:rsidR="00CB46EF" w:rsidRDefault="00CB46EF" w:rsidP="00914ABB"/>
                  <w:p w:rsidR="00CB46EF" w:rsidRDefault="00CB46EF" w:rsidP="00914ABB">
                    <w:r>
                      <w:t xml:space="preserve">3-İyi not alınca sevinmek.     </w:t>
                    </w:r>
                  </w:p>
                  <w:p w:rsidR="00CB46EF" w:rsidRDefault="00CB46EF" w:rsidP="00914ABB">
                    <w:r>
                      <w:t xml:space="preserve">                                                                       </w:t>
                    </w:r>
                  </w:p>
                </w:txbxContent>
              </v:textbox>
            </v:rect>
            <v:rect id="Rectangle 25" o:spid="_x0000_s1041" style="position:absolute;left:21812;top:1143;width:8001;height:13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CB46EF" w:rsidRDefault="00CB46EF" w:rsidP="00914ABB">
                    <w:r>
                      <w:t>Kişisel özellik Duygusal özellik</w:t>
                    </w:r>
                    <w:r w:rsidRPr="00D34F8E">
                      <w:t xml:space="preserve"> </w:t>
                    </w:r>
                  </w:p>
                  <w:p w:rsidR="00CB46EF" w:rsidRDefault="00CB46EF" w:rsidP="00914ABB"/>
                  <w:p w:rsidR="00CB46EF" w:rsidRPr="004E0872" w:rsidRDefault="00CB46EF" w:rsidP="00914ABB">
                    <w:r>
                      <w:t xml:space="preserve">Fiziksel özellik                            </w:t>
                    </w:r>
                  </w:p>
                  <w:p w:rsidR="00CB46EF" w:rsidRDefault="00CB46EF" w:rsidP="00914ABB"/>
                </w:txbxContent>
              </v:textbox>
            </v:rect>
            <v:line id="Line 26" o:spid="_x0000_s1042" style="position:absolute;visibility:visible" from="0,9144" to="18288,9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27" o:spid="_x0000_s1043" style="position:absolute;visibility:visible" from="21812,5422" to="29813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28" o:spid="_x0000_s1044" style="position:absolute;visibility:visible" from="21717,9144" to="29718,9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29" o:spid="_x0000_s1045" style="position:absolute;visibility:visible" from="190,5422" to="18002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w10:anchorlock/>
          </v:group>
        </w:pict>
      </w:r>
    </w:p>
    <w:p w:rsidR="00CB46EF" w:rsidRDefault="00CB46EF" w:rsidP="00914ABB">
      <w:pPr>
        <w:rPr>
          <w:b/>
          <w:i/>
          <w:sz w:val="22"/>
          <w:szCs w:val="22"/>
        </w:rPr>
      </w:pPr>
    </w:p>
    <w:p w:rsidR="00CB46EF" w:rsidRPr="00FD2C8E" w:rsidRDefault="00CB46EF" w:rsidP="00914ABB">
      <w:pPr>
        <w:rPr>
          <w:szCs w:val="22"/>
        </w:rPr>
      </w:pPr>
      <w:r w:rsidRPr="00FD2C8E">
        <w:rPr>
          <w:b/>
          <w:szCs w:val="22"/>
          <w:bdr w:val="single" w:sz="4" w:space="0" w:color="auto"/>
        </w:rPr>
        <w:t>5-</w:t>
      </w:r>
      <w:r w:rsidRPr="00FD2C8E">
        <w:rPr>
          <w:i/>
          <w:szCs w:val="22"/>
        </w:rPr>
        <w:t xml:space="preserve"> </w:t>
      </w:r>
      <w:r>
        <w:rPr>
          <w:szCs w:val="22"/>
        </w:rPr>
        <w:t>Aşağıdaki cümleleri</w:t>
      </w:r>
      <w:r w:rsidRPr="00FD2C8E">
        <w:rPr>
          <w:szCs w:val="22"/>
        </w:rPr>
        <w:t xml:space="preserve"> ait ol</w:t>
      </w:r>
      <w:r>
        <w:rPr>
          <w:szCs w:val="22"/>
        </w:rPr>
        <w:t xml:space="preserve">duğu duygu ile </w:t>
      </w:r>
      <w:r w:rsidRPr="00FD2C8E">
        <w:rPr>
          <w:szCs w:val="22"/>
        </w:rPr>
        <w:t>eşleştiriniz.</w:t>
      </w:r>
      <w:r w:rsidRPr="00FD2C8E">
        <w:rPr>
          <w:color w:val="FF0000"/>
          <w:szCs w:val="22"/>
        </w:rPr>
        <w:t xml:space="preserve"> (5p)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"/>
        <w:gridCol w:w="1701"/>
        <w:gridCol w:w="522"/>
        <w:gridCol w:w="2519"/>
      </w:tblGrid>
      <w:tr w:rsidR="00CB46EF" w:rsidRPr="00914ABB" w:rsidTr="00994475">
        <w:trPr>
          <w:trHeight w:val="791"/>
        </w:trPr>
        <w:tc>
          <w:tcPr>
            <w:tcW w:w="250" w:type="dxa"/>
            <w:vMerge w:val="restart"/>
            <w:tcBorders>
              <w:top w:val="nil"/>
              <w:left w:val="nil"/>
            </w:tcBorders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  <w:r w:rsidRPr="00914ABB">
              <w:rPr>
                <w:sz w:val="22"/>
                <w:szCs w:val="22"/>
              </w:rPr>
              <w:t>Endişe</w:t>
            </w:r>
            <w:r w:rsidRPr="0090681C">
              <w:rPr>
                <w:noProof/>
                <w:sz w:val="22"/>
                <w:szCs w:val="22"/>
                <w:bdr w:val="single" w:sz="4" w:space="0" w:color="auto"/>
              </w:rPr>
              <w:pict>
                <v:shape id="Resim 3" o:spid="_x0000_i1026" type="#_x0000_t75" alt="surat gifleri (16)" style="width:25.5pt;height:25.5pt;visibility:visible">
                  <v:imagedata r:id="rId8" o:title=""/>
                </v:shape>
              </w:pict>
            </w:r>
          </w:p>
        </w:tc>
        <w:tc>
          <w:tcPr>
            <w:tcW w:w="522" w:type="dxa"/>
            <w:vMerge w:val="restart"/>
            <w:tcBorders>
              <w:top w:val="nil"/>
            </w:tcBorders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</w:p>
        </w:tc>
        <w:tc>
          <w:tcPr>
            <w:tcW w:w="2519" w:type="dxa"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  <w:r w:rsidRPr="00914ABB">
              <w:rPr>
                <w:sz w:val="22"/>
                <w:szCs w:val="22"/>
              </w:rPr>
              <w:t>Arkadaşım boya kalemlerimi kaybetmiş.</w:t>
            </w:r>
          </w:p>
        </w:tc>
      </w:tr>
      <w:tr w:rsidR="00CB46EF" w:rsidRPr="00914ABB" w:rsidTr="00994475">
        <w:trPr>
          <w:trHeight w:val="776"/>
        </w:trPr>
        <w:tc>
          <w:tcPr>
            <w:tcW w:w="250" w:type="dxa"/>
            <w:vMerge/>
            <w:tcBorders>
              <w:left w:val="nil"/>
            </w:tcBorders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  <w:r w:rsidRPr="00914ABB">
              <w:rPr>
                <w:sz w:val="22"/>
                <w:szCs w:val="22"/>
              </w:rPr>
              <w:t>Üzüntü</w:t>
            </w:r>
            <w:r w:rsidRPr="0090681C">
              <w:rPr>
                <w:noProof/>
                <w:sz w:val="22"/>
                <w:szCs w:val="22"/>
                <w:bdr w:val="single" w:sz="4" w:space="0" w:color="auto"/>
              </w:rPr>
              <w:pict>
                <v:shape id="Resim 5" o:spid="_x0000_i1027" type="#_x0000_t75" alt="surat gifleri (2)" style="width:36pt;height:27.75pt;visibility:visible">
                  <v:imagedata r:id="rId9" o:title=""/>
                  <o:lock v:ext="edit" cropping="t"/>
                </v:shape>
              </w:pict>
            </w:r>
          </w:p>
        </w:tc>
        <w:tc>
          <w:tcPr>
            <w:tcW w:w="522" w:type="dxa"/>
            <w:vMerge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</w:p>
        </w:tc>
        <w:tc>
          <w:tcPr>
            <w:tcW w:w="2519" w:type="dxa"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  <w:r w:rsidRPr="00914ABB">
              <w:rPr>
                <w:sz w:val="22"/>
                <w:szCs w:val="22"/>
              </w:rPr>
              <w:t>Komşunun köpeği beni kovaladı.</w:t>
            </w:r>
          </w:p>
        </w:tc>
      </w:tr>
      <w:tr w:rsidR="00CB46EF" w:rsidRPr="00914ABB" w:rsidTr="00994475">
        <w:trPr>
          <w:trHeight w:val="791"/>
        </w:trPr>
        <w:tc>
          <w:tcPr>
            <w:tcW w:w="250" w:type="dxa"/>
            <w:vMerge/>
            <w:tcBorders>
              <w:left w:val="nil"/>
            </w:tcBorders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  <w:r w:rsidRPr="00914ABB">
              <w:rPr>
                <w:sz w:val="22"/>
                <w:szCs w:val="22"/>
              </w:rPr>
              <w:t xml:space="preserve">Sevinç    </w:t>
            </w:r>
            <w:r w:rsidRPr="0090681C">
              <w:rPr>
                <w:noProof/>
                <w:sz w:val="22"/>
                <w:szCs w:val="22"/>
                <w:bdr w:val="single" w:sz="4" w:space="0" w:color="auto"/>
              </w:rPr>
              <w:pict>
                <v:shape id="Resim 1" o:spid="_x0000_i1028" type="#_x0000_t75" alt="surat gifleri (21)" style="width:25.5pt;height:23.25pt;visibility:visible">
                  <v:imagedata r:id="rId10" o:title=""/>
                </v:shape>
              </w:pict>
            </w:r>
          </w:p>
        </w:tc>
        <w:tc>
          <w:tcPr>
            <w:tcW w:w="522" w:type="dxa"/>
            <w:vMerge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</w:p>
        </w:tc>
        <w:tc>
          <w:tcPr>
            <w:tcW w:w="2519" w:type="dxa"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  <w:r w:rsidRPr="00914ABB">
              <w:rPr>
                <w:sz w:val="22"/>
                <w:szCs w:val="22"/>
              </w:rPr>
              <w:t>En yakın arkadaşım başka bir şehre taşındı.</w:t>
            </w:r>
          </w:p>
        </w:tc>
      </w:tr>
      <w:tr w:rsidR="00CB46EF" w:rsidRPr="00914ABB" w:rsidTr="00994475">
        <w:trPr>
          <w:trHeight w:val="1080"/>
        </w:trPr>
        <w:tc>
          <w:tcPr>
            <w:tcW w:w="250" w:type="dxa"/>
            <w:vMerge/>
            <w:tcBorders>
              <w:left w:val="nil"/>
            </w:tcBorders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  <w:r w:rsidRPr="00914ABB">
              <w:rPr>
                <w:sz w:val="22"/>
                <w:szCs w:val="22"/>
              </w:rPr>
              <w:t xml:space="preserve">Kızgınlık </w:t>
            </w:r>
            <w:r w:rsidRPr="0090681C">
              <w:rPr>
                <w:noProof/>
                <w:sz w:val="22"/>
                <w:szCs w:val="22"/>
                <w:bdr w:val="single" w:sz="4" w:space="0" w:color="auto"/>
              </w:rPr>
              <w:pict>
                <v:shape id="Resim 4" o:spid="_x0000_i1029" type="#_x0000_t75" alt="surat gifleri (23)" style="width:22.5pt;height:20.25pt;visibility:visible">
                  <v:imagedata r:id="rId11" o:title=""/>
                </v:shape>
              </w:pict>
            </w:r>
          </w:p>
        </w:tc>
        <w:tc>
          <w:tcPr>
            <w:tcW w:w="522" w:type="dxa"/>
            <w:vMerge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</w:p>
        </w:tc>
        <w:tc>
          <w:tcPr>
            <w:tcW w:w="2519" w:type="dxa"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  <w:r w:rsidRPr="00914ABB">
              <w:rPr>
                <w:sz w:val="22"/>
                <w:szCs w:val="22"/>
              </w:rPr>
              <w:t>Sınavda soruları cevaplayacağımdan emin değilim.</w:t>
            </w:r>
          </w:p>
        </w:tc>
      </w:tr>
      <w:tr w:rsidR="00CB46EF" w:rsidRPr="00914ABB" w:rsidTr="00994475">
        <w:trPr>
          <w:trHeight w:val="600"/>
        </w:trPr>
        <w:tc>
          <w:tcPr>
            <w:tcW w:w="250" w:type="dxa"/>
            <w:vMerge/>
            <w:tcBorders>
              <w:left w:val="nil"/>
              <w:bottom w:val="nil"/>
            </w:tcBorders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  <w:r w:rsidRPr="00914ABB">
              <w:rPr>
                <w:sz w:val="22"/>
                <w:szCs w:val="22"/>
              </w:rPr>
              <w:t xml:space="preserve">Korku </w:t>
            </w:r>
            <w:r w:rsidRPr="0090681C">
              <w:rPr>
                <w:noProof/>
                <w:sz w:val="22"/>
                <w:szCs w:val="22"/>
                <w:bdr w:val="single" w:sz="4" w:space="0" w:color="auto"/>
              </w:rPr>
              <w:pict>
                <v:shape id="Resim 2" o:spid="_x0000_i1030" type="#_x0000_t75" alt="surat gifleri (12)" style="width:24.75pt;height:24.75pt;visibility:visible">
                  <v:imagedata r:id="rId12" o:title=""/>
                </v:shape>
              </w:pict>
            </w:r>
          </w:p>
        </w:tc>
        <w:tc>
          <w:tcPr>
            <w:tcW w:w="522" w:type="dxa"/>
            <w:vMerge/>
            <w:tcBorders>
              <w:bottom w:val="nil"/>
            </w:tcBorders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</w:p>
        </w:tc>
        <w:tc>
          <w:tcPr>
            <w:tcW w:w="2519" w:type="dxa"/>
          </w:tcPr>
          <w:p w:rsidR="00CB46EF" w:rsidRPr="00914ABB" w:rsidRDefault="00CB46EF" w:rsidP="00D13CC6">
            <w:pPr>
              <w:rPr>
                <w:sz w:val="22"/>
                <w:szCs w:val="22"/>
              </w:rPr>
            </w:pPr>
            <w:r w:rsidRPr="00914ABB">
              <w:rPr>
                <w:sz w:val="22"/>
                <w:szCs w:val="22"/>
              </w:rPr>
              <w:t>Dayım bana en sevdiğim oyuncağı aldı.</w:t>
            </w:r>
          </w:p>
        </w:tc>
      </w:tr>
    </w:tbl>
    <w:p w:rsidR="00CB46EF" w:rsidRPr="00914ABB" w:rsidRDefault="00CB46EF">
      <w:pPr>
        <w:rPr>
          <w:b/>
          <w:sz w:val="22"/>
          <w:szCs w:val="22"/>
        </w:rPr>
      </w:pPr>
    </w:p>
    <w:p w:rsidR="00CB46EF" w:rsidRPr="00994475" w:rsidRDefault="00CB46EF">
      <w:pPr>
        <w:rPr>
          <w:b/>
          <w:sz w:val="22"/>
          <w:szCs w:val="22"/>
        </w:rPr>
      </w:pPr>
      <w:r w:rsidRPr="00994475">
        <w:rPr>
          <w:sz w:val="22"/>
          <w:szCs w:val="22"/>
        </w:rPr>
        <w:t>D)-. AŞAĞIDAKİ SORULARI DİKKATLE OKUYUNUZ. DOĞRU OLAN SEÇENEĞİ İŞARETLEYİNİZ. ( 40 PUAN )</w:t>
      </w:r>
    </w:p>
    <w:p w:rsidR="00CB46EF" w:rsidRPr="00994475" w:rsidRDefault="00CB46EF" w:rsidP="00065CE6">
      <w:pPr>
        <w:rPr>
          <w:b/>
          <w:sz w:val="22"/>
          <w:szCs w:val="22"/>
        </w:rPr>
      </w:pPr>
      <w:r w:rsidRPr="00994475">
        <w:rPr>
          <w:b/>
          <w:sz w:val="22"/>
          <w:szCs w:val="22"/>
        </w:rPr>
        <w:t>1- “Ne olursan ol gel” sözü hoşgörülü yaşantısı ve eserleriyle tanınan ünlü değerimiz kimdir?</w:t>
      </w:r>
    </w:p>
    <w:p w:rsidR="00CB46EF" w:rsidRPr="00994475" w:rsidRDefault="00CB46EF" w:rsidP="00065CE6">
      <w:pPr>
        <w:rPr>
          <w:sz w:val="22"/>
          <w:szCs w:val="22"/>
        </w:rPr>
      </w:pPr>
      <w:r w:rsidRPr="00994475">
        <w:rPr>
          <w:sz w:val="22"/>
          <w:szCs w:val="22"/>
        </w:rPr>
        <w:t xml:space="preserve">    A) Mevlana           B) Kanuni Sultan Süleyman       </w:t>
      </w:r>
    </w:p>
    <w:p w:rsidR="00CB46EF" w:rsidRPr="00994475" w:rsidRDefault="00CB46EF" w:rsidP="00065CE6">
      <w:pPr>
        <w:rPr>
          <w:sz w:val="22"/>
          <w:szCs w:val="22"/>
        </w:rPr>
      </w:pPr>
      <w:r w:rsidRPr="00994475">
        <w:rPr>
          <w:sz w:val="22"/>
          <w:szCs w:val="22"/>
        </w:rPr>
        <w:t xml:space="preserve">    C) Farabi               D)Nasrettin Hoca</w:t>
      </w:r>
    </w:p>
    <w:p w:rsidR="00CB46EF" w:rsidRPr="00E27D67" w:rsidRDefault="00CB46EF" w:rsidP="00065CE6">
      <w:pPr>
        <w:rPr>
          <w:sz w:val="20"/>
          <w:szCs w:val="20"/>
        </w:rPr>
      </w:pPr>
    </w:p>
    <w:p w:rsidR="00CB46EF" w:rsidRPr="00FD2C8E" w:rsidRDefault="00CB46EF" w:rsidP="004B7F7D">
      <w:pPr>
        <w:rPr>
          <w:bCs/>
          <w:i/>
          <w:szCs w:val="20"/>
        </w:rPr>
      </w:pPr>
      <w:r>
        <w:rPr>
          <w:b/>
          <w:bCs/>
          <w:sz w:val="20"/>
          <w:szCs w:val="20"/>
        </w:rPr>
        <w:t>2</w:t>
      </w:r>
      <w:r w:rsidRPr="00FD2C8E">
        <w:rPr>
          <w:b/>
          <w:bCs/>
          <w:sz w:val="22"/>
          <w:szCs w:val="20"/>
        </w:rPr>
        <w:t>-</w:t>
      </w:r>
      <w:r w:rsidRPr="00FD2C8E">
        <w:rPr>
          <w:bCs/>
          <w:i/>
          <w:sz w:val="22"/>
          <w:szCs w:val="20"/>
        </w:rPr>
        <w:t xml:space="preserve"> </w:t>
      </w:r>
      <w:r w:rsidRPr="00FD2C8E">
        <w:rPr>
          <w:bCs/>
          <w:i/>
          <w:szCs w:val="20"/>
        </w:rPr>
        <w:t xml:space="preserve">Esma ile Sema </w:t>
      </w:r>
      <w:r w:rsidRPr="00FD2C8E">
        <w:rPr>
          <w:bCs/>
          <w:i/>
          <w:szCs w:val="20"/>
          <w:u w:val="single"/>
        </w:rPr>
        <w:t xml:space="preserve"> </w:t>
      </w:r>
      <w:r w:rsidRPr="00FD2C8E">
        <w:rPr>
          <w:b/>
          <w:bCs/>
          <w:i/>
          <w:szCs w:val="20"/>
          <w:u w:val="single"/>
        </w:rPr>
        <w:t>ikiz kardeştir</w:t>
      </w:r>
      <w:r w:rsidRPr="00FD2C8E">
        <w:rPr>
          <w:b/>
          <w:bCs/>
          <w:i/>
          <w:szCs w:val="20"/>
        </w:rPr>
        <w:t>.</w:t>
      </w:r>
      <w:r w:rsidRPr="00FD2C8E">
        <w:rPr>
          <w:bCs/>
          <w:i/>
          <w:szCs w:val="20"/>
        </w:rPr>
        <w:t xml:space="preserve"> Nüfus cüzdanlarını incelersek, aşağıdakilerden </w:t>
      </w:r>
      <w:r w:rsidRPr="00FD2C8E">
        <w:rPr>
          <w:b/>
          <w:bCs/>
          <w:i/>
          <w:szCs w:val="20"/>
        </w:rPr>
        <w:t>hangisinin farklı olduğunu görürüz</w:t>
      </w:r>
      <w:r w:rsidRPr="00FD2C8E">
        <w:rPr>
          <w:bCs/>
          <w:i/>
          <w:szCs w:val="20"/>
        </w:rPr>
        <w:t>?</w:t>
      </w:r>
    </w:p>
    <w:p w:rsidR="00CB46EF" w:rsidRDefault="00CB46EF" w:rsidP="004B7F7D">
      <w:pPr>
        <w:rPr>
          <w:bCs/>
          <w:sz w:val="22"/>
          <w:szCs w:val="20"/>
        </w:rPr>
      </w:pPr>
      <w:r w:rsidRPr="00FD2C8E">
        <w:rPr>
          <w:bCs/>
          <w:sz w:val="22"/>
          <w:szCs w:val="20"/>
        </w:rPr>
        <w:t xml:space="preserve">A)Doğum tarihlerinin        </w:t>
      </w:r>
      <w:r>
        <w:rPr>
          <w:bCs/>
          <w:sz w:val="22"/>
          <w:szCs w:val="20"/>
        </w:rPr>
        <w:t xml:space="preserve"> </w:t>
      </w:r>
    </w:p>
    <w:p w:rsidR="00CB46EF" w:rsidRPr="00FD2C8E" w:rsidRDefault="00CB46EF" w:rsidP="004B7F7D">
      <w:pPr>
        <w:rPr>
          <w:bCs/>
          <w:sz w:val="22"/>
          <w:szCs w:val="20"/>
        </w:rPr>
      </w:pPr>
      <w:r w:rsidRPr="00FD2C8E">
        <w:rPr>
          <w:bCs/>
          <w:sz w:val="22"/>
          <w:szCs w:val="20"/>
        </w:rPr>
        <w:t xml:space="preserve">B) Doğum yerlerinin     </w:t>
      </w:r>
    </w:p>
    <w:p w:rsidR="00CB46EF" w:rsidRDefault="00CB46EF" w:rsidP="004B7F7D">
      <w:pPr>
        <w:rPr>
          <w:bCs/>
          <w:sz w:val="22"/>
          <w:szCs w:val="20"/>
        </w:rPr>
      </w:pPr>
      <w:r w:rsidRPr="00FD2C8E">
        <w:rPr>
          <w:bCs/>
          <w:sz w:val="22"/>
          <w:szCs w:val="20"/>
        </w:rPr>
        <w:t xml:space="preserve">C)  T.C.kimlik numaralarının      </w:t>
      </w:r>
    </w:p>
    <w:p w:rsidR="00CB46EF" w:rsidRPr="00FD2C8E" w:rsidRDefault="00CB46EF" w:rsidP="004B7F7D">
      <w:pPr>
        <w:rPr>
          <w:bCs/>
          <w:sz w:val="22"/>
          <w:szCs w:val="20"/>
        </w:rPr>
      </w:pPr>
      <w:r w:rsidRPr="00FD2C8E">
        <w:rPr>
          <w:bCs/>
          <w:sz w:val="22"/>
          <w:szCs w:val="20"/>
        </w:rPr>
        <w:t>D)Nüfus cüzdan renginin</w:t>
      </w:r>
    </w:p>
    <w:p w:rsidR="00CB46EF" w:rsidRDefault="00CB46EF" w:rsidP="006A68F7">
      <w:pPr>
        <w:rPr>
          <w:sz w:val="20"/>
          <w:szCs w:val="20"/>
        </w:rPr>
      </w:pPr>
    </w:p>
    <w:p w:rsidR="00CB46EF" w:rsidRPr="00E27D67" w:rsidRDefault="00CB46EF" w:rsidP="006A68F7">
      <w:pPr>
        <w:rPr>
          <w:sz w:val="20"/>
          <w:szCs w:val="20"/>
        </w:rPr>
      </w:pPr>
    </w:p>
    <w:p w:rsidR="00CB46EF" w:rsidRPr="00994475" w:rsidRDefault="00CB46EF" w:rsidP="003336B3">
      <w:pPr>
        <w:rPr>
          <w:sz w:val="22"/>
          <w:szCs w:val="22"/>
        </w:rPr>
      </w:pPr>
      <w:r w:rsidRPr="00994475">
        <w:rPr>
          <w:b/>
          <w:sz w:val="22"/>
          <w:szCs w:val="22"/>
        </w:rPr>
        <w:t xml:space="preserve">3- Aşağıdaki olayları kronolojik sıraya koyduğumuz zaman en önce hangi olay yaşanmış olabilir? </w:t>
      </w:r>
    </w:p>
    <w:p w:rsidR="00CB46EF" w:rsidRPr="00994475" w:rsidRDefault="00CB46EF" w:rsidP="003336B3">
      <w:pPr>
        <w:rPr>
          <w:sz w:val="22"/>
          <w:szCs w:val="22"/>
        </w:rPr>
      </w:pPr>
      <w:r w:rsidRPr="00994475">
        <w:rPr>
          <w:sz w:val="22"/>
          <w:szCs w:val="22"/>
        </w:rPr>
        <w:t xml:space="preserve"> A) Emeklemeye başladım. </w:t>
      </w:r>
    </w:p>
    <w:p w:rsidR="00CB46EF" w:rsidRPr="00994475" w:rsidRDefault="00CB46EF" w:rsidP="003336B3">
      <w:pPr>
        <w:rPr>
          <w:sz w:val="22"/>
          <w:szCs w:val="22"/>
        </w:rPr>
      </w:pPr>
      <w:r w:rsidRPr="00994475">
        <w:rPr>
          <w:sz w:val="22"/>
          <w:szCs w:val="22"/>
        </w:rPr>
        <w:t xml:space="preserve"> B) Koşmaya başladım.</w:t>
      </w:r>
    </w:p>
    <w:p w:rsidR="00CB46EF" w:rsidRPr="00994475" w:rsidRDefault="00CB46EF" w:rsidP="000F38F2">
      <w:pPr>
        <w:spacing w:line="276" w:lineRule="auto"/>
        <w:rPr>
          <w:sz w:val="22"/>
          <w:szCs w:val="22"/>
        </w:rPr>
      </w:pPr>
      <w:r w:rsidRPr="00994475">
        <w:rPr>
          <w:sz w:val="22"/>
          <w:szCs w:val="22"/>
        </w:rPr>
        <w:t xml:space="preserve"> C) Okumaya başladım.</w:t>
      </w:r>
      <w:r w:rsidRPr="00994475">
        <w:rPr>
          <w:sz w:val="22"/>
          <w:szCs w:val="22"/>
        </w:rPr>
        <w:tab/>
        <w:t xml:space="preserve">  </w:t>
      </w:r>
    </w:p>
    <w:p w:rsidR="00CB46EF" w:rsidRPr="00994475" w:rsidRDefault="00CB46EF" w:rsidP="000F38F2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994475">
        <w:rPr>
          <w:sz w:val="22"/>
          <w:szCs w:val="22"/>
        </w:rPr>
        <w:t>D) Yazmaya başladım.</w:t>
      </w:r>
    </w:p>
    <w:p w:rsidR="00CB46EF" w:rsidRDefault="00CB46EF">
      <w:pPr>
        <w:rPr>
          <w:sz w:val="20"/>
          <w:szCs w:val="20"/>
        </w:rPr>
      </w:pPr>
    </w:p>
    <w:p w:rsidR="00CB46EF" w:rsidRDefault="00CB46EF" w:rsidP="000F38F2">
      <w:pPr>
        <w:spacing w:line="276" w:lineRule="auto"/>
        <w:rPr>
          <w:sz w:val="20"/>
          <w:szCs w:val="20"/>
        </w:rPr>
      </w:pPr>
    </w:p>
    <w:p w:rsidR="00CB46EF" w:rsidRDefault="00CB46EF" w:rsidP="000F38F2">
      <w:pPr>
        <w:spacing w:line="276" w:lineRule="auto"/>
        <w:rPr>
          <w:sz w:val="20"/>
          <w:szCs w:val="20"/>
        </w:rPr>
      </w:pPr>
    </w:p>
    <w:p w:rsidR="00CB46EF" w:rsidRDefault="00CB46EF" w:rsidP="000F38F2">
      <w:pPr>
        <w:spacing w:line="276" w:lineRule="auto"/>
        <w:rPr>
          <w:sz w:val="20"/>
          <w:szCs w:val="20"/>
        </w:rPr>
      </w:pPr>
    </w:p>
    <w:p w:rsidR="00CB46EF" w:rsidRPr="00994475" w:rsidRDefault="00CB46EF" w:rsidP="000F38F2">
      <w:pPr>
        <w:spacing w:line="276" w:lineRule="auto"/>
        <w:rPr>
          <w:sz w:val="22"/>
          <w:szCs w:val="22"/>
        </w:rPr>
      </w:pPr>
      <w:r w:rsidRPr="00994475">
        <w:rPr>
          <w:b/>
          <w:sz w:val="22"/>
          <w:szCs w:val="22"/>
        </w:rPr>
        <w:t xml:space="preserve">4-  Aşağıdakilerden hangisi akrabalık ifadesi </w:t>
      </w:r>
      <w:r w:rsidRPr="00994475">
        <w:rPr>
          <w:b/>
          <w:sz w:val="22"/>
          <w:szCs w:val="22"/>
          <w:u w:val="single"/>
        </w:rPr>
        <w:t>değildir?</w:t>
      </w:r>
    </w:p>
    <w:p w:rsidR="00CB46EF" w:rsidRPr="00994475" w:rsidRDefault="00CB46EF" w:rsidP="000F38F2">
      <w:pPr>
        <w:spacing w:line="276" w:lineRule="auto"/>
        <w:rPr>
          <w:sz w:val="22"/>
          <w:szCs w:val="22"/>
        </w:rPr>
      </w:pPr>
      <w:r w:rsidRPr="00994475">
        <w:rPr>
          <w:sz w:val="22"/>
          <w:szCs w:val="22"/>
        </w:rPr>
        <w:t xml:space="preserve">A) Yeğen    B) Amca         C) Teyze </w:t>
      </w:r>
      <w:r>
        <w:rPr>
          <w:sz w:val="22"/>
          <w:szCs w:val="22"/>
        </w:rPr>
        <w:t xml:space="preserve">     </w:t>
      </w:r>
      <w:r w:rsidRPr="00994475">
        <w:rPr>
          <w:sz w:val="22"/>
          <w:szCs w:val="22"/>
        </w:rPr>
        <w:t xml:space="preserve"> D) Dost</w:t>
      </w:r>
    </w:p>
    <w:p w:rsidR="00CB46EF" w:rsidRPr="00994475" w:rsidRDefault="00CB46EF">
      <w:pPr>
        <w:rPr>
          <w:sz w:val="22"/>
          <w:szCs w:val="22"/>
        </w:rPr>
      </w:pPr>
    </w:p>
    <w:p w:rsidR="00CB46EF" w:rsidRPr="00994475" w:rsidRDefault="00CB46EF" w:rsidP="003336B3">
      <w:pPr>
        <w:rPr>
          <w:b/>
          <w:sz w:val="22"/>
          <w:szCs w:val="22"/>
        </w:rPr>
      </w:pPr>
      <w:r w:rsidRPr="00994475">
        <w:rPr>
          <w:b/>
          <w:sz w:val="22"/>
          <w:szCs w:val="22"/>
        </w:rPr>
        <w:t>5- Aşağıdaki öğrencilerden hangisinin sözlerinde, başkalarının düşüncelerine saygı göstermeyen bir durum söz konusudur?</w:t>
      </w:r>
      <w:r w:rsidRPr="00994475">
        <w:rPr>
          <w:b/>
          <w:color w:val="FF0000"/>
          <w:sz w:val="22"/>
          <w:szCs w:val="22"/>
        </w:rPr>
        <w:t xml:space="preserve"> (5p)</w:t>
      </w:r>
    </w:p>
    <w:p w:rsidR="00CB46EF" w:rsidRPr="00994475" w:rsidRDefault="00CB46EF" w:rsidP="003336B3">
      <w:pPr>
        <w:rPr>
          <w:sz w:val="22"/>
          <w:szCs w:val="22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1" o:spid="_x0000_s1046" type="#_x0000_t61" style="position:absolute;margin-left:44.8pt;margin-top:13.1pt;width:177pt;height:49.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" adj="-727,13909" fillcolor="#fdeada" strokecolor="#984807" strokeweight="1.5pt">
            <v:stroke dashstyle="3 1"/>
            <v:path arrowok="t"/>
            <v:textbox>
              <w:txbxContent>
                <w:p w:rsidR="00CB46EF" w:rsidRPr="000568A4" w:rsidRDefault="00CB46EF" w:rsidP="003336B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Kardeşimle farklı oyunları oynamayı sevsek de, çoğu zaman o küçük olduğu için onun istediği oyunları oynarız.</w:t>
                  </w:r>
                </w:p>
              </w:txbxContent>
            </v:textbox>
          </v:shape>
        </w:pict>
      </w:r>
    </w:p>
    <w:p w:rsidR="00CB46EF" w:rsidRPr="00994475" w:rsidRDefault="00CB46EF" w:rsidP="003336B3">
      <w:pPr>
        <w:rPr>
          <w:sz w:val="22"/>
          <w:szCs w:val="22"/>
        </w:rPr>
      </w:pPr>
      <w:r>
        <w:rPr>
          <w:noProof/>
        </w:rPr>
        <w:pict>
          <v:shape id="Resim 20" o:spid="_x0000_s1047" type="#_x0000_t75" style="position:absolute;margin-left:14.05pt;margin-top:.1pt;width:31pt;height:47.25pt;z-index:-251656704;visibility:visible">
            <v:imagedata r:id="rId13" o:title=""/>
          </v:shape>
        </w:pict>
      </w:r>
    </w:p>
    <w:p w:rsidR="00CB46EF" w:rsidRPr="00994475" w:rsidRDefault="00CB46EF" w:rsidP="003336B3">
      <w:pPr>
        <w:rPr>
          <w:color w:val="FF0000"/>
          <w:sz w:val="22"/>
          <w:szCs w:val="22"/>
        </w:rPr>
      </w:pPr>
      <w:r w:rsidRPr="00994475">
        <w:rPr>
          <w:color w:val="FF0000"/>
          <w:sz w:val="22"/>
          <w:szCs w:val="22"/>
        </w:rPr>
        <w:t xml:space="preserve">A) </w:t>
      </w:r>
    </w:p>
    <w:p w:rsidR="00CB46EF" w:rsidRPr="00994475" w:rsidRDefault="00CB46EF" w:rsidP="003336B3">
      <w:pPr>
        <w:rPr>
          <w:sz w:val="22"/>
          <w:szCs w:val="22"/>
        </w:rPr>
      </w:pPr>
    </w:p>
    <w:p w:rsidR="00CB46EF" w:rsidRPr="00994475" w:rsidRDefault="00CB46EF" w:rsidP="003336B3">
      <w:pPr>
        <w:rPr>
          <w:sz w:val="22"/>
          <w:szCs w:val="22"/>
        </w:rPr>
      </w:pPr>
      <w:r>
        <w:rPr>
          <w:noProof/>
        </w:rPr>
        <w:pict>
          <v:shape id="Dikdörtgen Belirtme Çizgisi 23" o:spid="_x0000_s1048" type="#_x0000_t61" style="position:absolute;margin-left:44.8pt;margin-top:6.75pt;width:177pt;height:49.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" adj="-727,13909" fillcolor="#fdeada" strokecolor="#984807" strokeweight="1.5pt">
            <v:stroke dashstyle="3 1"/>
            <v:path arrowok="t"/>
            <v:textbox>
              <w:txbxContent>
                <w:p w:rsidR="00CB46EF" w:rsidRPr="000568A4" w:rsidRDefault="00CB46EF" w:rsidP="003336B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Arkadaşım Ali’nin anlattıkları ne kadar ilgimi çekmese de dikkatle dinledim.</w:t>
                  </w:r>
                </w:p>
              </w:txbxContent>
            </v:textbox>
          </v:shape>
        </w:pict>
      </w:r>
      <w:r>
        <w:rPr>
          <w:noProof/>
        </w:rPr>
        <w:pict>
          <v:shape id="Resim 22" o:spid="_x0000_s1049" type="#_x0000_t75" style="position:absolute;margin-left:12.8pt;margin-top:.75pt;width:32pt;height:43.5pt;z-index:-251654656;visibility:visible">
            <v:imagedata r:id="rId14" o:title=""/>
          </v:shape>
        </w:pict>
      </w:r>
    </w:p>
    <w:p w:rsidR="00CB46EF" w:rsidRPr="00994475" w:rsidRDefault="00CB46EF" w:rsidP="003336B3">
      <w:pPr>
        <w:rPr>
          <w:color w:val="FF0000"/>
          <w:sz w:val="22"/>
          <w:szCs w:val="22"/>
        </w:rPr>
      </w:pPr>
      <w:r w:rsidRPr="00994475">
        <w:rPr>
          <w:color w:val="FF0000"/>
          <w:sz w:val="22"/>
          <w:szCs w:val="22"/>
        </w:rPr>
        <w:t>B)</w:t>
      </w:r>
    </w:p>
    <w:p w:rsidR="00CB46EF" w:rsidRPr="00994475" w:rsidRDefault="00CB46EF" w:rsidP="003336B3">
      <w:pPr>
        <w:rPr>
          <w:sz w:val="22"/>
          <w:szCs w:val="22"/>
        </w:rPr>
      </w:pPr>
    </w:p>
    <w:p w:rsidR="00CB46EF" w:rsidRPr="00994475" w:rsidRDefault="00CB46EF" w:rsidP="003336B3">
      <w:pPr>
        <w:rPr>
          <w:sz w:val="22"/>
          <w:szCs w:val="22"/>
        </w:rPr>
      </w:pPr>
      <w:r>
        <w:rPr>
          <w:noProof/>
        </w:rPr>
        <w:pict>
          <v:shape id="Dikdörtgen Belirtme Çizgisi 24" o:spid="_x0000_s1050" type="#_x0000_t61" style="position:absolute;margin-left:44.8pt;margin-top:13.45pt;width:177pt;height:39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" adj="-727,13909" fillcolor="#fdeada" strokecolor="#984807" strokeweight="1.5pt">
            <v:stroke dashstyle="3 1"/>
            <v:path arrowok="t"/>
            <v:textbox>
              <w:txbxContent>
                <w:p w:rsidR="00CB46EF" w:rsidRPr="000568A4" w:rsidRDefault="00CB46EF" w:rsidP="003336B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Arkadaşımın yeni aldığı pantolonun çok çirkin olduğunu söyledim.</w:t>
                  </w:r>
                </w:p>
              </w:txbxContent>
            </v:textbox>
          </v:shape>
        </w:pict>
      </w:r>
      <w:r>
        <w:rPr>
          <w:noProof/>
        </w:rPr>
        <w:pict>
          <v:shape id="Resim 26" o:spid="_x0000_s1051" type="#_x0000_t75" style="position:absolute;margin-left:8.95pt;margin-top:4.45pt;width:35.85pt;height:48pt;z-index:-251650560;visibility:visible">
            <v:imagedata r:id="rId15" o:title=""/>
          </v:shape>
        </w:pict>
      </w:r>
    </w:p>
    <w:p w:rsidR="00CB46EF" w:rsidRPr="00994475" w:rsidRDefault="00CB46EF" w:rsidP="003336B3">
      <w:pPr>
        <w:rPr>
          <w:color w:val="FF0000"/>
          <w:sz w:val="22"/>
          <w:szCs w:val="22"/>
        </w:rPr>
      </w:pPr>
      <w:r w:rsidRPr="00994475">
        <w:rPr>
          <w:color w:val="FF0000"/>
          <w:sz w:val="22"/>
          <w:szCs w:val="22"/>
        </w:rPr>
        <w:t xml:space="preserve">C)  </w:t>
      </w:r>
    </w:p>
    <w:p w:rsidR="00CB46EF" w:rsidRPr="00994475" w:rsidRDefault="00CB46EF" w:rsidP="003336B3">
      <w:pPr>
        <w:rPr>
          <w:sz w:val="22"/>
          <w:szCs w:val="22"/>
        </w:rPr>
      </w:pPr>
    </w:p>
    <w:p w:rsidR="00CB46EF" w:rsidRPr="00994475" w:rsidRDefault="00CB46EF" w:rsidP="003336B3">
      <w:pPr>
        <w:rPr>
          <w:sz w:val="22"/>
          <w:szCs w:val="22"/>
        </w:rPr>
      </w:pPr>
      <w:r>
        <w:rPr>
          <w:noProof/>
        </w:rPr>
        <w:pict>
          <v:shape id="Dikdörtgen Belirtme Çizgisi 25" o:spid="_x0000_s1052" type="#_x0000_t61" style="position:absolute;margin-left:44.8pt;margin-top:8.85pt;width:177pt;height:51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" adj="-727,8823" fillcolor="#fdeada" strokecolor="#984807" strokeweight="1.5pt">
            <v:stroke dashstyle="3 1"/>
            <v:path arrowok="t"/>
            <v:textbox>
              <w:txbxContent>
                <w:p w:rsidR="00CB46EF" w:rsidRPr="000568A4" w:rsidRDefault="00CB46EF" w:rsidP="003336B3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Ablam ve ben farklı giyim tarzından hoşlanıyoruz fakat birbirimizi eleştirmiyoruz.</w:t>
                  </w:r>
                </w:p>
              </w:txbxContent>
            </v:textbox>
          </v:shape>
        </w:pict>
      </w:r>
    </w:p>
    <w:p w:rsidR="00CB46EF" w:rsidRPr="00994475" w:rsidRDefault="00CB46EF" w:rsidP="003336B3">
      <w:pPr>
        <w:rPr>
          <w:color w:val="FF0000"/>
          <w:sz w:val="22"/>
          <w:szCs w:val="22"/>
        </w:rPr>
      </w:pPr>
      <w:r>
        <w:rPr>
          <w:noProof/>
        </w:rPr>
        <w:pict>
          <v:shape id="Resim 27" o:spid="_x0000_s1053" type="#_x0000_t75" style="position:absolute;margin-left:8.8pt;margin-top:.35pt;width:33.75pt;height:43.85pt;z-index:-251649536;visibility:visible">
            <v:imagedata r:id="rId16" o:title=""/>
          </v:shape>
        </w:pict>
      </w:r>
      <w:r w:rsidRPr="00994475">
        <w:rPr>
          <w:color w:val="FF0000"/>
          <w:sz w:val="22"/>
          <w:szCs w:val="22"/>
        </w:rPr>
        <w:t>D)</w:t>
      </w:r>
    </w:p>
    <w:p w:rsidR="00CB46EF" w:rsidRPr="00994475" w:rsidRDefault="00CB46EF" w:rsidP="003336B3">
      <w:pPr>
        <w:spacing w:line="276" w:lineRule="auto"/>
        <w:rPr>
          <w:b/>
          <w:sz w:val="22"/>
          <w:szCs w:val="22"/>
        </w:rPr>
      </w:pPr>
    </w:p>
    <w:p w:rsidR="00CB46EF" w:rsidRPr="00994475" w:rsidRDefault="00CB46EF" w:rsidP="003336B3">
      <w:pPr>
        <w:spacing w:line="276" w:lineRule="auto"/>
        <w:rPr>
          <w:b/>
          <w:sz w:val="22"/>
          <w:szCs w:val="22"/>
        </w:rPr>
      </w:pPr>
    </w:p>
    <w:p w:rsidR="00CB46EF" w:rsidRPr="00994475" w:rsidRDefault="00CB46EF" w:rsidP="003336B3">
      <w:pPr>
        <w:spacing w:line="276" w:lineRule="auto"/>
        <w:rPr>
          <w:b/>
          <w:sz w:val="22"/>
          <w:szCs w:val="22"/>
        </w:rPr>
      </w:pPr>
    </w:p>
    <w:p w:rsidR="00CB46EF" w:rsidRPr="00994475" w:rsidRDefault="00CB46EF" w:rsidP="003336B3">
      <w:pPr>
        <w:spacing w:line="276" w:lineRule="auto"/>
        <w:rPr>
          <w:b/>
          <w:sz w:val="22"/>
          <w:szCs w:val="22"/>
        </w:rPr>
      </w:pPr>
    </w:p>
    <w:p w:rsidR="00CB46EF" w:rsidRPr="00994475" w:rsidRDefault="00CB46EF" w:rsidP="003336B3">
      <w:pPr>
        <w:spacing w:line="276" w:lineRule="auto"/>
        <w:rPr>
          <w:i/>
          <w:sz w:val="22"/>
          <w:szCs w:val="22"/>
        </w:rPr>
      </w:pPr>
      <w:r w:rsidRPr="00994475">
        <w:rPr>
          <w:b/>
          <w:sz w:val="22"/>
          <w:szCs w:val="22"/>
        </w:rPr>
        <w:t>6-</w:t>
      </w:r>
      <w:r w:rsidRPr="00994475">
        <w:rPr>
          <w:sz w:val="22"/>
          <w:szCs w:val="22"/>
        </w:rPr>
        <w:t xml:space="preserve"> </w:t>
      </w:r>
      <w:r w:rsidRPr="00994475">
        <w:rPr>
          <w:b/>
          <w:sz w:val="22"/>
          <w:szCs w:val="22"/>
        </w:rPr>
        <w:t>Şeyda ailesinin soyağacını oluşturmak istiyor</w:t>
      </w:r>
      <w:r w:rsidRPr="00994475">
        <w:rPr>
          <w:sz w:val="22"/>
          <w:szCs w:val="22"/>
        </w:rPr>
        <w:t>. Aşağıdakilerden hangisini soyağacına</w:t>
      </w:r>
      <w:r w:rsidRPr="00994475">
        <w:rPr>
          <w:i/>
          <w:sz w:val="22"/>
          <w:szCs w:val="22"/>
        </w:rPr>
        <w:t xml:space="preserve"> </w:t>
      </w:r>
      <w:r w:rsidRPr="00994475">
        <w:rPr>
          <w:i/>
          <w:sz w:val="22"/>
          <w:szCs w:val="22"/>
          <w:u w:val="single"/>
        </w:rPr>
        <w:t xml:space="preserve">yazmamalıdır </w:t>
      </w:r>
      <w:r w:rsidRPr="00994475">
        <w:rPr>
          <w:i/>
          <w:sz w:val="22"/>
          <w:szCs w:val="22"/>
        </w:rPr>
        <w:t>?</w:t>
      </w:r>
    </w:p>
    <w:p w:rsidR="00CB46EF" w:rsidRPr="00994475" w:rsidRDefault="00CB46EF" w:rsidP="003336B3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A) </w:t>
      </w:r>
      <w:r w:rsidRPr="00994475">
        <w:rPr>
          <w:sz w:val="22"/>
          <w:szCs w:val="22"/>
        </w:rPr>
        <w:t xml:space="preserve">babasının adı       </w:t>
      </w:r>
      <w:r>
        <w:rPr>
          <w:sz w:val="22"/>
          <w:szCs w:val="22"/>
        </w:rPr>
        <w:t xml:space="preserve">       B) </w:t>
      </w:r>
      <w:r w:rsidRPr="00994475">
        <w:rPr>
          <w:sz w:val="22"/>
          <w:szCs w:val="22"/>
        </w:rPr>
        <w:t xml:space="preserve">dedesinin adı             </w:t>
      </w:r>
    </w:p>
    <w:p w:rsidR="00CB46EF" w:rsidRPr="00994475" w:rsidRDefault="00CB46EF" w:rsidP="003336B3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C) arkadaşının adı           D) </w:t>
      </w:r>
      <w:r w:rsidRPr="00994475">
        <w:rPr>
          <w:sz w:val="22"/>
          <w:szCs w:val="22"/>
        </w:rPr>
        <w:t>dayısının adı</w:t>
      </w:r>
    </w:p>
    <w:p w:rsidR="00CB46EF" w:rsidRPr="00994475" w:rsidRDefault="00CB46EF" w:rsidP="00B8217D">
      <w:pPr>
        <w:rPr>
          <w:sz w:val="22"/>
          <w:szCs w:val="22"/>
        </w:rPr>
      </w:pPr>
    </w:p>
    <w:p w:rsidR="00CB46EF" w:rsidRPr="00994475" w:rsidRDefault="00CB46EF" w:rsidP="003336B3">
      <w:pPr>
        <w:spacing w:line="276" w:lineRule="auto"/>
        <w:rPr>
          <w:b/>
          <w:sz w:val="22"/>
          <w:szCs w:val="22"/>
        </w:rPr>
      </w:pPr>
      <w:r w:rsidRPr="00994475">
        <w:rPr>
          <w:b/>
          <w:sz w:val="22"/>
          <w:szCs w:val="22"/>
        </w:rPr>
        <w:t>7- “Aşağıdakilerden hangisi  kültürümüze ait bir yemek çeşidi değildir?</w:t>
      </w:r>
    </w:p>
    <w:p w:rsidR="00CB46EF" w:rsidRPr="00AB31A3" w:rsidRDefault="00CB46EF" w:rsidP="003336B3">
      <w:pPr>
        <w:numPr>
          <w:ilvl w:val="0"/>
          <w:numId w:val="19"/>
        </w:numPr>
        <w:spacing w:line="276" w:lineRule="auto"/>
        <w:rPr>
          <w:sz w:val="22"/>
          <w:szCs w:val="22"/>
        </w:rPr>
      </w:pPr>
      <w:r w:rsidRPr="00AB31A3">
        <w:rPr>
          <w:sz w:val="22"/>
          <w:szCs w:val="22"/>
        </w:rPr>
        <w:t>Mantı    B) Dolma     C) Baklava  D) Pizza</w:t>
      </w:r>
    </w:p>
    <w:p w:rsidR="00CB46EF" w:rsidRPr="00994475" w:rsidRDefault="00CB46EF" w:rsidP="00B8217D">
      <w:pPr>
        <w:rPr>
          <w:sz w:val="22"/>
          <w:szCs w:val="22"/>
        </w:rPr>
      </w:pPr>
    </w:p>
    <w:p w:rsidR="00CB46EF" w:rsidRPr="00994475" w:rsidRDefault="00CB46EF" w:rsidP="00065CE6">
      <w:pPr>
        <w:spacing w:line="276" w:lineRule="auto"/>
        <w:rPr>
          <w:color w:val="000000"/>
          <w:sz w:val="22"/>
          <w:szCs w:val="22"/>
        </w:rPr>
      </w:pPr>
      <w:r w:rsidRPr="00994475">
        <w:rPr>
          <w:b/>
          <w:sz w:val="22"/>
          <w:szCs w:val="22"/>
        </w:rPr>
        <w:t xml:space="preserve">8- </w:t>
      </w:r>
      <w:r w:rsidRPr="00994475">
        <w:rPr>
          <w:sz w:val="22"/>
          <w:szCs w:val="22"/>
        </w:rPr>
        <w:t>Mustafa’nın yeni bir kardeşi oluyor. Yeni doğan kardeşinin bakıma ihtiyacı olduğu için annesi Mustafa ile fazla ilgilenmiyor. Mustafa’nın aşağıdaki duygulardan hangisine kapılması doğru değildir?</w:t>
      </w:r>
    </w:p>
    <w:p w:rsidR="00CB46EF" w:rsidRPr="00994475" w:rsidRDefault="00CB46EF" w:rsidP="00AB31A3">
      <w:pPr>
        <w:pStyle w:val="ListParagraph"/>
        <w:tabs>
          <w:tab w:val="left" w:pos="360"/>
        </w:tabs>
        <w:spacing w:after="0"/>
        <w:ind w:left="58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sevinç                     </w:t>
      </w:r>
      <w:r w:rsidRPr="00994475">
        <w:rPr>
          <w:rFonts w:ascii="Times New Roman" w:hAnsi="Times New Roman"/>
        </w:rPr>
        <w:t xml:space="preserve"> B)  kıskançlık </w:t>
      </w:r>
      <w:r>
        <w:rPr>
          <w:rFonts w:ascii="Times New Roman" w:hAnsi="Times New Roman"/>
        </w:rPr>
        <w:t xml:space="preserve">                    C) mutluluk                   </w:t>
      </w:r>
      <w:r w:rsidRPr="00994475">
        <w:rPr>
          <w:rFonts w:ascii="Times New Roman" w:hAnsi="Times New Roman"/>
        </w:rPr>
        <w:t xml:space="preserve">D) gurur </w:t>
      </w:r>
    </w:p>
    <w:p w:rsidR="00CB46EF" w:rsidRDefault="00CB46EF" w:rsidP="00065CE6">
      <w:pPr>
        <w:spacing w:line="276" w:lineRule="auto"/>
        <w:rPr>
          <w:b/>
          <w:sz w:val="22"/>
          <w:szCs w:val="22"/>
        </w:rPr>
      </w:pPr>
    </w:p>
    <w:p w:rsidR="00CB46EF" w:rsidRPr="00994475" w:rsidRDefault="00CB46EF" w:rsidP="00065CE6">
      <w:pPr>
        <w:spacing w:line="276" w:lineRule="auto"/>
        <w:rPr>
          <w:sz w:val="22"/>
          <w:szCs w:val="22"/>
        </w:rPr>
      </w:pPr>
      <w:r w:rsidRPr="00994475">
        <w:rPr>
          <w:b/>
          <w:sz w:val="22"/>
          <w:szCs w:val="22"/>
        </w:rPr>
        <w:t xml:space="preserve">9- </w:t>
      </w:r>
      <w:r w:rsidRPr="00994475">
        <w:rPr>
          <w:b/>
          <w:color w:val="000000"/>
          <w:sz w:val="22"/>
          <w:szCs w:val="22"/>
        </w:rPr>
        <w:t>“Beş parmağın beşi bir olmaz.” Atasözü aşağıdakilerden hangisiyle ilgilidir?</w:t>
      </w:r>
    </w:p>
    <w:p w:rsidR="00CB46EF" w:rsidRPr="00FE0BF2" w:rsidRDefault="00CB46EF" w:rsidP="00AB31A3">
      <w:pPr>
        <w:pStyle w:val="ListParagraph"/>
        <w:ind w:left="0"/>
        <w:rPr>
          <w:rFonts w:ascii="Times New Roman" w:hAnsi="Times New Roman"/>
          <w:color w:val="000000"/>
        </w:rPr>
      </w:pPr>
      <w:r w:rsidRPr="00FE0BF2">
        <w:rPr>
          <w:rFonts w:ascii="Times New Roman" w:hAnsi="Times New Roman"/>
          <w:color w:val="000000"/>
        </w:rPr>
        <w:t xml:space="preserve">          A) Bireysel farklılık</w:t>
      </w:r>
      <w:r w:rsidRPr="00FE0BF2">
        <w:rPr>
          <w:rFonts w:ascii="Times New Roman" w:hAnsi="Times New Roman"/>
          <w:color w:val="000000"/>
        </w:rPr>
        <w:tab/>
        <w:t xml:space="preserve"> B) Fedakârlık</w:t>
      </w:r>
      <w:r w:rsidRPr="00FE0BF2">
        <w:rPr>
          <w:rFonts w:ascii="Times New Roman" w:hAnsi="Times New Roman"/>
          <w:color w:val="000000"/>
        </w:rPr>
        <w:tab/>
        <w:t xml:space="preserve">   </w:t>
      </w:r>
    </w:p>
    <w:p w:rsidR="00CB46EF" w:rsidRPr="00FE0BF2" w:rsidRDefault="00CB46EF" w:rsidP="00AB31A3">
      <w:pPr>
        <w:pStyle w:val="ListParagraph"/>
        <w:ind w:left="0"/>
        <w:rPr>
          <w:rFonts w:ascii="Times New Roman" w:hAnsi="Times New Roman"/>
          <w:color w:val="000000"/>
        </w:rPr>
      </w:pPr>
      <w:r w:rsidRPr="00FE0BF2">
        <w:rPr>
          <w:rFonts w:ascii="Times New Roman" w:hAnsi="Times New Roman"/>
          <w:color w:val="000000"/>
        </w:rPr>
        <w:t xml:space="preserve">          C) Hoşgörü</w:t>
      </w:r>
      <w:r w:rsidRPr="00FE0BF2">
        <w:rPr>
          <w:rFonts w:ascii="Times New Roman" w:hAnsi="Times New Roman"/>
          <w:color w:val="000000"/>
        </w:rPr>
        <w:tab/>
        <w:t xml:space="preserve">              D) Kıskançlık</w:t>
      </w:r>
    </w:p>
    <w:p w:rsidR="00CB46EF" w:rsidRPr="00994475" w:rsidRDefault="00CB46EF" w:rsidP="00BB11B2">
      <w:pPr>
        <w:rPr>
          <w:sz w:val="22"/>
          <w:szCs w:val="22"/>
        </w:rPr>
      </w:pPr>
      <w:r w:rsidRPr="00994475">
        <w:rPr>
          <w:b/>
          <w:sz w:val="22"/>
          <w:szCs w:val="22"/>
        </w:rPr>
        <w:t>10- Ailemizin tarihini araştırırken aşağıdakilerden hangi kaynağı incelememiz gerekir?</w:t>
      </w:r>
    </w:p>
    <w:p w:rsidR="00CB46EF" w:rsidRPr="00994475" w:rsidRDefault="00CB46EF" w:rsidP="00BB11B2">
      <w:pPr>
        <w:rPr>
          <w:sz w:val="22"/>
          <w:szCs w:val="22"/>
        </w:rPr>
      </w:pPr>
      <w:r w:rsidRPr="00994475">
        <w:rPr>
          <w:sz w:val="22"/>
          <w:szCs w:val="22"/>
        </w:rPr>
        <w:t xml:space="preserve">     A)-Gazete           </w:t>
      </w:r>
      <w:r>
        <w:rPr>
          <w:sz w:val="22"/>
          <w:szCs w:val="22"/>
        </w:rPr>
        <w:t xml:space="preserve">       </w:t>
      </w:r>
      <w:r w:rsidRPr="00994475">
        <w:rPr>
          <w:sz w:val="22"/>
          <w:szCs w:val="22"/>
        </w:rPr>
        <w:t xml:space="preserve">       B)-Resim albümü               </w:t>
      </w:r>
    </w:p>
    <w:p w:rsidR="00CB46EF" w:rsidRPr="00994475" w:rsidRDefault="00CB46EF" w:rsidP="00BB11B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994475">
        <w:rPr>
          <w:sz w:val="22"/>
          <w:szCs w:val="22"/>
        </w:rPr>
        <w:t>C)-Ansiklopedi                 D)-Bilgisayar</w:t>
      </w:r>
    </w:p>
    <w:p w:rsidR="00CB46EF" w:rsidRDefault="00CB46EF" w:rsidP="00BB11B2">
      <w:pPr>
        <w:rPr>
          <w:sz w:val="22"/>
          <w:szCs w:val="22"/>
        </w:rPr>
      </w:pPr>
    </w:p>
    <w:p w:rsidR="00CB46EF" w:rsidRDefault="00CB46EF" w:rsidP="00BB11B2">
      <w:pPr>
        <w:rPr>
          <w:sz w:val="22"/>
          <w:szCs w:val="22"/>
        </w:rPr>
      </w:pPr>
      <w:hyperlink r:id="rId17" w:history="1">
        <w:r w:rsidRPr="00E50B22">
          <w:rPr>
            <w:rStyle w:val="Hyperlink"/>
            <w:rFonts w:ascii="Calibri" w:hAnsi="Calibri"/>
            <w:shd w:val="clear" w:color="auto" w:fill="FFFFFF"/>
          </w:rPr>
          <w:t>www.sorubak.com</w:t>
        </w:r>
      </w:hyperlink>
      <w:r>
        <w:rPr>
          <w:rFonts w:ascii="Calibri" w:hAnsi="Calibri"/>
          <w:color w:val="444444"/>
          <w:shd w:val="clear" w:color="auto" w:fill="FFFFFF"/>
        </w:rPr>
        <w:t xml:space="preserve"> </w:t>
      </w:r>
    </w:p>
    <w:p w:rsidR="00CB46EF" w:rsidRDefault="00CB46EF" w:rsidP="00BB11B2">
      <w:pPr>
        <w:rPr>
          <w:sz w:val="20"/>
          <w:szCs w:val="20"/>
        </w:rPr>
      </w:pPr>
    </w:p>
    <w:p w:rsidR="00CB46EF" w:rsidRDefault="00CB46EF" w:rsidP="00BB11B2">
      <w:pPr>
        <w:rPr>
          <w:sz w:val="20"/>
          <w:szCs w:val="20"/>
        </w:rPr>
      </w:pPr>
    </w:p>
    <w:p w:rsidR="00CB46EF" w:rsidRDefault="00CB46EF" w:rsidP="00BB11B2">
      <w:pPr>
        <w:rPr>
          <w:sz w:val="20"/>
          <w:szCs w:val="20"/>
        </w:rPr>
      </w:pPr>
    </w:p>
    <w:p w:rsidR="00CB46EF" w:rsidRDefault="00CB46EF" w:rsidP="00BB11B2">
      <w:pPr>
        <w:rPr>
          <w:sz w:val="20"/>
          <w:szCs w:val="20"/>
        </w:rPr>
      </w:pPr>
    </w:p>
    <w:p w:rsidR="00CB46EF" w:rsidRPr="00A923BE" w:rsidRDefault="00CB46EF" w:rsidP="00FE0BF2">
      <w:pPr>
        <w:jc w:val="center"/>
        <w:rPr>
          <w:b/>
        </w:rPr>
      </w:pPr>
      <w:r w:rsidRPr="00A923BE">
        <w:rPr>
          <w:b/>
        </w:rPr>
        <w:t>Başarılar dilerim</w:t>
      </w:r>
    </w:p>
    <w:p w:rsidR="00CB46EF" w:rsidRDefault="00CB46EF" w:rsidP="00FE0BF2">
      <w:pPr>
        <w:jc w:val="center"/>
        <w:rPr>
          <w:b/>
        </w:rPr>
      </w:pPr>
      <w:bookmarkStart w:id="0" w:name="_GoBack"/>
      <w:bookmarkEnd w:id="0"/>
    </w:p>
    <w:p w:rsidR="00CB46EF" w:rsidRPr="00A923BE" w:rsidRDefault="00CB46EF" w:rsidP="00A923BE">
      <w:pPr>
        <w:rPr>
          <w:b/>
        </w:rPr>
      </w:pPr>
    </w:p>
    <w:sectPr w:rsidR="00CB46EF" w:rsidRPr="00A923BE" w:rsidSect="003336B3">
      <w:type w:val="continuous"/>
      <w:pgSz w:w="11906" w:h="16838"/>
      <w:pgMar w:top="284" w:right="566" w:bottom="539" w:left="1080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6EF" w:rsidRDefault="00CB46EF">
      <w:r>
        <w:separator/>
      </w:r>
    </w:p>
  </w:endnote>
  <w:endnote w:type="continuationSeparator" w:id="0">
    <w:p w:rsidR="00CB46EF" w:rsidRDefault="00CB4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6EF" w:rsidRDefault="00CB46EF">
      <w:r>
        <w:separator/>
      </w:r>
    </w:p>
  </w:footnote>
  <w:footnote w:type="continuationSeparator" w:id="0">
    <w:p w:rsidR="00CB46EF" w:rsidRDefault="00CB4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6EF" w:rsidRPr="00D61338" w:rsidRDefault="00CB46EF" w:rsidP="00D61338">
    <w:pPr>
      <w:pStyle w:val="Header"/>
      <w:jc w:val="center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1541"/>
    <w:multiLevelType w:val="hybridMultilevel"/>
    <w:tmpl w:val="00CA7E7E"/>
    <w:lvl w:ilvl="0" w:tplc="1684455A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A2B5079"/>
    <w:multiLevelType w:val="hybridMultilevel"/>
    <w:tmpl w:val="D624D5E4"/>
    <w:lvl w:ilvl="0" w:tplc="AF607DF6">
      <w:start w:val="1"/>
      <w:numFmt w:val="decimal"/>
      <w:lvlText w:val="%1-"/>
      <w:lvlJc w:val="left"/>
      <w:pPr>
        <w:ind w:left="90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41D4867"/>
    <w:multiLevelType w:val="hybridMultilevel"/>
    <w:tmpl w:val="811A68DC"/>
    <w:lvl w:ilvl="0" w:tplc="6248C7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0D630C"/>
    <w:multiLevelType w:val="hybridMultilevel"/>
    <w:tmpl w:val="F0DA9A78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3869C3"/>
    <w:multiLevelType w:val="hybridMultilevel"/>
    <w:tmpl w:val="9CB076F0"/>
    <w:lvl w:ilvl="0" w:tplc="600C1804">
      <w:start w:val="2007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06F523C"/>
    <w:multiLevelType w:val="hybridMultilevel"/>
    <w:tmpl w:val="D3A60BAC"/>
    <w:lvl w:ilvl="0" w:tplc="19B234B6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409969BB"/>
    <w:multiLevelType w:val="hybridMultilevel"/>
    <w:tmpl w:val="90B4D45A"/>
    <w:lvl w:ilvl="0" w:tplc="84BEECAE">
      <w:start w:val="1"/>
      <w:numFmt w:val="lowerLetter"/>
      <w:lvlText w:val="%1.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7">
    <w:nsid w:val="450800F8"/>
    <w:multiLevelType w:val="hybridMultilevel"/>
    <w:tmpl w:val="319CA138"/>
    <w:lvl w:ilvl="0" w:tplc="FE06B16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362410"/>
    <w:multiLevelType w:val="hybridMultilevel"/>
    <w:tmpl w:val="189C5DBE"/>
    <w:lvl w:ilvl="0" w:tplc="A828BB3A">
      <w:start w:val="1"/>
      <w:numFmt w:val="upperLetter"/>
      <w:lvlText w:val="%1)"/>
      <w:lvlJc w:val="left"/>
      <w:pPr>
        <w:ind w:left="94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8" w:hanging="180"/>
      </w:pPr>
      <w:rPr>
        <w:rFonts w:cs="Times New Roman"/>
      </w:rPr>
    </w:lvl>
  </w:abstractNum>
  <w:abstractNum w:abstractNumId="9">
    <w:nsid w:val="476D5F37"/>
    <w:multiLevelType w:val="hybridMultilevel"/>
    <w:tmpl w:val="AABC9232"/>
    <w:lvl w:ilvl="0" w:tplc="D4EAC10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BC16C7A"/>
    <w:multiLevelType w:val="hybridMultilevel"/>
    <w:tmpl w:val="21366E5C"/>
    <w:lvl w:ilvl="0" w:tplc="B2B69148">
      <w:start w:val="7"/>
      <w:numFmt w:val="decimal"/>
      <w:lvlText w:val="%1-"/>
      <w:lvlJc w:val="left"/>
      <w:pPr>
        <w:ind w:left="720" w:hanging="360"/>
      </w:pPr>
      <w:rPr>
        <w:rFonts w:ascii="Comic Sans MS" w:eastAsia="Times New Roman" w:hAnsi="Comic Sans MS" w:cs="Times New Roman" w:hint="default"/>
        <w:b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517673"/>
    <w:multiLevelType w:val="hybridMultilevel"/>
    <w:tmpl w:val="DA36C872"/>
    <w:lvl w:ilvl="0" w:tplc="B2FE2CA4">
      <w:start w:val="1"/>
      <w:numFmt w:val="upperLetter"/>
      <w:lvlText w:val="%1-"/>
      <w:lvlJc w:val="left"/>
      <w:pPr>
        <w:ind w:left="3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36" w:hanging="180"/>
      </w:pPr>
      <w:rPr>
        <w:rFonts w:cs="Times New Roman"/>
      </w:rPr>
    </w:lvl>
  </w:abstractNum>
  <w:abstractNum w:abstractNumId="12">
    <w:nsid w:val="54B27CF2"/>
    <w:multiLevelType w:val="hybridMultilevel"/>
    <w:tmpl w:val="903CB8F6"/>
    <w:lvl w:ilvl="0" w:tplc="E29E8BCC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3">
    <w:nsid w:val="54E93DDD"/>
    <w:multiLevelType w:val="hybridMultilevel"/>
    <w:tmpl w:val="E6EEE02A"/>
    <w:lvl w:ilvl="0" w:tplc="5FA018DC">
      <w:start w:val="1"/>
      <w:numFmt w:val="decimal"/>
      <w:lvlText w:val="%1"/>
      <w:lvlJc w:val="left"/>
      <w:pPr>
        <w:ind w:left="502" w:hanging="360"/>
      </w:pPr>
      <w:rPr>
        <w:rFonts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58835C31"/>
    <w:multiLevelType w:val="hybridMultilevel"/>
    <w:tmpl w:val="AB94BA4C"/>
    <w:lvl w:ilvl="0" w:tplc="8AF41316">
      <w:start w:val="1"/>
      <w:numFmt w:val="upperLetter"/>
      <w:lvlText w:val="%1-"/>
      <w:lvlJc w:val="left"/>
      <w:pPr>
        <w:ind w:left="136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5">
    <w:nsid w:val="5BDC50D1"/>
    <w:multiLevelType w:val="hybridMultilevel"/>
    <w:tmpl w:val="C9E4ECBC"/>
    <w:lvl w:ilvl="0" w:tplc="A0CAFBCA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7">
    <w:nsid w:val="63D83237"/>
    <w:multiLevelType w:val="hybridMultilevel"/>
    <w:tmpl w:val="589CED88"/>
    <w:lvl w:ilvl="0" w:tplc="989E8D5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98D24EB"/>
    <w:multiLevelType w:val="hybridMultilevel"/>
    <w:tmpl w:val="036E16A0"/>
    <w:lvl w:ilvl="0" w:tplc="868A0298">
      <w:start w:val="2"/>
      <w:numFmt w:val="decimal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>
    <w:nsid w:val="6CC3461E"/>
    <w:multiLevelType w:val="hybridMultilevel"/>
    <w:tmpl w:val="A40E1B98"/>
    <w:lvl w:ilvl="0" w:tplc="D4A6959A">
      <w:start w:val="1"/>
      <w:numFmt w:val="upperLetter"/>
      <w:lvlText w:val="%1)"/>
      <w:lvlJc w:val="left"/>
      <w:pPr>
        <w:ind w:left="94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8" w:hanging="180"/>
      </w:pPr>
      <w:rPr>
        <w:rFonts w:cs="Times New Roman"/>
      </w:rPr>
    </w:lvl>
  </w:abstractNum>
  <w:abstractNum w:abstractNumId="20">
    <w:nsid w:val="780D5731"/>
    <w:multiLevelType w:val="hybridMultilevel"/>
    <w:tmpl w:val="481E0E90"/>
    <w:lvl w:ilvl="0" w:tplc="2BA4C19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"/>
  </w:num>
  <w:num w:numId="3">
    <w:abstractNumId w:val="20"/>
  </w:num>
  <w:num w:numId="4">
    <w:abstractNumId w:val="17"/>
  </w:num>
  <w:num w:numId="5">
    <w:abstractNumId w:val="7"/>
  </w:num>
  <w:num w:numId="6">
    <w:abstractNumId w:val="2"/>
  </w:num>
  <w:num w:numId="7">
    <w:abstractNumId w:val="13"/>
  </w:num>
  <w:num w:numId="8">
    <w:abstractNumId w:val="5"/>
  </w:num>
  <w:num w:numId="9">
    <w:abstractNumId w:val="9"/>
  </w:num>
  <w:num w:numId="10">
    <w:abstractNumId w:val="3"/>
  </w:num>
  <w:num w:numId="11">
    <w:abstractNumId w:val="10"/>
  </w:num>
  <w:num w:numId="12">
    <w:abstractNumId w:val="6"/>
  </w:num>
  <w:num w:numId="13">
    <w:abstractNumId w:val="11"/>
  </w:num>
  <w:num w:numId="14">
    <w:abstractNumId w:val="15"/>
  </w:num>
  <w:num w:numId="15">
    <w:abstractNumId w:val="18"/>
  </w:num>
  <w:num w:numId="16">
    <w:abstractNumId w:val="16"/>
  </w:num>
  <w:num w:numId="17">
    <w:abstractNumId w:val="12"/>
  </w:num>
  <w:num w:numId="18">
    <w:abstractNumId w:val="4"/>
  </w:num>
  <w:num w:numId="19">
    <w:abstractNumId w:val="0"/>
  </w:num>
  <w:num w:numId="20">
    <w:abstractNumId w:val="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338"/>
    <w:rsid w:val="00001184"/>
    <w:rsid w:val="000568A4"/>
    <w:rsid w:val="00065CE6"/>
    <w:rsid w:val="00075952"/>
    <w:rsid w:val="000D680E"/>
    <w:rsid w:val="000F38F2"/>
    <w:rsid w:val="000F5C3E"/>
    <w:rsid w:val="00142F82"/>
    <w:rsid w:val="0014697F"/>
    <w:rsid w:val="00165874"/>
    <w:rsid w:val="001840F2"/>
    <w:rsid w:val="002137A2"/>
    <w:rsid w:val="00244006"/>
    <w:rsid w:val="002E0A5F"/>
    <w:rsid w:val="003159CE"/>
    <w:rsid w:val="003336B3"/>
    <w:rsid w:val="00381013"/>
    <w:rsid w:val="003F377F"/>
    <w:rsid w:val="004B7F7D"/>
    <w:rsid w:val="004E0872"/>
    <w:rsid w:val="004E47EF"/>
    <w:rsid w:val="004F4D5F"/>
    <w:rsid w:val="005321F3"/>
    <w:rsid w:val="00552D13"/>
    <w:rsid w:val="005531D8"/>
    <w:rsid w:val="005D7A81"/>
    <w:rsid w:val="00621081"/>
    <w:rsid w:val="00643DDE"/>
    <w:rsid w:val="00647751"/>
    <w:rsid w:val="0067614D"/>
    <w:rsid w:val="006A68F7"/>
    <w:rsid w:val="006D4ECB"/>
    <w:rsid w:val="007021AC"/>
    <w:rsid w:val="00715403"/>
    <w:rsid w:val="007265FA"/>
    <w:rsid w:val="007D4FB1"/>
    <w:rsid w:val="00800805"/>
    <w:rsid w:val="008A6B72"/>
    <w:rsid w:val="008B4F3B"/>
    <w:rsid w:val="0090681C"/>
    <w:rsid w:val="00914ABB"/>
    <w:rsid w:val="009270D0"/>
    <w:rsid w:val="00980E91"/>
    <w:rsid w:val="00994475"/>
    <w:rsid w:val="00A20F8E"/>
    <w:rsid w:val="00A51EE3"/>
    <w:rsid w:val="00A7109A"/>
    <w:rsid w:val="00A71D67"/>
    <w:rsid w:val="00A923BE"/>
    <w:rsid w:val="00A95FE7"/>
    <w:rsid w:val="00AB31A3"/>
    <w:rsid w:val="00AD482F"/>
    <w:rsid w:val="00B8217D"/>
    <w:rsid w:val="00B9157F"/>
    <w:rsid w:val="00BB11B2"/>
    <w:rsid w:val="00BC2292"/>
    <w:rsid w:val="00C537AC"/>
    <w:rsid w:val="00C72ED7"/>
    <w:rsid w:val="00C822B1"/>
    <w:rsid w:val="00CB46EF"/>
    <w:rsid w:val="00CD1035"/>
    <w:rsid w:val="00D13CC6"/>
    <w:rsid w:val="00D22361"/>
    <w:rsid w:val="00D34981"/>
    <w:rsid w:val="00D34F8E"/>
    <w:rsid w:val="00D3590B"/>
    <w:rsid w:val="00D61338"/>
    <w:rsid w:val="00DE231A"/>
    <w:rsid w:val="00E27D67"/>
    <w:rsid w:val="00E50B22"/>
    <w:rsid w:val="00E71BE6"/>
    <w:rsid w:val="00E77183"/>
    <w:rsid w:val="00EC7A86"/>
    <w:rsid w:val="00EE3D91"/>
    <w:rsid w:val="00F009F0"/>
    <w:rsid w:val="00F15F28"/>
    <w:rsid w:val="00F53719"/>
    <w:rsid w:val="00F74CD3"/>
    <w:rsid w:val="00F920D7"/>
    <w:rsid w:val="00FD2C8E"/>
    <w:rsid w:val="00FE0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97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13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7B6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613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7B60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165874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65874"/>
    <w:rPr>
      <w:rFonts w:ascii="Tahoma" w:hAnsi="Tahoma"/>
      <w:sz w:val="16"/>
    </w:rPr>
  </w:style>
  <w:style w:type="paragraph" w:styleId="ListParagraph">
    <w:name w:val="List Paragraph"/>
    <w:basedOn w:val="Normal"/>
    <w:uiPriority w:val="99"/>
    <w:qFormat/>
    <w:rsid w:val="008B4F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A7109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021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740</Words>
  <Characters>4221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/>
  <cp:lastModifiedBy>edanur</cp:lastModifiedBy>
  <cp:revision>5</cp:revision>
  <cp:lastPrinted>2013-11-13T21:06:00Z</cp:lastPrinted>
  <dcterms:created xsi:type="dcterms:W3CDTF">2013-11-13T20:14:00Z</dcterms:created>
  <dcterms:modified xsi:type="dcterms:W3CDTF">2014-11-09T10:39:00Z</dcterms:modified>
</cp:coreProperties>
</file>