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24E" w:rsidRDefault="00BB724E" w:rsidP="00C93F72">
      <w:pPr>
        <w:rPr>
          <w:rFonts w:ascii="Comic Sans MS" w:hAnsi="Comic Sans MS"/>
        </w:rPr>
      </w:pPr>
      <w:r>
        <w:rPr>
          <w:rFonts w:ascii="Comic Sans MS" w:hAnsi="Comic Sans MS"/>
        </w:rPr>
        <w:t>Adı:                                                                  No:              Puan:</w:t>
      </w:r>
    </w:p>
    <w:tbl>
      <w:tblPr>
        <w:tblW w:w="0" w:type="auto"/>
        <w:tblLook w:val="00A0"/>
      </w:tblPr>
      <w:tblGrid>
        <w:gridCol w:w="4644"/>
        <w:gridCol w:w="426"/>
        <w:gridCol w:w="126"/>
        <w:gridCol w:w="441"/>
        <w:gridCol w:w="425"/>
        <w:gridCol w:w="850"/>
      </w:tblGrid>
      <w:tr w:rsidR="00BB724E" w:rsidRPr="000066ED" w:rsidTr="000066ED">
        <w:tc>
          <w:tcPr>
            <w:tcW w:w="519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1-Yön bulmak için kullandığımız pusulanın </w:t>
            </w:r>
            <w:r w:rsidRPr="000066ED">
              <w:rPr>
                <w:rFonts w:ascii="Comic Sans MS" w:hAnsi="Comic Sans MS"/>
                <w:sz w:val="20"/>
                <w:szCs w:val="20"/>
                <w:u w:val="single"/>
              </w:rPr>
              <w:t>renkli ucu</w:t>
            </w:r>
            <w:r w:rsidRPr="000066ED">
              <w:rPr>
                <w:rFonts w:ascii="Comic Sans MS" w:hAnsi="Comic Sans MS"/>
                <w:sz w:val="20"/>
                <w:szCs w:val="20"/>
              </w:rPr>
              <w:t xml:space="preserve"> hangi yönü gösterir?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A-Doğu           B-Batı             C-Güney            D-Kuzey</w:t>
            </w:r>
          </w:p>
        </w:tc>
        <w:tc>
          <w:tcPr>
            <w:tcW w:w="171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i1025" type="#_x0000_t75" alt="http://www.gittimgordumgeldim.com/files/2013/02/pusula-3.png" style="width:72.75pt;height:54.75pt;visibility:visible">
                  <v:imagedata r:id="rId6" o:title=""/>
                </v:shape>
              </w:pict>
            </w:r>
          </w:p>
        </w:tc>
      </w:tr>
      <w:tr w:rsidR="00BB724E" w:rsidRPr="000066ED" w:rsidTr="000066ED">
        <w:tc>
          <w:tcPr>
            <w:tcW w:w="519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71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noProof/>
              </w:rPr>
            </w:pP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Güneşin battığı yöndür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doğu</w:t>
            </w: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Minare kapıları bu yöndedir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kuzey</w:t>
            </w: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Kutup yıldızının gösterdiği yön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güney</w:t>
            </w: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Güneşin doğduğu yöndür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batı</w:t>
            </w:r>
          </w:p>
        </w:tc>
      </w:tr>
    </w:tbl>
    <w:p w:rsidR="00BB724E" w:rsidRPr="00C93F72" w:rsidRDefault="00BB724E" w:rsidP="00C93F7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2-Yukarıdakilere </w:t>
      </w:r>
      <w:r w:rsidRPr="00C93F72">
        <w:rPr>
          <w:rFonts w:ascii="Comic Sans MS" w:hAnsi="Comic Sans MS"/>
          <w:sz w:val="20"/>
          <w:szCs w:val="20"/>
        </w:rPr>
        <w:t xml:space="preserve">göre </w:t>
      </w:r>
      <w:r w:rsidRPr="00562B66">
        <w:rPr>
          <w:rFonts w:ascii="Comic Sans MS" w:hAnsi="Comic Sans MS"/>
          <w:sz w:val="20"/>
          <w:szCs w:val="20"/>
          <w:u w:val="single"/>
        </w:rPr>
        <w:t>doğru eşleştirme</w:t>
      </w:r>
      <w:r w:rsidRPr="00C93F72">
        <w:rPr>
          <w:rFonts w:ascii="Comic Sans MS" w:hAnsi="Comic Sans MS"/>
          <w:sz w:val="20"/>
          <w:szCs w:val="20"/>
        </w:rPr>
        <w:t xml:space="preserve"> aşağıdakilerden hangisinde verilmiştir?</w:t>
      </w:r>
    </w:p>
    <w:p w:rsidR="00BB724E" w:rsidRPr="00C93F72" w:rsidRDefault="00BB724E" w:rsidP="00C93F72">
      <w:pPr>
        <w:spacing w:after="0"/>
        <w:rPr>
          <w:rFonts w:ascii="Comic Sans MS" w:hAnsi="Comic Sans MS"/>
          <w:sz w:val="20"/>
          <w:szCs w:val="20"/>
        </w:rPr>
      </w:pPr>
      <w:r w:rsidRPr="00C93F72">
        <w:rPr>
          <w:rFonts w:ascii="Comic Sans MS" w:hAnsi="Comic Sans MS"/>
          <w:sz w:val="20"/>
          <w:szCs w:val="20"/>
        </w:rPr>
        <w:t>A-1-b,2-a,3-d,4-c      B-1-a,2-c,3-d,4-b</w:t>
      </w:r>
      <w:r>
        <w:rPr>
          <w:rFonts w:ascii="Comic Sans MS" w:hAnsi="Comic Sans MS"/>
          <w:sz w:val="20"/>
          <w:szCs w:val="20"/>
        </w:rPr>
        <w:t xml:space="preserve">      </w:t>
      </w:r>
      <w:r w:rsidRPr="00C93F72">
        <w:rPr>
          <w:rFonts w:ascii="Comic Sans MS" w:hAnsi="Comic Sans MS"/>
          <w:sz w:val="20"/>
          <w:szCs w:val="20"/>
        </w:rPr>
        <w:t>C-1-d,2-</w:t>
      </w:r>
      <w:r>
        <w:rPr>
          <w:rFonts w:ascii="Comic Sans MS" w:hAnsi="Comic Sans MS"/>
          <w:sz w:val="20"/>
          <w:szCs w:val="20"/>
        </w:rPr>
        <w:t>c</w:t>
      </w:r>
      <w:r w:rsidRPr="00C93F72">
        <w:rPr>
          <w:rFonts w:ascii="Comic Sans MS" w:hAnsi="Comic Sans MS"/>
          <w:sz w:val="20"/>
          <w:szCs w:val="20"/>
        </w:rPr>
        <w:t>,3-b,4-</w:t>
      </w:r>
      <w:r>
        <w:rPr>
          <w:rFonts w:ascii="Comic Sans MS" w:hAnsi="Comic Sans MS"/>
          <w:sz w:val="20"/>
          <w:szCs w:val="20"/>
        </w:rPr>
        <w:t>a</w:t>
      </w:r>
      <w:r w:rsidRPr="00C93F72">
        <w:rPr>
          <w:rFonts w:ascii="Comic Sans MS" w:hAnsi="Comic Sans MS"/>
          <w:sz w:val="20"/>
          <w:szCs w:val="20"/>
        </w:rPr>
        <w:t xml:space="preserve">     D-1-c,2-b,3-a,4-d</w:t>
      </w:r>
    </w:p>
    <w:p w:rsidR="00BB724E" w:rsidRPr="000B67CB" w:rsidRDefault="00BB724E" w:rsidP="00D16558">
      <w:pPr>
        <w:spacing w:after="0"/>
        <w:rPr>
          <w:rFonts w:ascii="Comic Sans MS" w:hAnsi="Comic Sans MS"/>
          <w:sz w:val="16"/>
          <w:szCs w:val="16"/>
        </w:rPr>
      </w:pPr>
    </w:p>
    <w:p w:rsidR="00BB724E" w:rsidRPr="00562B66" w:rsidRDefault="00BB724E" w:rsidP="00562B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562B66">
        <w:rPr>
          <w:rFonts w:ascii="Comic Sans MS" w:hAnsi="Comic Sans MS"/>
        </w:rPr>
        <w:t xml:space="preserve"> </w:t>
      </w:r>
      <w:r w:rsidRPr="00562B66">
        <w:rPr>
          <w:rFonts w:ascii="Comic Sans MS" w:hAnsi="Comic Sans MS"/>
          <w:sz w:val="20"/>
          <w:szCs w:val="20"/>
        </w:rPr>
        <w:t xml:space="preserve">Aşağıdakilerden hangisi deprem sırasında </w:t>
      </w:r>
      <w:r>
        <w:rPr>
          <w:rFonts w:ascii="Comic Sans MS" w:hAnsi="Comic Sans MS"/>
          <w:sz w:val="20"/>
          <w:szCs w:val="20"/>
        </w:rPr>
        <w:t xml:space="preserve">ve sonrasında </w:t>
      </w:r>
      <w:r w:rsidRPr="00562B66">
        <w:rPr>
          <w:rFonts w:ascii="Comic Sans MS" w:hAnsi="Comic Sans MS"/>
          <w:sz w:val="20"/>
          <w:szCs w:val="20"/>
          <w:u w:val="single"/>
        </w:rPr>
        <w:t>yapılmaması</w:t>
      </w:r>
      <w:r w:rsidRPr="00562B66">
        <w:rPr>
          <w:rFonts w:ascii="Comic Sans MS" w:hAnsi="Comic Sans MS"/>
          <w:sz w:val="20"/>
          <w:szCs w:val="20"/>
        </w:rPr>
        <w:t xml:space="preserve"> gereken davranışlardandır?</w:t>
      </w:r>
    </w:p>
    <w:p w:rsidR="00BB724E" w:rsidRPr="00562B66" w:rsidRDefault="00BB724E" w:rsidP="00562B66">
      <w:pPr>
        <w:spacing w:after="0"/>
        <w:rPr>
          <w:rFonts w:ascii="Comic Sans MS" w:hAnsi="Comic Sans MS"/>
          <w:sz w:val="20"/>
          <w:szCs w:val="20"/>
        </w:rPr>
      </w:pPr>
      <w:r w:rsidRPr="00562B66">
        <w:rPr>
          <w:rFonts w:ascii="Comic Sans MS" w:hAnsi="Comic Sans MS"/>
          <w:sz w:val="20"/>
          <w:szCs w:val="20"/>
        </w:rPr>
        <w:t>A-Kesinlikle panik yapmamalıyız</w:t>
      </w:r>
      <w:r>
        <w:rPr>
          <w:rFonts w:ascii="Comic Sans MS" w:hAnsi="Comic Sans MS"/>
          <w:sz w:val="20"/>
          <w:szCs w:val="20"/>
        </w:rPr>
        <w:t xml:space="preserve">           B-D</w:t>
      </w:r>
      <w:r w:rsidRPr="00562B66">
        <w:rPr>
          <w:rFonts w:ascii="Comic Sans MS" w:hAnsi="Comic Sans MS"/>
          <w:sz w:val="20"/>
          <w:szCs w:val="20"/>
        </w:rPr>
        <w:t xml:space="preserve">eprem çantasını </w:t>
      </w:r>
      <w:r>
        <w:rPr>
          <w:rFonts w:ascii="Comic Sans MS" w:hAnsi="Comic Sans MS"/>
          <w:sz w:val="20"/>
          <w:szCs w:val="20"/>
        </w:rPr>
        <w:t xml:space="preserve">yanımıza </w:t>
      </w:r>
      <w:r w:rsidRPr="00562B66">
        <w:rPr>
          <w:rFonts w:ascii="Comic Sans MS" w:hAnsi="Comic Sans MS"/>
          <w:sz w:val="20"/>
          <w:szCs w:val="20"/>
        </w:rPr>
        <w:t>almalıyız</w:t>
      </w:r>
    </w:p>
    <w:p w:rsidR="00BB724E" w:rsidRDefault="00BB724E" w:rsidP="00562B66">
      <w:pPr>
        <w:spacing w:after="0"/>
        <w:rPr>
          <w:rFonts w:ascii="Comic Sans MS" w:hAnsi="Comic Sans MS"/>
          <w:sz w:val="20"/>
          <w:szCs w:val="20"/>
        </w:rPr>
      </w:pPr>
      <w:r w:rsidRPr="00562B66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 xml:space="preserve">Pencereyi açıp oradan kaçmalıyız     </w:t>
      </w:r>
      <w:r w:rsidRPr="00562B66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Yıkıntı binaların arasında dolaşmamalıyız</w:t>
      </w:r>
    </w:p>
    <w:p w:rsidR="00BB724E" w:rsidRPr="000B67CB" w:rsidRDefault="00BB724E" w:rsidP="00562B6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1559"/>
        <w:gridCol w:w="1559"/>
        <w:gridCol w:w="1559"/>
      </w:tblGrid>
      <w:tr w:rsidR="00BB724E" w:rsidRPr="000066ED" w:rsidTr="000066ED">
        <w:trPr>
          <w:trHeight w:val="475"/>
        </w:trPr>
        <w:tc>
          <w:tcPr>
            <w:tcW w:w="1668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1" o:spid="_x0000_i1026" type="#_x0000_t75" alt="http://www.ingilizceogreniyorum.org/wp-content/uploads/2009/weather/weatherconditions022.gif" style="width:41.25pt;height:21pt;visibility:visible">
                  <v:imagedata r:id="rId7" o:title=""/>
                </v:shape>
              </w:pic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9" o:spid="_x0000_i1027" type="#_x0000_t75" alt="http://images.clipartlogo.com/files/ss/thumb/691/69107860/vector-illustration-weather_small.jpg" style="width:54pt;height:21pt;visibility:visible">
                  <v:imagedata r:id="rId8" o:title=""/>
                </v:shape>
              </w:pic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12" o:spid="_x0000_i1028" type="#_x0000_t75" alt="http://www.mgm.gov.tr/FILES/imgIcon/99/e_36x36t_png/75.png" style="width:48.75pt;height:21pt;visibility:visible">
                  <v:imagedata r:id="rId9" o:title=""/>
                </v:shape>
              </w:pic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6" o:spid="_x0000_i1029" type="#_x0000_t75" alt="http://www.sondakika.com/static/img/hava_durumu/12.png" style="width:50.25pt;height:21pt;visibility:visible">
                  <v:imagedata r:id="rId10" o:title=""/>
                </v:shape>
              </w:pict>
            </w:r>
          </w:p>
        </w:tc>
      </w:tr>
      <w:tr w:rsidR="00BB724E" w:rsidRPr="000066ED" w:rsidTr="000066ED">
        <w:tc>
          <w:tcPr>
            <w:tcW w:w="1668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BB724E" w:rsidRPr="000066ED" w:rsidTr="000066ED">
        <w:tc>
          <w:tcPr>
            <w:tcW w:w="1668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B724E" w:rsidRPr="000066ED" w:rsidTr="000066ED">
        <w:tc>
          <w:tcPr>
            <w:tcW w:w="1668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559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559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559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BB724E" w:rsidRPr="000066ED" w:rsidTr="000066ED">
        <w:trPr>
          <w:trHeight w:val="236"/>
        </w:trPr>
        <w:tc>
          <w:tcPr>
            <w:tcW w:w="1668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Parçalı Bulutlu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Yağmurlu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Güneşli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Kar Yağışlı</w:t>
            </w:r>
          </w:p>
        </w:tc>
      </w:tr>
    </w:tbl>
    <w:p w:rsidR="00BB724E" w:rsidRDefault="00BB724E" w:rsidP="00562B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BB724E" w:rsidRPr="00736E02" w:rsidRDefault="00BB724E" w:rsidP="00562B6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 xml:space="preserve">,2–d,3–a,4-c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D-1-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,3-d,4-</w:t>
      </w:r>
      <w:r>
        <w:rPr>
          <w:rFonts w:ascii="Comic Sans MS" w:hAnsi="Comic Sans MS"/>
          <w:sz w:val="20"/>
          <w:szCs w:val="20"/>
        </w:rPr>
        <w:t>b</w:t>
      </w:r>
    </w:p>
    <w:p w:rsidR="00BB724E" w:rsidRPr="000B67CB" w:rsidRDefault="00BB724E" w:rsidP="00562B6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2"/>
        <w:gridCol w:w="1063"/>
        <w:gridCol w:w="1063"/>
        <w:gridCol w:w="1063"/>
        <w:gridCol w:w="1063"/>
        <w:gridCol w:w="1315"/>
      </w:tblGrid>
      <w:tr w:rsidR="00BB724E" w:rsidRPr="000066ED" w:rsidTr="000066ED">
        <w:tc>
          <w:tcPr>
            <w:tcW w:w="1062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Baraj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Dağ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Köprü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Tünel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315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Adalar</w:t>
            </w:r>
          </w:p>
        </w:tc>
      </w:tr>
      <w:tr w:rsidR="00BB724E" w:rsidRPr="000066ED" w:rsidTr="000066ED">
        <w:tc>
          <w:tcPr>
            <w:tcW w:w="1062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Okyanus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Binalar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Yollar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Göller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Fabrika</w:t>
            </w:r>
          </w:p>
        </w:tc>
        <w:tc>
          <w:tcPr>
            <w:tcW w:w="1315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</w:tr>
    </w:tbl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516F33">
        <w:rPr>
          <w:rFonts w:ascii="Comic Sans MS" w:hAnsi="Comic Sans MS"/>
          <w:sz w:val="20"/>
          <w:szCs w:val="20"/>
        </w:rPr>
        <w:t xml:space="preserve">Yukarıdakilerden kaç tanesi </w:t>
      </w:r>
      <w:r w:rsidRPr="004837B9">
        <w:rPr>
          <w:rFonts w:ascii="Comic Sans MS" w:hAnsi="Comic Sans MS"/>
          <w:sz w:val="20"/>
          <w:szCs w:val="20"/>
          <w:u w:val="single"/>
        </w:rPr>
        <w:t>beşeri unsurdur</w:t>
      </w:r>
      <w:r w:rsidRPr="00516F33">
        <w:rPr>
          <w:rFonts w:ascii="Comic Sans MS" w:hAnsi="Comic Sans MS"/>
          <w:sz w:val="20"/>
          <w:szCs w:val="20"/>
        </w:rPr>
        <w:t>?</w:t>
      </w:r>
    </w:p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4</w:t>
      </w:r>
      <w:r w:rsidRPr="00516F33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516F33">
        <w:rPr>
          <w:rFonts w:ascii="Comic Sans MS" w:hAnsi="Comic Sans MS"/>
          <w:sz w:val="20"/>
          <w:szCs w:val="20"/>
        </w:rPr>
        <w:t xml:space="preserve">  B-</w:t>
      </w:r>
      <w:r>
        <w:rPr>
          <w:rFonts w:ascii="Comic Sans MS" w:hAnsi="Comic Sans MS"/>
          <w:sz w:val="20"/>
          <w:szCs w:val="20"/>
        </w:rPr>
        <w:t>5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516F33">
        <w:rPr>
          <w:rFonts w:ascii="Comic Sans MS" w:hAnsi="Comic Sans MS"/>
          <w:sz w:val="20"/>
          <w:szCs w:val="20"/>
        </w:rPr>
        <w:t xml:space="preserve">     C-</w:t>
      </w:r>
      <w:r>
        <w:rPr>
          <w:rFonts w:ascii="Comic Sans MS" w:hAnsi="Comic Sans MS"/>
          <w:sz w:val="20"/>
          <w:szCs w:val="20"/>
        </w:rPr>
        <w:t>6</w:t>
      </w:r>
      <w:r w:rsidRPr="00516F33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516F33">
        <w:rPr>
          <w:rFonts w:ascii="Comic Sans MS" w:hAnsi="Comic Sans MS"/>
          <w:sz w:val="20"/>
          <w:szCs w:val="20"/>
        </w:rPr>
        <w:t xml:space="preserve">          D-</w:t>
      </w:r>
      <w:r>
        <w:rPr>
          <w:rFonts w:ascii="Comic Sans MS" w:hAnsi="Comic Sans MS"/>
          <w:sz w:val="20"/>
          <w:szCs w:val="20"/>
        </w:rPr>
        <w:t>7</w:t>
      </w:r>
    </w:p>
    <w:p w:rsidR="00BB724E" w:rsidRPr="000B67CB" w:rsidRDefault="00BB724E" w:rsidP="00516F33">
      <w:pPr>
        <w:spacing w:after="0"/>
        <w:rPr>
          <w:rFonts w:ascii="Comic Sans MS" w:hAnsi="Comic Sans MS"/>
          <w:sz w:val="16"/>
          <w:szCs w:val="16"/>
        </w:rPr>
      </w:pPr>
    </w:p>
    <w:p w:rsidR="00BB724E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6-Aşağıdaki cümlelerin hangisinde verilen bilgiler  </w:t>
      </w:r>
      <w:r w:rsidRPr="00B912BF">
        <w:rPr>
          <w:rFonts w:ascii="Comic Sans MS" w:hAnsi="Comic Sans MS"/>
          <w:sz w:val="20"/>
          <w:szCs w:val="20"/>
          <w:u w:val="single"/>
        </w:rPr>
        <w:t>yanlıştır?</w:t>
      </w:r>
    </w:p>
    <w:p w:rsidR="00BB724E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A-Karınca yuvalarının ağzı güneyi gösterir</w:t>
      </w:r>
    </w:p>
    <w:p w:rsidR="00BB724E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B-Kroki çizilirken ölçek kullanılmaz </w:t>
      </w:r>
    </w:p>
    <w:p w:rsidR="00BB724E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C-Ülkemizde en fazla çığ Akdeniz Bölgesinde yaşanmaktadır</w:t>
      </w:r>
    </w:p>
    <w:p w:rsidR="00BB724E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D-Deprem çantasında el feneri ve radyo olmalıdır</w:t>
      </w:r>
    </w:p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516F33">
        <w:rPr>
          <w:rFonts w:ascii="Comic Sans MS" w:hAnsi="Comic Sans MS"/>
        </w:rPr>
        <w:t xml:space="preserve"> </w:t>
      </w:r>
      <w:r w:rsidRPr="00516F33">
        <w:rPr>
          <w:rFonts w:ascii="Comic Sans MS" w:hAnsi="Comic Sans MS"/>
          <w:sz w:val="20"/>
          <w:szCs w:val="20"/>
        </w:rPr>
        <w:t xml:space="preserve">Bilinçli bir tüketici aşağıdakilerden hangisini </w:t>
      </w:r>
      <w:r w:rsidRPr="000B67CB">
        <w:rPr>
          <w:rFonts w:ascii="Comic Sans MS" w:hAnsi="Comic Sans MS"/>
          <w:sz w:val="20"/>
          <w:szCs w:val="20"/>
          <w:u w:val="single"/>
        </w:rPr>
        <w:t>yapmalıdır?</w:t>
      </w:r>
    </w:p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A-Yiyeceklerin kalitesine değil fiyatının ucuzluğuna dikkat eder</w:t>
      </w:r>
    </w:p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B-Bir ürünün son kullanım tarihi geçmiş olsa da o ürünü alır</w:t>
      </w:r>
    </w:p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Sürekli olarak k</w:t>
      </w:r>
      <w:r w:rsidRPr="00516F33">
        <w:rPr>
          <w:rFonts w:ascii="Comic Sans MS" w:hAnsi="Comic Sans MS"/>
          <w:sz w:val="20"/>
          <w:szCs w:val="20"/>
        </w:rPr>
        <w:t>utusu renkli ve güzel olan ürünleri almak ister</w:t>
      </w:r>
    </w:p>
    <w:p w:rsidR="00BB724E" w:rsidRPr="00516F33" w:rsidRDefault="00BB724E" w:rsidP="00516F33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 xml:space="preserve">D-Sağlığına </w:t>
      </w:r>
      <w:r>
        <w:rPr>
          <w:rFonts w:ascii="Comic Sans MS" w:hAnsi="Comic Sans MS"/>
          <w:sz w:val="20"/>
          <w:szCs w:val="20"/>
        </w:rPr>
        <w:t xml:space="preserve">ve aile bütçesine </w:t>
      </w:r>
      <w:r w:rsidRPr="00516F33">
        <w:rPr>
          <w:rFonts w:ascii="Comic Sans MS" w:hAnsi="Comic Sans MS"/>
          <w:sz w:val="20"/>
          <w:szCs w:val="20"/>
        </w:rPr>
        <w:t>zarar verecek ürünleri almaz</w:t>
      </w:r>
    </w:p>
    <w:p w:rsidR="00BB724E" w:rsidRPr="00B912BF" w:rsidRDefault="00BB724E" w:rsidP="00D16558">
      <w:pPr>
        <w:spacing w:after="0"/>
        <w:rPr>
          <w:rFonts w:ascii="Comic Sans MS" w:hAnsi="Comic Sans MS"/>
          <w:sz w:val="16"/>
          <w:szCs w:val="16"/>
        </w:rPr>
      </w:pPr>
    </w:p>
    <w:p w:rsidR="00BB724E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8-Aşağıdakilerden hangisini alırken </w:t>
      </w:r>
      <w:r w:rsidRPr="004837B9">
        <w:rPr>
          <w:rFonts w:ascii="Comic Sans MS" w:hAnsi="Comic Sans MS"/>
          <w:sz w:val="20"/>
          <w:szCs w:val="20"/>
          <w:u w:val="single"/>
        </w:rPr>
        <w:t>garanti belgesi</w:t>
      </w:r>
      <w:r>
        <w:rPr>
          <w:rFonts w:ascii="Comic Sans MS" w:hAnsi="Comic Sans MS"/>
          <w:sz w:val="20"/>
          <w:szCs w:val="20"/>
        </w:rPr>
        <w:t xml:space="preserve"> istenmez?</w:t>
      </w:r>
    </w:p>
    <w:tbl>
      <w:tblPr>
        <w:tblW w:w="7763" w:type="dxa"/>
        <w:tblLook w:val="00A0"/>
      </w:tblPr>
      <w:tblGrid>
        <w:gridCol w:w="490"/>
        <w:gridCol w:w="1577"/>
        <w:gridCol w:w="426"/>
        <w:gridCol w:w="1370"/>
        <w:gridCol w:w="423"/>
        <w:gridCol w:w="1482"/>
        <w:gridCol w:w="444"/>
        <w:gridCol w:w="1551"/>
      </w:tblGrid>
      <w:tr w:rsidR="00BB724E" w:rsidRPr="000066ED" w:rsidTr="000066ED">
        <w:tc>
          <w:tcPr>
            <w:tcW w:w="521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96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30" type="#_x0000_t75" alt="http://www.diyabetvediyet.com/wp-content/uploads/kandil-simidi-susamli.jpg" style="width:66.75pt;height:47.25pt;visibility:visible">
                  <v:imagedata r:id="rId11" o:title=""/>
                </v:shape>
              </w:pict>
            </w:r>
          </w:p>
        </w:tc>
        <w:tc>
          <w:tcPr>
            <w:tcW w:w="426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393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31" type="#_x0000_t75" alt="https://encrypted-tbn1.gstatic.com/images?q=tbn:ANd9GcS2zx2-bQyUqb3zsr-qdTNHBjMiW5WuxnbfAQDRiGrY1_H6u-LX" style="width:56.25pt;height:42.75pt;visibility:visible">
                  <v:imagedata r:id="rId12" o:title=""/>
                </v:shape>
              </w:pict>
            </w:r>
          </w:p>
        </w:tc>
        <w:tc>
          <w:tcPr>
            <w:tcW w:w="425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7" o:spid="_x0000_i1032" type="#_x0000_t75" alt="http://www.altus.com.tr/UPLOAD/PRODUCT/Thumb/30382_25560_ALK-470-ES-c_large.jpg" style="width:57.75pt;height:51.75pt;visibility:visible">
                  <v:imagedata r:id="rId13" o:title=""/>
                </v:shape>
              </w:pict>
            </w:r>
          </w:p>
        </w:tc>
        <w:tc>
          <w:tcPr>
            <w:tcW w:w="425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18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Resim 10" o:spid="_x0000_i1033" type="#_x0000_t75" alt="http://www.teknoena.com/wp-content/uploads/2014/07/PC.jpg" style="width:66.75pt;height:44.25pt;visibility:visible">
                  <v:imagedata r:id="rId14" o:title=""/>
                </v:shape>
              </w:pict>
            </w:r>
          </w:p>
        </w:tc>
      </w:tr>
    </w:tbl>
    <w:p w:rsidR="00BB724E" w:rsidRPr="00B912BF" w:rsidRDefault="00BB724E" w:rsidP="00D1655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7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01"/>
        <w:gridCol w:w="1777"/>
        <w:gridCol w:w="1777"/>
        <w:gridCol w:w="1777"/>
      </w:tblGrid>
      <w:tr w:rsidR="00BB724E" w:rsidRPr="000066ED" w:rsidTr="000066ED">
        <w:trPr>
          <w:trHeight w:val="465"/>
        </w:trPr>
        <w:tc>
          <w:tcPr>
            <w:tcW w:w="1901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16" o:spid="_x0000_i1034" type="#_x0000_t75" alt="https://encrypted-tbn1.gstatic.com/images?q=tbn:ANd9GcTHOBtJKjO833AUwH8fnElzFpRBzJvnNEgUIhT1B9Rq0G0XM52jFg" style="width:67.5pt;height:42pt;visibility:visible">
                  <v:imagedata r:id="rId15" o:title=""/>
                </v:shape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22" o:spid="_x0000_i1035" type="#_x0000_t75" alt="http://www.ankarahalkekmek.com.tr/www/images/fabrika_kamyon.png" style="width:64.5pt;height:47.25pt;visibility:visible">
                  <v:imagedata r:id="rId16" o:title=""/>
                </v:shape>
              </w:pic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25" o:spid="_x0000_i1036" type="#_x0000_t75" alt="http://st.depositphotos.com/1037778/468/i/950/depositphotos_4684288-Grocery-store-shopping---Little-boy-buying-bread.jpg" style="width:66.75pt;height:47.25pt;visibility:visible">
                  <v:imagedata r:id="rId17" o:title=""/>
                </v:shape>
              </w:pic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Resim 19" o:spid="_x0000_i1037" type="#_x0000_t75" alt="http://cdnimage.zaman.com.tr/2012/09/11/firin.jpg" style="width:64.5pt;height:47.25pt;visibility:visible">
                  <v:imagedata r:id="rId18" o:title=""/>
                </v:shape>
              </w:pict>
            </w:r>
          </w:p>
        </w:tc>
      </w:tr>
      <w:tr w:rsidR="00BB724E" w:rsidRPr="000066ED" w:rsidTr="000066ED">
        <w:trPr>
          <w:trHeight w:val="264"/>
        </w:trPr>
        <w:tc>
          <w:tcPr>
            <w:tcW w:w="1901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77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77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77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BB724E" w:rsidRPr="000066ED" w:rsidTr="000066ED">
        <w:trPr>
          <w:trHeight w:val="132"/>
        </w:trPr>
        <w:tc>
          <w:tcPr>
            <w:tcW w:w="1901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B724E" w:rsidRPr="000066ED" w:rsidTr="000066ED">
        <w:trPr>
          <w:trHeight w:val="264"/>
        </w:trPr>
        <w:tc>
          <w:tcPr>
            <w:tcW w:w="1901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777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777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777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BB724E" w:rsidRPr="000066ED" w:rsidTr="000066ED">
        <w:trPr>
          <w:trHeight w:val="231"/>
        </w:trPr>
        <w:tc>
          <w:tcPr>
            <w:tcW w:w="1901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Ham madde</w: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Üretim </w: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Tüketim </w: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Dağıtım</w:t>
            </w:r>
          </w:p>
        </w:tc>
      </w:tr>
    </w:tbl>
    <w:p w:rsidR="00BB724E" w:rsidRDefault="00BB724E" w:rsidP="00B912B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BB724E" w:rsidRPr="00736E02" w:rsidRDefault="00BB724E" w:rsidP="00B912B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 xml:space="preserve">,2–d,3–a,4-c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D-1-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>b</w:t>
      </w:r>
    </w:p>
    <w:p w:rsidR="00BB724E" w:rsidRPr="004837B9" w:rsidRDefault="00BB724E" w:rsidP="00D16558">
      <w:pPr>
        <w:spacing w:after="0"/>
        <w:rPr>
          <w:rFonts w:ascii="Comic Sans MS" w:hAnsi="Comic Sans MS"/>
          <w:sz w:val="16"/>
          <w:szCs w:val="16"/>
        </w:rPr>
      </w:pPr>
    </w:p>
    <w:p w:rsidR="00BB724E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10-Aşağıdaki meslekler ve alanları ile ilgili hangi eşleştirme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BB724E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A-Öğretmen-Eğitim       B-Polis-Güvenlik      C-Mimar-Sağlık       D-Terzi-Giyinme</w:t>
      </w:r>
    </w:p>
    <w:p w:rsidR="00BB724E" w:rsidRPr="004837B9" w:rsidRDefault="00BB724E" w:rsidP="00D1655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8"/>
      </w:tblGrid>
      <w:tr w:rsidR="00BB724E" w:rsidRPr="000066ED" w:rsidTr="000066ED">
        <w:tc>
          <w:tcPr>
            <w:tcW w:w="7338" w:type="dxa"/>
            <w:shd w:val="clear" w:color="auto" w:fill="DBE5F1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İnsanların ihtiyacı olan ürünleri ham maddeleri işleyerek yapması üretimdir.</w:t>
            </w:r>
          </w:p>
        </w:tc>
      </w:tr>
    </w:tbl>
    <w:p w:rsidR="00BB724E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11-Yukarıdaki bilgiye göre aşağıdakilerden hangisi </w:t>
      </w:r>
      <w:r w:rsidRPr="004837B9">
        <w:rPr>
          <w:rFonts w:ascii="Comic Sans MS" w:hAnsi="Comic Sans MS"/>
          <w:sz w:val="20"/>
          <w:szCs w:val="20"/>
          <w:u w:val="single"/>
        </w:rPr>
        <w:t>üretim değildir?</w:t>
      </w:r>
    </w:p>
    <w:p w:rsidR="00BB724E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A-Hamurdan çörek yapılması                   B-Pamuk ve yünden iplik yapılması</w:t>
      </w:r>
    </w:p>
    <w:p w:rsidR="00BB724E" w:rsidRPr="00C93F72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C-Sütten peynir ve tere yağ yapılması     D-Manavdan patates ve soğan alınması</w:t>
      </w:r>
    </w:p>
    <w:p w:rsidR="00BB724E" w:rsidRPr="00C93F72" w:rsidRDefault="00BB724E" w:rsidP="00D16558">
      <w:pPr>
        <w:spacing w:after="0"/>
        <w:rPr>
          <w:rFonts w:ascii="Comic Sans MS" w:hAnsi="Comic Sans MS"/>
          <w:sz w:val="20"/>
          <w:szCs w:val="20"/>
        </w:rPr>
      </w:pPr>
    </w:p>
    <w:p w:rsidR="00BB724E" w:rsidRPr="00C93F72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12-Aşağıdaki cümlelerde verilen bilgilerden hangisi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BB724E" w:rsidRPr="00C93F72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A-İlk para altın ve gümüşten yapılmıştır.</w:t>
      </w:r>
    </w:p>
    <w:p w:rsidR="00BB724E" w:rsidRPr="00C93F72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B-Alacağımız meyve sebzelerin taze olmasına çürümüş olmamasına dikkat etmeliyiz</w:t>
      </w:r>
    </w:p>
    <w:p w:rsidR="00BB724E" w:rsidRPr="00C93F72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C-Meslekler toplum içerisinde iş bölümünü sağlar</w:t>
      </w:r>
    </w:p>
    <w:p w:rsidR="00BB724E" w:rsidRPr="004837B9" w:rsidRDefault="00BB724E" w:rsidP="00D16558">
      <w:pPr>
        <w:spacing w:after="0"/>
        <w:rPr>
          <w:rFonts w:ascii="Comic Sans MS" w:hAnsi="Comic Sans MS"/>
          <w:sz w:val="20"/>
          <w:szCs w:val="20"/>
        </w:rPr>
      </w:pPr>
      <w:r w:rsidRPr="004837B9">
        <w:rPr>
          <w:rFonts w:ascii="Comic Sans MS" w:hAnsi="Comic Sans MS"/>
          <w:sz w:val="20"/>
          <w:szCs w:val="20"/>
        </w:rPr>
        <w:t>D-Aldığımız bir ürün bozuk çıkarsa geri iade etmek için 30 gün geçmesi gerekir.</w:t>
      </w:r>
    </w:p>
    <w:p w:rsidR="00BB724E" w:rsidRDefault="00BB724E" w:rsidP="00D1655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14"/>
      </w:tblGrid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26" style="position:absolute;margin-left:134.4pt;margin-top:12.05pt;width:80.25pt;height:18.05pt;z-index:251637760"/>
              </w:pict>
            </w:r>
            <w:r w:rsidRPr="000066ED">
              <w:rPr>
                <w:rFonts w:ascii="Comic Sans MS" w:hAnsi="Comic Sans MS"/>
                <w:sz w:val="20"/>
                <w:szCs w:val="20"/>
              </w:rPr>
              <w:t>13-Aşağıdaki şekle göre ana ve ara yönleri yazınız.( 7 puan )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27" style="position:absolute;margin-left:219.15pt;margin-top:11pt;width:128.95pt;height:21.65pt;z-index:251638784"/>
              </w:pict>
            </w:r>
            <w:r>
              <w:rPr>
                <w:noProof/>
              </w:rPr>
              <w:pict>
                <v:rect id="_x0000_s1028" style="position:absolute;margin-left:-4.35pt;margin-top:55.15pt;width:55.5pt;height:18.05pt;z-index:251641856"/>
              </w:pict>
            </w:r>
            <w:r>
              <w:rPr>
                <w:noProof/>
              </w:rPr>
              <w:pict>
                <v:rect id="_x0000_s1029" style="position:absolute;margin-left:14.4pt;margin-top:96.3pt;width:116.25pt;height:18.05pt;z-index:251642880"/>
              </w:pict>
            </w:r>
            <w:r>
              <w:rPr>
                <w:noProof/>
              </w:rPr>
              <w:pict>
                <v:rect id="_x0000_s1030" style="position:absolute;margin-left:136.1pt;margin-top:114.4pt;width:75.75pt;height:18.05pt;z-index:251640832"/>
              </w:pict>
            </w:r>
            <w:r>
              <w:rPr>
                <w:noProof/>
              </w:rPr>
              <w:pict>
                <v:rect id="_x0000_s1031" style="position:absolute;margin-left:224.35pt;margin-top:96.4pt;width:129.05pt;height:18.05pt;z-index:251643904"/>
              </w:pict>
            </w:r>
            <w:r>
              <w:rPr>
                <w:noProof/>
              </w:rPr>
              <w:pict>
                <v:rect id="_x0000_s1032" style="position:absolute;margin-left:304.65pt;margin-top:55.2pt;width:63.75pt;height:23.35pt;z-index:251639808"/>
              </w:pict>
            </w:r>
            <w:r w:rsidRPr="000066ED">
              <w:rPr>
                <w:noProof/>
              </w:rPr>
              <w:pict>
                <v:shape id="_x0000_i1038" type="#_x0000_t75" alt="https://encrypted-tbn0.gstatic.com/images?q=tbn:ANd9GcSjSBaq_F1sH5s8TUKtFRvgiIa6Rt-ojchcUtytiAF757wry5MQ" style="width:367.5pt;height:126.75pt;visibility:visible">
                  <v:imagedata r:id="rId19" o:title=""/>
                </v:shape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rFonts w:ascii="Comic Sans MS" w:hAnsi="Comic Sans MS"/>
                <w:noProof/>
              </w:rPr>
              <w:object w:dxaOrig="7316" w:dyaOrig="2410">
                <v:shape id="Grafik 2" o:spid="_x0000_i1039" type="#_x0000_t75" style="width:366pt;height:120.75pt;visibility:visible" o:ole="">
                  <v:imagedata r:id="rId20" o:title=""/>
                  <o:lock v:ext="edit" aspectratio="f"/>
                </v:shape>
                <o:OLEObject Type="Embed" ProgID="Excel.Chart.8" ShapeID="Grafik 2" DrawAspect="Content" ObjectID="_1481913950" r:id="rId21"/>
              </w:obje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14</w:t>
            </w:r>
            <w:r w:rsidRPr="000066ED">
              <w:rPr>
                <w:rFonts w:ascii="Comic Sans MS" w:hAnsi="Comic Sans MS"/>
              </w:rPr>
              <w:t>-T</w:t>
            </w:r>
            <w:r w:rsidRPr="000066ED">
              <w:rPr>
                <w:rFonts w:ascii="Comic Sans MS" w:hAnsi="Comic Sans MS"/>
                <w:sz w:val="20"/>
                <w:szCs w:val="20"/>
              </w:rPr>
              <w:t>abloya göre aşağıdaki cümlelerde boş bırakılan yerleri doldurunuz.(7 puan )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1-Ailenin aylık geliri …………………… TL dir.       2-En fazla harcama ……………… içindir.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3- Ailenin üç aylık market harcaması ………………………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4-Yıllık kiraya verilen para …………………………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5-Bir yılda biriktirilebilecek para yani tasarrufların toplamı ………………………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6-Ailenin bir yıllık eğitim masrafı……………………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7-Aile market harcamalarını 100 TL ve giyim masraflarını 50 TL azaltırsa ailenin aylık tasarrufu ………………… TL olur. </w:t>
            </w:r>
          </w:p>
        </w:tc>
      </w:tr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33" style="position:absolute;margin-left:126.85pt;margin-top:-.75pt;width:149.25pt;height:18.7pt;z-index:251644928;mso-position-horizontal-relative:text;mso-position-vertical-relative:text">
                  <v:textbox style="mso-next-textbox:#_x0000_s1033"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Tahta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4" style="position:absolute;margin-left:40.6pt;margin-top:10.35pt;width:68.25pt;height:27.8pt;z-index:251645952;mso-position-horizontal-relative:text;mso-position-vertical-relative:text">
                  <v:textbox style="mso-next-textbox:#_x0000_s1034"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Öğretmen </w:t>
                        </w:r>
                      </w:p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Masası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5" type="#_x0000_t66" style="position:absolute;margin-left:164.6pt;margin-top:2.6pt;width:67.25pt;height:32.85pt;z-index:251657216" fillcolor="#e5dfec">
                  <v:textbox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Güney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36" style="position:absolute;margin-left:-1.25pt;margin-top:-1.2pt;width:18.85pt;height:92.6pt;z-index:251656192">
                  <v:textbox style="mso-next-textbox:#_x0000_s1036">
                    <w:txbxContent>
                      <w:p w:rsidR="00BB724E" w:rsidRPr="00DD3EA6" w:rsidRDefault="00BB724E" w:rsidP="00A179AE">
                        <w:pPr>
                          <w:rPr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sz w:val="16"/>
                            <w:szCs w:val="16"/>
                          </w:rPr>
                          <w:t>Pencere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7" style="position:absolute;margin-left:340.6pt;margin-top:-1.15pt;width:34.5pt;height:24pt;z-index:251646976">
                  <v:textbox style="mso-next-textbox:#_x0000_s1037"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Kapı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38" style="position:absolute;margin-left:287.6pt;margin-top:10.75pt;width:53pt;height:19.6pt;z-index:251650048">
                  <v:textbox style="mso-next-textbox:#_x0000_s1038"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Emel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9" style="position:absolute;margin-left:208.85pt;margin-top:10.8pt;width:57pt;height:19.6pt;z-index:251651072">
                  <v:textbox style="mso-next-textbox:#_x0000_s1039"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Sıla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0" style="position:absolute;margin-left:126.85pt;margin-top:10.85pt;width:55.5pt;height:19.6pt;z-index:251648000">
                  <v:textbox style="mso-next-textbox:#_x0000_s1040"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Zeynep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1" style="position:absolute;margin-left:53.35pt;margin-top:10.85pt;width:55.5pt;height:19.6pt;z-index:251649024">
                  <v:textbox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Yusuf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42" style="position:absolute;margin-left:286.6pt;margin-top:8pt;width:54pt;height:18.85pt;z-index:251654144">
                  <v:textbox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İsmet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3" style="position:absolute;margin-left:211.85pt;margin-top:8pt;width:54pt;height:18.85pt;z-index:251652096">
                  <v:textbox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Berna</w:t>
                        </w: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4" style="position:absolute;margin-left:129.1pt;margin-top:7.95pt;width:53.25pt;height:18.85pt;z-index:251653120">
                  <v:textbox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Kadir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5" style="position:absolute;margin-left:53.35pt;margin-top:8pt;width:55.5pt;height:18.85pt;z-index:251655168">
                  <v:textbox>
                    <w:txbxContent>
                      <w:p w:rsidR="00BB724E" w:rsidRPr="00DD3EA6" w:rsidRDefault="00BB724E" w:rsidP="00A179A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Eda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15-Yukarıdaki krokiye göre aşağıdaki cümlelerdeki boşlukları doldurunuz.(3 puan)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1-Tahtanın yönü ………………………         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2-Kadir’in sırası Yusuf’un sırasının  ………………………………………… yönündedir.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3-Eda’nın sırası öğretmenin masasına göre …………………………………………… yönündedir.</w:t>
            </w:r>
          </w:p>
        </w:tc>
      </w:tr>
      <w:tr w:rsidR="00BB724E" w:rsidRPr="000066ED" w:rsidTr="000066ED">
        <w:tc>
          <w:tcPr>
            <w:tcW w:w="7714" w:type="dxa"/>
          </w:tcPr>
          <w:tbl>
            <w:tblPr>
              <w:tblpPr w:leftFromText="141" w:rightFromText="141" w:horzAnchor="margin" w:tblpY="31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413"/>
              <w:gridCol w:w="1579"/>
              <w:gridCol w:w="1681"/>
              <w:gridCol w:w="1418"/>
              <w:gridCol w:w="1392"/>
            </w:tblGrid>
            <w:tr w:rsidR="00BB724E" w:rsidRPr="000066ED" w:rsidTr="000066ED"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beşeri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zorunlu</w:t>
                  </w:r>
                </w:p>
              </w:tc>
              <w:tc>
                <w:tcPr>
                  <w:tcW w:w="1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aile bütçesi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karadeniz</w:t>
                  </w: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güney</w:t>
                  </w:r>
                </w:p>
              </w:tc>
            </w:tr>
            <w:tr w:rsidR="00BB724E" w:rsidRPr="000066ED" w:rsidTr="000066ED"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kroki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meslek</w:t>
                  </w:r>
                </w:p>
              </w:tc>
              <w:tc>
                <w:tcPr>
                  <w:tcW w:w="1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meteorolog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Lidya</w:t>
                  </w: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garanti</w:t>
                  </w:r>
                </w:p>
              </w:tc>
            </w:tr>
          </w:tbl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16-Aşağıdaki boşluklara tablodaki kelimelerden uygun olanı yazınız. (10 puan)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1-Yüzü güneşin doğduğu yere bakan birinin sağ kolu …………………… yönünü gösterir.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2-…………………… çizilirken ölçek kullanılmaz.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3-Tarihte ilk parayı ………………………lılar kullanmaya başlamıştır.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4-Alışveriş listesinin en başına ………………………………… ihtiyaçlar yazılmalıdır.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5-Dayanıklı tüketim mallarını aldığımızda mutlaka ……………………… belgesi almalıyız.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6-‘’Ayağını yorganına göre uzat atasözü’’ ……………………………………………… ile ilgilidir.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7-Hava durumu uzmanlarına ………………………………………… adı verilir.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8-İnsanların geçimini sağlamak için yaptıkları işe ………………………………… deriz.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9-Ülkemizde en fazla toprak kayması ………………………………… bölgesinde yaşanır.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10-Köprü, tünel, yol gibi unsurlar ……………………………… unsurlara örnektir.</w:t>
            </w:r>
          </w:p>
        </w:tc>
      </w:tr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17-Aşağıdaki cümlelerde verilen bilgiler doğru ise D, yanlış ise Y yazınız.(13puan)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1-( __ )Güney ile doğu arasındaki yön güney batıdır.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2-( __ )Deprem öncesi deprem çantası hazırlamalıyız.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3-( __ )Orman yangınlarını gördüğümüzde 18110 numaralı telefonu aramalıyız.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4-( __ )Pusula en güvenilir yön bulma aracıdır.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5-( __ )Beslenme ve barınma ihtiyaçları zorunlu ihtiyaçlarımızdandır.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6-( __ )Yoğurt ve peynirin ham maddesi süttür.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7-( __ )Hatalı üretilen veya bozuk satılan ürünleri geri veremeyiz.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8-( __ )Doktor,hemşire ve eczacı güvenlik alanında çalışan görevlilerdir.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9-( __ )Reklamlarda gördüğümüz her ürün en kaliteli ürünlerdir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10-( __ )Açıkta satılan veya paketi açılmış gıda ürünlerini almamalıyız.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11-( __ )Dağlar,göller ve akarsular doğal unsurlara örnektir.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12-( __ )Ülkemizde en fazla yaşanan doğal afet tsunamidir.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13-( __ )Sıcaklık termometre ile ölçülür ve derece ifadesi ile belirtilir.</w:t>
            </w:r>
          </w:p>
        </w:tc>
      </w:tr>
    </w:tbl>
    <w:p w:rsidR="00BB724E" w:rsidRDefault="00BB724E" w:rsidP="008B1ED7">
      <w:pPr>
        <w:spacing w:after="0" w:line="240" w:lineRule="auto"/>
        <w:rPr>
          <w:sz w:val="24"/>
          <w:szCs w:val="24"/>
        </w:rPr>
      </w:pPr>
      <w:r w:rsidRPr="00475FD3">
        <w:rPr>
          <w:rFonts w:ascii="Comic Sans MS" w:hAnsi="Comic Sans MS"/>
          <w:sz w:val="20"/>
          <w:szCs w:val="20"/>
        </w:rPr>
        <w:t>Hepinize başarılar dilerim</w:t>
      </w:r>
      <w:hyperlink r:id="rId22" w:history="1">
        <w:r w:rsidRPr="006A3B78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BB724E" w:rsidRDefault="00BB724E" w:rsidP="00D16558">
      <w:pPr>
        <w:spacing w:after="0"/>
        <w:rPr>
          <w:rFonts w:ascii="Comic Sans MS" w:hAnsi="Comic Sans MS"/>
          <w:sz w:val="20"/>
          <w:szCs w:val="20"/>
        </w:rPr>
      </w:pPr>
    </w:p>
    <w:p w:rsidR="00BB724E" w:rsidRDefault="00BB724E" w:rsidP="009D58E9">
      <w:pPr>
        <w:rPr>
          <w:rFonts w:ascii="Comic Sans MS" w:hAnsi="Comic Sans MS"/>
        </w:rPr>
      </w:pPr>
      <w:r>
        <w:rPr>
          <w:rFonts w:ascii="Comic Sans MS" w:hAnsi="Comic Sans MS"/>
        </w:rPr>
        <w:t>Adı:                                                                  No:              Puan:</w:t>
      </w:r>
    </w:p>
    <w:tbl>
      <w:tblPr>
        <w:tblW w:w="0" w:type="auto"/>
        <w:tblLook w:val="00A0"/>
      </w:tblPr>
      <w:tblGrid>
        <w:gridCol w:w="4644"/>
        <w:gridCol w:w="426"/>
        <w:gridCol w:w="126"/>
        <w:gridCol w:w="441"/>
        <w:gridCol w:w="425"/>
        <w:gridCol w:w="850"/>
      </w:tblGrid>
      <w:tr w:rsidR="00BB724E" w:rsidRPr="000066ED" w:rsidTr="000066ED">
        <w:tc>
          <w:tcPr>
            <w:tcW w:w="519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1-Yön bulmak için kullandığımız pusulanın </w:t>
            </w:r>
            <w:r w:rsidRPr="000066ED">
              <w:rPr>
                <w:rFonts w:ascii="Comic Sans MS" w:hAnsi="Comic Sans MS"/>
                <w:sz w:val="20"/>
                <w:szCs w:val="20"/>
                <w:u w:val="single"/>
              </w:rPr>
              <w:t>renkli ucu</w:t>
            </w:r>
            <w:r w:rsidRPr="000066ED">
              <w:rPr>
                <w:rFonts w:ascii="Comic Sans MS" w:hAnsi="Comic Sans MS"/>
                <w:sz w:val="20"/>
                <w:szCs w:val="20"/>
              </w:rPr>
              <w:t xml:space="preserve"> hangi yönü gösterir?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A-Doğu           B-Batı             C-Güney            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D-Kuzey</w:t>
            </w:r>
          </w:p>
        </w:tc>
        <w:tc>
          <w:tcPr>
            <w:tcW w:w="171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noProof/>
              </w:rPr>
              <w:pict>
                <v:shape id="_x0000_i1040" type="#_x0000_t75" alt="http://www.gittimgordumgeldim.com/files/2013/02/pusula-3.png" style="width:72.75pt;height:54.75pt;visibility:visible">
                  <v:imagedata r:id="rId6" o:title=""/>
                </v:shape>
              </w:pict>
            </w:r>
          </w:p>
        </w:tc>
      </w:tr>
      <w:tr w:rsidR="00BB724E" w:rsidRPr="000066ED" w:rsidTr="000066ED">
        <w:tc>
          <w:tcPr>
            <w:tcW w:w="519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716" w:type="dxa"/>
            <w:gridSpan w:val="3"/>
          </w:tcPr>
          <w:p w:rsidR="00BB724E" w:rsidRPr="000066ED" w:rsidRDefault="00BB724E" w:rsidP="000066ED">
            <w:pPr>
              <w:spacing w:after="0" w:line="240" w:lineRule="auto"/>
              <w:rPr>
                <w:noProof/>
              </w:rPr>
            </w:pP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Güneşin battığı yöndür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doğu</w:t>
            </w: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Minare kapıları bu yöndedir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kuzey</w:t>
            </w: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Kutup yıldızının gösterdiği yön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güney</w:t>
            </w:r>
          </w:p>
        </w:tc>
      </w:tr>
      <w:tr w:rsidR="00BB724E" w:rsidRPr="000066ED" w:rsidTr="000066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64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Güneşin doğduğu yöndür </w:t>
            </w:r>
          </w:p>
        </w:tc>
        <w:tc>
          <w:tcPr>
            <w:tcW w:w="426" w:type="dxa"/>
            <w:shd w:val="clear" w:color="auto" w:fill="F2DBDB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batı</w:t>
            </w:r>
          </w:p>
        </w:tc>
      </w:tr>
    </w:tbl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2-Yukarıdakilere </w:t>
      </w:r>
      <w:r w:rsidRPr="00C93F72">
        <w:rPr>
          <w:rFonts w:ascii="Comic Sans MS" w:hAnsi="Comic Sans MS"/>
          <w:sz w:val="20"/>
          <w:szCs w:val="20"/>
        </w:rPr>
        <w:t xml:space="preserve">göre </w:t>
      </w:r>
      <w:r w:rsidRPr="00562B66">
        <w:rPr>
          <w:rFonts w:ascii="Comic Sans MS" w:hAnsi="Comic Sans MS"/>
          <w:sz w:val="20"/>
          <w:szCs w:val="20"/>
          <w:u w:val="single"/>
        </w:rPr>
        <w:t>doğru eşleştirme</w:t>
      </w:r>
      <w:r w:rsidRPr="00C93F72">
        <w:rPr>
          <w:rFonts w:ascii="Comic Sans MS" w:hAnsi="Comic Sans MS"/>
          <w:sz w:val="20"/>
          <w:szCs w:val="20"/>
        </w:rPr>
        <w:t xml:space="preserve"> aşağıdakilerden hangisinde verilmiştir?</w:t>
      </w: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C93F72">
        <w:rPr>
          <w:rFonts w:ascii="Comic Sans MS" w:hAnsi="Comic Sans MS"/>
          <w:sz w:val="20"/>
          <w:szCs w:val="20"/>
        </w:rPr>
        <w:t>A-1-b,2-a,3-d,4-c      B-1-a,2-c,3-d,4-b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D58E9">
        <w:rPr>
          <w:rFonts w:ascii="Comic Sans MS" w:hAnsi="Comic Sans MS"/>
          <w:sz w:val="20"/>
          <w:szCs w:val="20"/>
          <w:highlight w:val="cyan"/>
        </w:rPr>
        <w:t>C-1-d,2-c,3-b,4-a</w:t>
      </w:r>
      <w:r w:rsidRPr="00C93F72">
        <w:rPr>
          <w:rFonts w:ascii="Comic Sans MS" w:hAnsi="Comic Sans MS"/>
          <w:sz w:val="20"/>
          <w:szCs w:val="20"/>
        </w:rPr>
        <w:t xml:space="preserve">     D-1-c,2-b,3-a,4-d</w:t>
      </w:r>
    </w:p>
    <w:p w:rsidR="00BB724E" w:rsidRPr="000B67CB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p w:rsidR="00BB724E" w:rsidRPr="00562B66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562B66">
        <w:rPr>
          <w:rFonts w:ascii="Comic Sans MS" w:hAnsi="Comic Sans MS"/>
        </w:rPr>
        <w:t xml:space="preserve"> </w:t>
      </w:r>
      <w:r w:rsidRPr="00562B66">
        <w:rPr>
          <w:rFonts w:ascii="Comic Sans MS" w:hAnsi="Comic Sans MS"/>
          <w:sz w:val="20"/>
          <w:szCs w:val="20"/>
        </w:rPr>
        <w:t xml:space="preserve">Aşağıdakilerden hangisi deprem sırasında </w:t>
      </w:r>
      <w:r>
        <w:rPr>
          <w:rFonts w:ascii="Comic Sans MS" w:hAnsi="Comic Sans MS"/>
          <w:sz w:val="20"/>
          <w:szCs w:val="20"/>
        </w:rPr>
        <w:t xml:space="preserve">ve sonrasında </w:t>
      </w:r>
      <w:r w:rsidRPr="00562B66">
        <w:rPr>
          <w:rFonts w:ascii="Comic Sans MS" w:hAnsi="Comic Sans MS"/>
          <w:sz w:val="20"/>
          <w:szCs w:val="20"/>
          <w:u w:val="single"/>
        </w:rPr>
        <w:t>yapılmaması</w:t>
      </w:r>
      <w:r w:rsidRPr="00562B66">
        <w:rPr>
          <w:rFonts w:ascii="Comic Sans MS" w:hAnsi="Comic Sans MS"/>
          <w:sz w:val="20"/>
          <w:szCs w:val="20"/>
        </w:rPr>
        <w:t xml:space="preserve"> gereken davranışlardandır?</w:t>
      </w:r>
    </w:p>
    <w:p w:rsidR="00BB724E" w:rsidRPr="00562B66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562B66">
        <w:rPr>
          <w:rFonts w:ascii="Comic Sans MS" w:hAnsi="Comic Sans MS"/>
          <w:sz w:val="20"/>
          <w:szCs w:val="20"/>
        </w:rPr>
        <w:t>A-Kesinlikle panik yapmamalıyız</w:t>
      </w:r>
      <w:r>
        <w:rPr>
          <w:rFonts w:ascii="Comic Sans MS" w:hAnsi="Comic Sans MS"/>
          <w:sz w:val="20"/>
          <w:szCs w:val="20"/>
        </w:rPr>
        <w:t xml:space="preserve">           B-D</w:t>
      </w:r>
      <w:r w:rsidRPr="00562B66">
        <w:rPr>
          <w:rFonts w:ascii="Comic Sans MS" w:hAnsi="Comic Sans MS"/>
          <w:sz w:val="20"/>
          <w:szCs w:val="20"/>
        </w:rPr>
        <w:t xml:space="preserve">eprem çantasını </w:t>
      </w:r>
      <w:r>
        <w:rPr>
          <w:rFonts w:ascii="Comic Sans MS" w:hAnsi="Comic Sans MS"/>
          <w:sz w:val="20"/>
          <w:szCs w:val="20"/>
        </w:rPr>
        <w:t xml:space="preserve">yanımıza </w:t>
      </w:r>
      <w:r w:rsidRPr="00562B66">
        <w:rPr>
          <w:rFonts w:ascii="Comic Sans MS" w:hAnsi="Comic Sans MS"/>
          <w:sz w:val="20"/>
          <w:szCs w:val="20"/>
        </w:rPr>
        <w:t>almalıyız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C-Pencereyi açıp oradan kaçmalıyız</w:t>
      </w:r>
      <w:r>
        <w:rPr>
          <w:rFonts w:ascii="Comic Sans MS" w:hAnsi="Comic Sans MS"/>
          <w:sz w:val="20"/>
          <w:szCs w:val="20"/>
        </w:rPr>
        <w:t xml:space="preserve">     </w:t>
      </w:r>
      <w:r w:rsidRPr="00562B66">
        <w:rPr>
          <w:rFonts w:ascii="Comic Sans MS" w:hAnsi="Comic Sans MS"/>
          <w:sz w:val="20"/>
          <w:szCs w:val="20"/>
        </w:rPr>
        <w:t>D-</w:t>
      </w:r>
      <w:r>
        <w:rPr>
          <w:rFonts w:ascii="Comic Sans MS" w:hAnsi="Comic Sans MS"/>
          <w:sz w:val="20"/>
          <w:szCs w:val="20"/>
        </w:rPr>
        <w:t>Yıkıntı binaların arasında dolaşmamalıyız</w:t>
      </w:r>
    </w:p>
    <w:p w:rsidR="00BB724E" w:rsidRPr="000B67CB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6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1559"/>
        <w:gridCol w:w="1559"/>
        <w:gridCol w:w="1559"/>
      </w:tblGrid>
      <w:tr w:rsidR="00BB724E" w:rsidRPr="000066ED" w:rsidTr="000066ED">
        <w:trPr>
          <w:trHeight w:val="475"/>
        </w:trPr>
        <w:tc>
          <w:tcPr>
            <w:tcW w:w="1668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41" type="#_x0000_t75" alt="http://www.ingilizceogreniyorum.org/wp-content/uploads/2009/weather/weatherconditions022.gif" style="width:41.25pt;height:21pt;visibility:visible">
                  <v:imagedata r:id="rId7" o:title=""/>
                </v:shape>
              </w:pic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42" type="#_x0000_t75" alt="http://images.clipartlogo.com/files/ss/thumb/691/69107860/vector-illustration-weather_small.jpg" style="width:54pt;height:21pt;visibility:visible">
                  <v:imagedata r:id="rId8" o:title=""/>
                </v:shape>
              </w:pic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43" type="#_x0000_t75" alt="http://www.mgm.gov.tr/FILES/imgIcon/99/e_36x36t_png/75.png" style="width:48.75pt;height:21pt;visibility:visible">
                  <v:imagedata r:id="rId9" o:title=""/>
                </v:shape>
              </w:pic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44" type="#_x0000_t75" alt="http://www.sondakika.com/static/img/hava_durumu/12.png" style="width:50.25pt;height:21pt;visibility:visible">
                  <v:imagedata r:id="rId10" o:title=""/>
                </v:shape>
              </w:pict>
            </w:r>
          </w:p>
        </w:tc>
      </w:tr>
      <w:tr w:rsidR="00BB724E" w:rsidRPr="000066ED" w:rsidTr="000066ED">
        <w:tc>
          <w:tcPr>
            <w:tcW w:w="1668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BB724E" w:rsidRPr="000066ED" w:rsidTr="000066ED">
        <w:tc>
          <w:tcPr>
            <w:tcW w:w="1668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B724E" w:rsidRPr="000066ED" w:rsidTr="000066ED">
        <w:tc>
          <w:tcPr>
            <w:tcW w:w="1668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559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559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559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BB724E" w:rsidRPr="000066ED" w:rsidTr="000066ED">
        <w:trPr>
          <w:trHeight w:val="236"/>
        </w:trPr>
        <w:tc>
          <w:tcPr>
            <w:tcW w:w="1668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Parçalı Bulutlu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Yağmurlu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Güneşli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Kar Yağışlı</w:t>
            </w:r>
          </w:p>
        </w:tc>
      </w:tr>
    </w:tbl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BB724E" w:rsidRPr="00736E0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 xml:space="preserve">,2–d,3–a,4-c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</w:t>
      </w:r>
      <w:r w:rsidRPr="009D58E9">
        <w:rPr>
          <w:rFonts w:ascii="Comic Sans MS" w:hAnsi="Comic Sans MS"/>
          <w:sz w:val="20"/>
          <w:szCs w:val="20"/>
          <w:highlight w:val="cyan"/>
        </w:rPr>
        <w:t>D-1-c,2-a,3-d,4-b</w:t>
      </w:r>
    </w:p>
    <w:p w:rsidR="00BB724E" w:rsidRPr="000B67CB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2"/>
        <w:gridCol w:w="1063"/>
        <w:gridCol w:w="1063"/>
        <w:gridCol w:w="1063"/>
        <w:gridCol w:w="1063"/>
        <w:gridCol w:w="1315"/>
      </w:tblGrid>
      <w:tr w:rsidR="00BB724E" w:rsidRPr="000066ED" w:rsidTr="000066ED">
        <w:tc>
          <w:tcPr>
            <w:tcW w:w="1062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Baraj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Dağ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Köprü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Tünel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Orman</w:t>
            </w:r>
          </w:p>
        </w:tc>
        <w:tc>
          <w:tcPr>
            <w:tcW w:w="1315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Adalar</w:t>
            </w:r>
          </w:p>
        </w:tc>
      </w:tr>
      <w:tr w:rsidR="00BB724E" w:rsidRPr="000066ED" w:rsidTr="000066ED">
        <w:tc>
          <w:tcPr>
            <w:tcW w:w="1062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Okyanus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Binalar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Yollar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Göller</w:t>
            </w:r>
          </w:p>
        </w:tc>
        <w:tc>
          <w:tcPr>
            <w:tcW w:w="1063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Fabrika</w:t>
            </w:r>
          </w:p>
        </w:tc>
        <w:tc>
          <w:tcPr>
            <w:tcW w:w="1315" w:type="dxa"/>
            <w:shd w:val="clear" w:color="auto" w:fill="FDE9D9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</w:tr>
    </w:tbl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516F33">
        <w:rPr>
          <w:rFonts w:ascii="Comic Sans MS" w:hAnsi="Comic Sans MS"/>
          <w:sz w:val="20"/>
          <w:szCs w:val="20"/>
        </w:rPr>
        <w:t xml:space="preserve">Yukarıdakilerden kaç tanesi </w:t>
      </w:r>
      <w:r w:rsidRPr="004837B9">
        <w:rPr>
          <w:rFonts w:ascii="Comic Sans MS" w:hAnsi="Comic Sans MS"/>
          <w:sz w:val="20"/>
          <w:szCs w:val="20"/>
          <w:u w:val="single"/>
        </w:rPr>
        <w:t>beşeri unsurdur</w:t>
      </w:r>
      <w:r w:rsidRPr="00516F33">
        <w:rPr>
          <w:rFonts w:ascii="Comic Sans MS" w:hAnsi="Comic Sans MS"/>
          <w:sz w:val="20"/>
          <w:szCs w:val="20"/>
        </w:rPr>
        <w:t>?</w:t>
      </w:r>
    </w:p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4</w:t>
      </w:r>
      <w:r w:rsidRPr="00516F33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516F33">
        <w:rPr>
          <w:rFonts w:ascii="Comic Sans MS" w:hAnsi="Comic Sans MS"/>
          <w:sz w:val="20"/>
          <w:szCs w:val="20"/>
        </w:rPr>
        <w:t xml:space="preserve">  B-</w:t>
      </w:r>
      <w:r>
        <w:rPr>
          <w:rFonts w:ascii="Comic Sans MS" w:hAnsi="Comic Sans MS"/>
          <w:sz w:val="20"/>
          <w:szCs w:val="20"/>
        </w:rPr>
        <w:t>5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516F33">
        <w:rPr>
          <w:rFonts w:ascii="Comic Sans MS" w:hAnsi="Comic Sans MS"/>
          <w:sz w:val="20"/>
          <w:szCs w:val="20"/>
        </w:rPr>
        <w:t xml:space="preserve">     C-</w:t>
      </w:r>
      <w:r>
        <w:rPr>
          <w:rFonts w:ascii="Comic Sans MS" w:hAnsi="Comic Sans MS"/>
          <w:sz w:val="20"/>
          <w:szCs w:val="20"/>
        </w:rPr>
        <w:t>6</w:t>
      </w:r>
      <w:r w:rsidRPr="00516F33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516F33">
        <w:rPr>
          <w:rFonts w:ascii="Comic Sans MS" w:hAnsi="Comic Sans MS"/>
          <w:sz w:val="20"/>
          <w:szCs w:val="20"/>
        </w:rPr>
        <w:t xml:space="preserve">          </w:t>
      </w:r>
      <w:r w:rsidRPr="009D58E9">
        <w:rPr>
          <w:rFonts w:ascii="Comic Sans MS" w:hAnsi="Comic Sans MS"/>
          <w:sz w:val="20"/>
          <w:szCs w:val="20"/>
          <w:highlight w:val="cyan"/>
        </w:rPr>
        <w:t>D-7</w:t>
      </w:r>
    </w:p>
    <w:p w:rsidR="00BB724E" w:rsidRPr="000B67CB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6-Aşağıdaki cümlelerin hangisinde verilen bilgiler  </w:t>
      </w:r>
      <w:r w:rsidRPr="00B912BF">
        <w:rPr>
          <w:rFonts w:ascii="Comic Sans MS" w:hAnsi="Comic Sans MS"/>
          <w:sz w:val="20"/>
          <w:szCs w:val="20"/>
          <w:u w:val="single"/>
        </w:rPr>
        <w:t>yanlıştır?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A-Karınca yuvalarının ağzı güneyi gösterir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B-Kroki çizilirken ölçek kullanılmaz 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C-Ülkemizde en fazla çığ Akdeniz Bölgesinde yaşanmaktadır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D-Deprem çantasında el feneri ve radyo olmalıdır</w:t>
      </w:r>
    </w:p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516F33">
        <w:rPr>
          <w:rFonts w:ascii="Comic Sans MS" w:hAnsi="Comic Sans MS"/>
        </w:rPr>
        <w:t xml:space="preserve"> </w:t>
      </w:r>
      <w:r w:rsidRPr="00516F33">
        <w:rPr>
          <w:rFonts w:ascii="Comic Sans MS" w:hAnsi="Comic Sans MS"/>
          <w:sz w:val="20"/>
          <w:szCs w:val="20"/>
        </w:rPr>
        <w:t xml:space="preserve">Bilinçli bir tüketici aşağıdakilerden hangisini </w:t>
      </w:r>
      <w:r w:rsidRPr="000B67CB">
        <w:rPr>
          <w:rFonts w:ascii="Comic Sans MS" w:hAnsi="Comic Sans MS"/>
          <w:sz w:val="20"/>
          <w:szCs w:val="20"/>
          <w:u w:val="single"/>
        </w:rPr>
        <w:t>yapmalıdır?</w:t>
      </w:r>
    </w:p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A-Yiyeceklerin kalitesine değil fiyatının ucuzluğuna dikkat eder</w:t>
      </w:r>
    </w:p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B-Bir ürünün son kullanım tarihi geçmiş olsa da o ürünü alır</w:t>
      </w:r>
    </w:p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516F33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Sürekli olarak k</w:t>
      </w:r>
      <w:r w:rsidRPr="00516F33">
        <w:rPr>
          <w:rFonts w:ascii="Comic Sans MS" w:hAnsi="Comic Sans MS"/>
          <w:sz w:val="20"/>
          <w:szCs w:val="20"/>
        </w:rPr>
        <w:t>utusu renkli ve güzel olan ürünleri almak ister</w:t>
      </w:r>
    </w:p>
    <w:p w:rsidR="00BB724E" w:rsidRPr="00516F33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D-Sağlığına ve aile bütçesine zarar verecek ürünleri almaz</w:t>
      </w:r>
    </w:p>
    <w:p w:rsidR="00BB724E" w:rsidRPr="00B912BF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8-Aşağıdakilerden hangisini alırken </w:t>
      </w:r>
      <w:r w:rsidRPr="004837B9">
        <w:rPr>
          <w:rFonts w:ascii="Comic Sans MS" w:hAnsi="Comic Sans MS"/>
          <w:sz w:val="20"/>
          <w:szCs w:val="20"/>
          <w:u w:val="single"/>
        </w:rPr>
        <w:t>garanti belgesi</w:t>
      </w:r>
      <w:r>
        <w:rPr>
          <w:rFonts w:ascii="Comic Sans MS" w:hAnsi="Comic Sans MS"/>
          <w:sz w:val="20"/>
          <w:szCs w:val="20"/>
        </w:rPr>
        <w:t xml:space="preserve"> istenmez?</w:t>
      </w:r>
    </w:p>
    <w:tbl>
      <w:tblPr>
        <w:tblW w:w="7763" w:type="dxa"/>
        <w:tblLook w:val="00A0"/>
      </w:tblPr>
      <w:tblGrid>
        <w:gridCol w:w="490"/>
        <w:gridCol w:w="1577"/>
        <w:gridCol w:w="426"/>
        <w:gridCol w:w="1370"/>
        <w:gridCol w:w="423"/>
        <w:gridCol w:w="1482"/>
        <w:gridCol w:w="444"/>
        <w:gridCol w:w="1551"/>
      </w:tblGrid>
      <w:tr w:rsidR="00BB724E" w:rsidRPr="000066ED" w:rsidTr="000066ED">
        <w:tc>
          <w:tcPr>
            <w:tcW w:w="521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A-</w:t>
            </w:r>
          </w:p>
        </w:tc>
        <w:tc>
          <w:tcPr>
            <w:tcW w:w="1596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45" type="#_x0000_t75" alt="http://www.diyabetvediyet.com/wp-content/uploads/kandil-simidi-susamli.jpg" style="width:66.75pt;height:47.25pt;visibility:visible">
                  <v:imagedata r:id="rId11" o:title=""/>
                </v:shape>
              </w:pict>
            </w:r>
          </w:p>
        </w:tc>
        <w:tc>
          <w:tcPr>
            <w:tcW w:w="426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393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46" type="#_x0000_t75" alt="https://encrypted-tbn1.gstatic.com/images?q=tbn:ANd9GcS2zx2-bQyUqb3zsr-qdTNHBjMiW5WuxnbfAQDRiGrY1_H6u-LX" style="width:56.25pt;height:42.75pt;visibility:visible">
                  <v:imagedata r:id="rId12" o:title=""/>
                </v:shape>
              </w:pict>
            </w:r>
          </w:p>
        </w:tc>
        <w:tc>
          <w:tcPr>
            <w:tcW w:w="425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59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47" type="#_x0000_t75" alt="http://www.altus.com.tr/UPLOAD/PRODUCT/Thumb/30382_25560_ALK-470-ES-c_large.jpg" style="width:57.75pt;height:51.75pt;visibility:visible">
                  <v:imagedata r:id="rId13" o:title=""/>
                </v:shape>
              </w:pict>
            </w:r>
          </w:p>
        </w:tc>
        <w:tc>
          <w:tcPr>
            <w:tcW w:w="425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418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pict>
                <v:shape id="_x0000_i1048" type="#_x0000_t75" alt="http://www.teknoena.com/wp-content/uploads/2014/07/PC.jpg" style="width:66.75pt;height:44.25pt;visibility:visible">
                  <v:imagedata r:id="rId14" o:title=""/>
                </v:shape>
              </w:pict>
            </w:r>
          </w:p>
        </w:tc>
      </w:tr>
    </w:tbl>
    <w:p w:rsidR="00BB724E" w:rsidRPr="00B912BF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7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01"/>
        <w:gridCol w:w="1777"/>
        <w:gridCol w:w="1777"/>
        <w:gridCol w:w="1777"/>
      </w:tblGrid>
      <w:tr w:rsidR="00BB724E" w:rsidRPr="000066ED" w:rsidTr="000066ED">
        <w:trPr>
          <w:trHeight w:val="465"/>
        </w:trPr>
        <w:tc>
          <w:tcPr>
            <w:tcW w:w="1901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49" type="#_x0000_t75" alt="https://encrypted-tbn1.gstatic.com/images?q=tbn:ANd9GcTHOBtJKjO833AUwH8fnElzFpRBzJvnNEgUIhT1B9Rq0G0XM52jFg" style="width:67.5pt;height:42pt;visibility:visible">
                  <v:imagedata r:id="rId15" o:title=""/>
                </v:shape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50" type="#_x0000_t75" alt="http://www.ankarahalkekmek.com.tr/www/images/fabrika_kamyon.png" style="width:64.5pt;height:47.25pt;visibility:visible">
                  <v:imagedata r:id="rId16" o:title=""/>
                </v:shape>
              </w:pic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51" type="#_x0000_t75" alt="http://st.depositphotos.com/1037778/468/i/950/depositphotos_4684288-Grocery-store-shopping---Little-boy-buying-bread.jpg" style="width:66.75pt;height:47.25pt;visibility:visible">
                  <v:imagedata r:id="rId17" o:title=""/>
                </v:shape>
              </w:pic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0066ED">
              <w:rPr>
                <w:rFonts w:ascii="Comic Sans MS" w:hAnsi="Comic Sans MS"/>
                <w:noProof/>
                <w:sz w:val="10"/>
                <w:szCs w:val="10"/>
              </w:rPr>
              <w:pict>
                <v:shape id="_x0000_i1052" type="#_x0000_t75" alt="http://cdnimage.zaman.com.tr/2012/09/11/firin.jpg" style="width:64.5pt;height:47.25pt;visibility:visible">
                  <v:imagedata r:id="rId18" o:title=""/>
                </v:shape>
              </w:pict>
            </w:r>
          </w:p>
        </w:tc>
      </w:tr>
      <w:tr w:rsidR="00BB724E" w:rsidRPr="000066ED" w:rsidTr="000066ED">
        <w:trPr>
          <w:trHeight w:val="264"/>
        </w:trPr>
        <w:tc>
          <w:tcPr>
            <w:tcW w:w="1901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777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777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77" w:type="dxa"/>
            <w:shd w:val="clear" w:color="auto" w:fill="EAF1DD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BB724E" w:rsidRPr="000066ED" w:rsidTr="000066ED">
        <w:trPr>
          <w:trHeight w:val="132"/>
        </w:trPr>
        <w:tc>
          <w:tcPr>
            <w:tcW w:w="1901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77" w:type="dxa"/>
            <w:tcBorders>
              <w:left w:val="nil"/>
              <w:right w:val="nil"/>
            </w:tcBorders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B724E" w:rsidRPr="000066ED" w:rsidTr="000066ED">
        <w:trPr>
          <w:trHeight w:val="264"/>
        </w:trPr>
        <w:tc>
          <w:tcPr>
            <w:tcW w:w="1901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777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777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777" w:type="dxa"/>
            <w:shd w:val="clear" w:color="auto" w:fill="DAEEF3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066ED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BB724E" w:rsidRPr="000066ED" w:rsidTr="000066ED">
        <w:trPr>
          <w:trHeight w:val="231"/>
        </w:trPr>
        <w:tc>
          <w:tcPr>
            <w:tcW w:w="1901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Ham madde</w: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Üretim </w: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 xml:space="preserve">Tüketim </w:t>
            </w:r>
          </w:p>
        </w:tc>
        <w:tc>
          <w:tcPr>
            <w:tcW w:w="1777" w:type="dxa"/>
          </w:tcPr>
          <w:p w:rsidR="00BB724E" w:rsidRPr="000066ED" w:rsidRDefault="00BB724E" w:rsidP="000066ED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Dağıtım</w:t>
            </w:r>
          </w:p>
        </w:tc>
      </w:tr>
    </w:tbl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Pr="00736E02">
        <w:rPr>
          <w:rFonts w:ascii="Comic Sans MS" w:hAnsi="Comic Sans MS"/>
          <w:sz w:val="20"/>
          <w:szCs w:val="20"/>
        </w:rPr>
        <w:t>Y</w:t>
      </w:r>
      <w:r>
        <w:rPr>
          <w:rFonts w:ascii="Comic Sans MS" w:hAnsi="Comic Sans MS"/>
          <w:sz w:val="20"/>
          <w:szCs w:val="20"/>
        </w:rPr>
        <w:t>u</w:t>
      </w:r>
      <w:r w:rsidRPr="00736E02">
        <w:rPr>
          <w:rFonts w:ascii="Comic Sans MS" w:hAnsi="Comic Sans MS"/>
          <w:sz w:val="20"/>
          <w:szCs w:val="20"/>
        </w:rPr>
        <w:t xml:space="preserve">karıdaki </w:t>
      </w:r>
      <w:r>
        <w:rPr>
          <w:rFonts w:ascii="Comic Sans MS" w:hAnsi="Comic Sans MS"/>
          <w:sz w:val="20"/>
          <w:szCs w:val="20"/>
        </w:rPr>
        <w:t xml:space="preserve">işaretler </w:t>
      </w:r>
      <w:r w:rsidRPr="00736E02">
        <w:rPr>
          <w:rFonts w:ascii="Comic Sans MS" w:hAnsi="Comic Sans MS"/>
          <w:sz w:val="20"/>
          <w:szCs w:val="20"/>
        </w:rPr>
        <w:t xml:space="preserve">ile </w:t>
      </w:r>
      <w:r>
        <w:rPr>
          <w:rFonts w:ascii="Comic Sans MS" w:hAnsi="Comic Sans MS"/>
          <w:sz w:val="20"/>
          <w:szCs w:val="20"/>
        </w:rPr>
        <w:t>anlamları hangisinde</w:t>
      </w:r>
      <w:r w:rsidRPr="00736E02">
        <w:rPr>
          <w:rFonts w:ascii="Comic Sans MS" w:hAnsi="Comic Sans MS"/>
          <w:sz w:val="20"/>
          <w:szCs w:val="20"/>
        </w:rPr>
        <w:t xml:space="preserve"> </w:t>
      </w:r>
      <w:r w:rsidRPr="000B67CB">
        <w:rPr>
          <w:rFonts w:ascii="Comic Sans MS" w:hAnsi="Comic Sans MS"/>
          <w:sz w:val="20"/>
          <w:szCs w:val="20"/>
          <w:u w:val="single"/>
        </w:rPr>
        <w:t>doğru olarak eşleştirilmiştir?</w:t>
      </w:r>
    </w:p>
    <w:p w:rsidR="00BB724E" w:rsidRPr="00736E0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A- 1–b</w:t>
      </w:r>
      <w:r w:rsidRPr="00736E02">
        <w:rPr>
          <w:rFonts w:ascii="Comic Sans MS" w:hAnsi="Comic Sans MS"/>
          <w:sz w:val="20"/>
          <w:szCs w:val="20"/>
        </w:rPr>
        <w:t xml:space="preserve">,2–d,3–a,4-c 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B-1-</w:t>
      </w:r>
      <w:r>
        <w:rPr>
          <w:rFonts w:ascii="Comic Sans MS" w:hAnsi="Comic Sans MS"/>
          <w:sz w:val="20"/>
          <w:szCs w:val="20"/>
        </w:rPr>
        <w:t>a</w:t>
      </w:r>
      <w:r w:rsidRPr="00736E02">
        <w:rPr>
          <w:rFonts w:ascii="Comic Sans MS" w:hAnsi="Comic Sans MS"/>
          <w:sz w:val="20"/>
          <w:szCs w:val="20"/>
        </w:rPr>
        <w:t>,2-</w:t>
      </w:r>
      <w:r>
        <w:rPr>
          <w:rFonts w:ascii="Comic Sans MS" w:hAnsi="Comic Sans MS"/>
          <w:sz w:val="20"/>
          <w:szCs w:val="20"/>
        </w:rPr>
        <w:t>c</w:t>
      </w:r>
      <w:r w:rsidRPr="00736E02">
        <w:rPr>
          <w:rFonts w:ascii="Comic Sans MS" w:hAnsi="Comic Sans MS"/>
          <w:sz w:val="20"/>
          <w:szCs w:val="20"/>
        </w:rPr>
        <w:t>,3-</w:t>
      </w:r>
      <w:r>
        <w:rPr>
          <w:rFonts w:ascii="Comic Sans MS" w:hAnsi="Comic Sans MS"/>
          <w:sz w:val="20"/>
          <w:szCs w:val="20"/>
        </w:rPr>
        <w:t>d</w:t>
      </w:r>
      <w:r w:rsidRPr="00736E02">
        <w:rPr>
          <w:rFonts w:ascii="Comic Sans MS" w:hAnsi="Comic Sans MS"/>
          <w:sz w:val="20"/>
          <w:szCs w:val="20"/>
        </w:rPr>
        <w:t>,4-</w:t>
      </w:r>
      <w:r>
        <w:rPr>
          <w:rFonts w:ascii="Comic Sans MS" w:hAnsi="Comic Sans MS"/>
          <w:sz w:val="20"/>
          <w:szCs w:val="20"/>
        </w:rPr>
        <w:t xml:space="preserve">b    </w:t>
      </w:r>
      <w:r w:rsidRPr="00736E02">
        <w:rPr>
          <w:rFonts w:ascii="Comic Sans MS" w:hAnsi="Comic Sans MS"/>
          <w:sz w:val="20"/>
          <w:szCs w:val="20"/>
        </w:rPr>
        <w:t xml:space="preserve">C-1-d,2-b,3-a,4-c </w:t>
      </w:r>
      <w:r>
        <w:rPr>
          <w:rFonts w:ascii="Comic Sans MS" w:hAnsi="Comic Sans MS"/>
          <w:sz w:val="20"/>
          <w:szCs w:val="20"/>
        </w:rPr>
        <w:t xml:space="preserve"> </w:t>
      </w:r>
      <w:r w:rsidRPr="00736E02">
        <w:rPr>
          <w:rFonts w:ascii="Comic Sans MS" w:hAnsi="Comic Sans MS"/>
          <w:sz w:val="20"/>
          <w:szCs w:val="20"/>
        </w:rPr>
        <w:t xml:space="preserve">  </w:t>
      </w:r>
      <w:r w:rsidRPr="009D58E9">
        <w:rPr>
          <w:rFonts w:ascii="Comic Sans MS" w:hAnsi="Comic Sans MS"/>
          <w:sz w:val="20"/>
          <w:szCs w:val="20"/>
          <w:highlight w:val="cyan"/>
        </w:rPr>
        <w:t>D-1-a,2-d,3-c,4-b</w:t>
      </w:r>
    </w:p>
    <w:p w:rsidR="00BB724E" w:rsidRPr="004837B9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10-Aşağıdaki meslekler ve alanları ile ilgili hangi eşleştirme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A-Öğretmen-Eğitim       B-Polis-Güvenlik      </w:t>
      </w:r>
      <w:r w:rsidRPr="009D58E9">
        <w:rPr>
          <w:rFonts w:ascii="Comic Sans MS" w:hAnsi="Comic Sans MS"/>
          <w:sz w:val="20"/>
          <w:szCs w:val="20"/>
          <w:highlight w:val="cyan"/>
        </w:rPr>
        <w:t>C-Mimar-Sağlık</w:t>
      </w:r>
      <w:r>
        <w:rPr>
          <w:rFonts w:ascii="Comic Sans MS" w:hAnsi="Comic Sans MS"/>
          <w:sz w:val="20"/>
          <w:szCs w:val="20"/>
        </w:rPr>
        <w:t xml:space="preserve">       D-Terzi-Giyinme</w:t>
      </w:r>
    </w:p>
    <w:p w:rsidR="00BB724E" w:rsidRPr="004837B9" w:rsidRDefault="00BB724E" w:rsidP="009D58E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8"/>
      </w:tblGrid>
      <w:tr w:rsidR="00BB724E" w:rsidRPr="000066ED" w:rsidTr="000066ED">
        <w:tc>
          <w:tcPr>
            <w:tcW w:w="7338" w:type="dxa"/>
            <w:shd w:val="clear" w:color="auto" w:fill="DBE5F1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İnsanların ihtiyacı olan ürünleri ham maddeleri işleyerek yapması üretimdir.</w:t>
            </w:r>
          </w:p>
        </w:tc>
      </w:tr>
    </w:tbl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11-Yukarıdaki bilgiye göre aşağıdakilerden hangisi </w:t>
      </w:r>
      <w:r w:rsidRPr="004837B9">
        <w:rPr>
          <w:rFonts w:ascii="Comic Sans MS" w:hAnsi="Comic Sans MS"/>
          <w:sz w:val="20"/>
          <w:szCs w:val="20"/>
          <w:u w:val="single"/>
        </w:rPr>
        <w:t>üretim değildir?</w:t>
      </w:r>
    </w:p>
    <w:p w:rsidR="00BB724E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A-Hamurdan çörek yapılması                   B-Pamuk ve yünden iplik yapılması</w:t>
      </w: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C-Sütten peynir ve tere yağ yapılması     </w:t>
      </w:r>
      <w:r w:rsidRPr="009D58E9">
        <w:rPr>
          <w:rFonts w:ascii="Comic Sans MS" w:hAnsi="Comic Sans MS"/>
          <w:sz w:val="20"/>
          <w:szCs w:val="20"/>
          <w:highlight w:val="cyan"/>
        </w:rPr>
        <w:t>D-Manavdan patates ve soğan alınması</w:t>
      </w: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12-Aşağıdaki cümlelerde verilen bilgilerden hangisi </w:t>
      </w:r>
      <w:r w:rsidRPr="004837B9">
        <w:rPr>
          <w:rFonts w:ascii="Comic Sans MS" w:hAnsi="Comic Sans MS"/>
          <w:sz w:val="20"/>
          <w:szCs w:val="20"/>
          <w:u w:val="single"/>
        </w:rPr>
        <w:t>yanlıştır?</w:t>
      </w: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A-İlk para altın ve gümüşten yapılmıştır.</w:t>
      </w: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B-Alacağımız meyve sebzelerin taze olmasına çürümüş olmamasına dikkat etmeliyiz</w:t>
      </w:r>
    </w:p>
    <w:p w:rsidR="00BB724E" w:rsidRPr="00C93F72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C-Meslekler toplum içerisinde iş bölümünü sağlar</w:t>
      </w:r>
    </w:p>
    <w:p w:rsidR="00BB724E" w:rsidRPr="004837B9" w:rsidRDefault="00BB724E" w:rsidP="009D58E9">
      <w:pPr>
        <w:spacing w:after="0"/>
        <w:rPr>
          <w:rFonts w:ascii="Comic Sans MS" w:hAnsi="Comic Sans MS"/>
          <w:sz w:val="20"/>
          <w:szCs w:val="20"/>
        </w:rPr>
      </w:pPr>
      <w:r w:rsidRPr="009D58E9">
        <w:rPr>
          <w:rFonts w:ascii="Comic Sans MS" w:hAnsi="Comic Sans MS"/>
          <w:sz w:val="20"/>
          <w:szCs w:val="20"/>
          <w:highlight w:val="cyan"/>
        </w:rPr>
        <w:t>D-Aldığımız bir ürün bozuk çıkarsa geri iade etmek için 30 gün geçmesi gerekir.</w:t>
      </w:r>
    </w:p>
    <w:p w:rsidR="00BB724E" w:rsidRDefault="00BB724E" w:rsidP="009D58E9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14"/>
      </w:tblGrid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46" style="position:absolute;margin-left:134.4pt;margin-top:12.05pt;width:80.25pt;height:18.05pt;z-index:251658240">
                  <v:textbox>
                    <w:txbxContent>
                      <w:p w:rsidR="00BB724E" w:rsidRDefault="00BB724E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kuzey</w:t>
                        </w:r>
                      </w:p>
                    </w:txbxContent>
                  </v:textbox>
                </v:rect>
              </w:pict>
            </w:r>
            <w:r w:rsidRPr="000066ED">
              <w:rPr>
                <w:rFonts w:ascii="Comic Sans MS" w:hAnsi="Comic Sans MS"/>
                <w:sz w:val="20"/>
                <w:szCs w:val="20"/>
              </w:rPr>
              <w:t>13-Aşağıdaki şekle göre ana ve ara yönleri yazınız.( 7 puan )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47" style="position:absolute;margin-left:219.15pt;margin-top:11pt;width:128.95pt;height:21.65pt;z-index:251659264">
                  <v:textbox>
                    <w:txbxContent>
                      <w:p w:rsidR="00BB724E" w:rsidRDefault="00BB724E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Kuzey doğu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8" style="position:absolute;margin-left:-4.35pt;margin-top:55.15pt;width:55.5pt;height:18.05pt;z-index:251662336">
                  <v:textbox>
                    <w:txbxContent>
                      <w:p w:rsidR="00BB724E" w:rsidRDefault="00BB724E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batı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9" style="position:absolute;margin-left:14.4pt;margin-top:96.3pt;width:116.25pt;height:18.05pt;z-index:251663360">
                  <v:textbox>
                    <w:txbxContent>
                      <w:p w:rsidR="00BB724E" w:rsidRDefault="00BB724E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Güney batı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0" style="position:absolute;margin-left:136.1pt;margin-top:114.4pt;width:75.75pt;height:18.05pt;z-index:251661312">
                  <v:textbox>
                    <w:txbxContent>
                      <w:p w:rsidR="00BB724E" w:rsidRDefault="00BB724E" w:rsidP="009D58E9">
                        <w:pPr>
                          <w:jc w:val="center"/>
                        </w:pPr>
                        <w:r w:rsidRPr="009D58E9">
                          <w:rPr>
                            <w:highlight w:val="cyan"/>
                          </w:rPr>
                          <w:t>güney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1" style="position:absolute;margin-left:224.35pt;margin-top:96.4pt;width:129.05pt;height:18.05pt;z-index:251664384">
                  <v:textbox>
                    <w:txbxContent>
                      <w:p w:rsidR="00BB724E" w:rsidRDefault="00BB724E">
                        <w:r>
                          <w:t xml:space="preserve">          </w:t>
                        </w:r>
                        <w:r w:rsidRPr="009D58E9">
                          <w:rPr>
                            <w:highlight w:val="cyan"/>
                          </w:rPr>
                          <w:t>Güney doğu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2" style="position:absolute;margin-left:304.65pt;margin-top:55.2pt;width:63.75pt;height:23.35pt;z-index:251660288">
                  <v:textbox>
                    <w:txbxContent>
                      <w:p w:rsidR="00BB724E" w:rsidRDefault="00BB724E">
                        <w:r w:rsidRPr="009D58E9">
                          <w:rPr>
                            <w:highlight w:val="cyan"/>
                          </w:rPr>
                          <w:t>doğu</w:t>
                        </w:r>
                      </w:p>
                    </w:txbxContent>
                  </v:textbox>
                </v:rect>
              </w:pict>
            </w:r>
            <w:r w:rsidRPr="000066ED">
              <w:rPr>
                <w:noProof/>
              </w:rPr>
              <w:pict>
                <v:shape id="_x0000_i1053" type="#_x0000_t75" alt="https://encrypted-tbn0.gstatic.com/images?q=tbn:ANd9GcSjSBaq_F1sH5s8TUKtFRvgiIa6Rt-ojchcUtytiAF757wry5MQ" style="width:367.5pt;height:126.75pt;visibility:visible">
                  <v:imagedata r:id="rId19" o:title=""/>
                </v:shape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rFonts w:ascii="Comic Sans MS" w:hAnsi="Comic Sans MS"/>
                <w:noProof/>
              </w:rPr>
              <w:object w:dxaOrig="7316" w:dyaOrig="2410">
                <v:shape id="_x0000_i1054" type="#_x0000_t75" style="width:366pt;height:120.75pt;visibility:visible" o:ole="">
                  <v:imagedata r:id="rId20" o:title=""/>
                  <o:lock v:ext="edit" aspectratio="f"/>
                </v:shape>
                <o:OLEObject Type="Embed" ProgID="Excel.Chart.8" ShapeID="_x0000_i1054" DrawAspect="Content" ObjectID="_1481913951" r:id="rId23"/>
              </w:obje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14</w:t>
            </w:r>
            <w:r w:rsidRPr="000066ED">
              <w:rPr>
                <w:rFonts w:ascii="Comic Sans MS" w:hAnsi="Comic Sans MS"/>
              </w:rPr>
              <w:t>-T</w:t>
            </w:r>
            <w:r w:rsidRPr="000066ED">
              <w:rPr>
                <w:rFonts w:ascii="Comic Sans MS" w:hAnsi="Comic Sans MS"/>
                <w:sz w:val="20"/>
                <w:szCs w:val="20"/>
              </w:rPr>
              <w:t>abloya göre aşağıdaki cümlelerde boş bırakılan yerleri doldurunuz.(7 puan )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1-Ailenin aylık geliri 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1600</w:t>
            </w:r>
            <w:r w:rsidRPr="000066ED">
              <w:rPr>
                <w:rFonts w:ascii="Comic Sans MS" w:hAnsi="Comic Sans MS"/>
                <w:sz w:val="20"/>
                <w:szCs w:val="20"/>
              </w:rPr>
              <w:t>…… TL dir.       2-En fazla harcama 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kira</w:t>
            </w:r>
            <w:r w:rsidRPr="000066ED">
              <w:rPr>
                <w:rFonts w:ascii="Comic Sans MS" w:hAnsi="Comic Sans MS"/>
                <w:sz w:val="20"/>
                <w:szCs w:val="20"/>
              </w:rPr>
              <w:t>… içindir.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3- Ailenin üç aylık market harcaması 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1200</w:t>
            </w:r>
            <w:r w:rsidRPr="000066ED">
              <w:rPr>
                <w:rFonts w:ascii="Comic Sans MS" w:hAnsi="Comic Sans MS"/>
                <w:sz w:val="20"/>
                <w:szCs w:val="20"/>
              </w:rPr>
              <w:t>……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4-Yıllık kiraya verilen para 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6000</w:t>
            </w:r>
            <w:r w:rsidRPr="000066ED">
              <w:rPr>
                <w:rFonts w:ascii="Comic Sans MS" w:hAnsi="Comic Sans MS"/>
                <w:sz w:val="20"/>
                <w:szCs w:val="20"/>
              </w:rPr>
              <w:t>……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5-Bir yılda biriktirilebilecek para yani tasarrufların toplamı ………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4800</w:t>
            </w:r>
            <w:r w:rsidRPr="000066ED">
              <w:rPr>
                <w:rFonts w:ascii="Comic Sans MS" w:hAnsi="Comic Sans MS"/>
                <w:sz w:val="20"/>
                <w:szCs w:val="20"/>
              </w:rPr>
              <w:t>…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6-Ailenin bir yıllık eğitim masrafı……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1200</w:t>
            </w:r>
            <w:r w:rsidRPr="000066ED">
              <w:rPr>
                <w:rFonts w:ascii="Comic Sans MS" w:hAnsi="Comic Sans MS"/>
                <w:sz w:val="20"/>
                <w:szCs w:val="20"/>
              </w:rPr>
              <w:t xml:space="preserve"> TL 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7-Aile market harcamalarını 100 TL ve giyim masraflarını 50 TL azaltırsa ailenin aylık tasarrufu 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650</w:t>
            </w:r>
            <w:r w:rsidRPr="000066ED">
              <w:rPr>
                <w:rFonts w:ascii="Comic Sans MS" w:hAnsi="Comic Sans MS"/>
                <w:sz w:val="20"/>
                <w:szCs w:val="20"/>
              </w:rPr>
              <w:t xml:space="preserve">… TL olur. </w:t>
            </w:r>
          </w:p>
        </w:tc>
      </w:tr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53" style="position:absolute;margin-left:126.85pt;margin-top:-.75pt;width:149.25pt;height:18.7pt;z-index:251665408;mso-position-horizontal-relative:text;mso-position-vertical-relative:text">
                  <v:textbox style="mso-next-textbox:#_x0000_s1053"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Tahta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4" style="position:absolute;margin-left:40.6pt;margin-top:10.35pt;width:68.25pt;height:27.8pt;z-index:251666432;mso-position-horizontal-relative:text;mso-position-vertical-relative:text">
                  <v:textbox style="mso-next-textbox:#_x0000_s1054"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Öğretmen </w:t>
                        </w:r>
                      </w:p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Masası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5" type="#_x0000_t66" style="position:absolute;margin-left:164.6pt;margin-top:2.6pt;width:67.25pt;height:32.85pt;z-index:251677696" fillcolor="#e5dfec">
                  <v:textbox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Güney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56" style="position:absolute;margin-left:-1.25pt;margin-top:-1.2pt;width:18.85pt;height:92.6pt;z-index:251676672">
                  <v:textbox style="mso-next-textbox:#_x0000_s1056">
                    <w:txbxContent>
                      <w:p w:rsidR="00BB724E" w:rsidRPr="00DD3EA6" w:rsidRDefault="00BB724E" w:rsidP="009D58E9">
                        <w:pPr>
                          <w:rPr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sz w:val="16"/>
                            <w:szCs w:val="16"/>
                          </w:rPr>
                          <w:t>Pencere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7" style="position:absolute;margin-left:340.6pt;margin-top:-1.15pt;width:34.5pt;height:24pt;z-index:251667456">
                  <v:textbox style="mso-next-textbox:#_x0000_s1057"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Kapı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58" style="position:absolute;margin-left:287.6pt;margin-top:10.75pt;width:53pt;height:19.6pt;z-index:251670528">
                  <v:textbox style="mso-next-textbox:#_x0000_s1058"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Emel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9" style="position:absolute;margin-left:208.85pt;margin-top:10.8pt;width:57pt;height:19.6pt;z-index:251671552">
                  <v:textbox style="mso-next-textbox:#_x0000_s1059"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Sıla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0" style="position:absolute;margin-left:126.85pt;margin-top:10.85pt;width:55.5pt;height:19.6pt;z-index:251668480">
                  <v:textbox style="mso-next-textbox:#_x0000_s1060"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Zeynep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1" style="position:absolute;margin-left:53.35pt;margin-top:10.85pt;width:55.5pt;height:19.6pt;z-index:251669504">
                  <v:textbox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Yusuf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62" style="position:absolute;margin-left:286.6pt;margin-top:8pt;width:54pt;height:18.85pt;z-index:251674624">
                  <v:textbox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İsmet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3" style="position:absolute;margin-left:211.85pt;margin-top:8pt;width:54pt;height:18.85pt;z-index:251672576">
                  <v:textbox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Berna</w:t>
                        </w: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4" style="position:absolute;margin-left:129.1pt;margin-top:7.95pt;width:53.25pt;height:18.85pt;z-index:251673600">
                  <v:textbox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Kadir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5" style="position:absolute;margin-left:53.35pt;margin-top:8pt;width:55.5pt;height:18.85pt;z-index:251675648">
                  <v:textbox>
                    <w:txbxContent>
                      <w:p w:rsidR="00BB724E" w:rsidRPr="00DD3EA6" w:rsidRDefault="00BB724E" w:rsidP="009D58E9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D3EA6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Eda</w:t>
                        </w:r>
                      </w:p>
                    </w:txbxContent>
                  </v:textbox>
                </v:rect>
              </w:pic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15-Yukarıdaki krokiye göre aşağıdaki cümlelerdeki boşlukları doldurunuz.(3 puan)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1-Tahtanın yönü 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batı</w:t>
            </w:r>
            <w:r w:rsidRPr="000066ED">
              <w:rPr>
                <w:rFonts w:ascii="Comic Sans MS" w:hAnsi="Comic Sans MS"/>
                <w:sz w:val="20"/>
                <w:szCs w:val="20"/>
              </w:rPr>
              <w:t xml:space="preserve">……         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2-Kadir’in sırası Yusuf’un sırasının  ………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kuzey doğu</w:t>
            </w:r>
            <w:r w:rsidRPr="000066ED">
              <w:rPr>
                <w:rFonts w:ascii="Comic Sans MS" w:hAnsi="Comic Sans MS"/>
                <w:sz w:val="20"/>
                <w:szCs w:val="20"/>
              </w:rPr>
              <w:t>……… yönündedir.</w:t>
            </w: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</w:rPr>
            </w:pPr>
            <w:r w:rsidRPr="000066ED">
              <w:rPr>
                <w:rFonts w:ascii="Comic Sans MS" w:hAnsi="Comic Sans MS"/>
                <w:sz w:val="20"/>
                <w:szCs w:val="20"/>
              </w:rPr>
              <w:t>3-Eda’nın sırası öğretmenin masasına göre ………</w:t>
            </w:r>
            <w:r w:rsidRPr="000066ED">
              <w:rPr>
                <w:rFonts w:ascii="Comic Sans MS" w:hAnsi="Comic Sans MS"/>
                <w:sz w:val="20"/>
                <w:szCs w:val="20"/>
                <w:highlight w:val="cyan"/>
              </w:rPr>
              <w:t>doğu……………</w:t>
            </w:r>
            <w:r w:rsidRPr="000066ED">
              <w:rPr>
                <w:rFonts w:ascii="Comic Sans MS" w:hAnsi="Comic Sans MS"/>
                <w:sz w:val="20"/>
                <w:szCs w:val="20"/>
              </w:rPr>
              <w:t xml:space="preserve"> yönündedir.</w:t>
            </w:r>
          </w:p>
        </w:tc>
      </w:tr>
      <w:tr w:rsidR="00BB724E" w:rsidRPr="000066ED" w:rsidTr="000066ED">
        <w:tc>
          <w:tcPr>
            <w:tcW w:w="7714" w:type="dxa"/>
          </w:tcPr>
          <w:tbl>
            <w:tblPr>
              <w:tblpPr w:leftFromText="141" w:rightFromText="141" w:horzAnchor="margin" w:tblpY="31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413"/>
              <w:gridCol w:w="1579"/>
              <w:gridCol w:w="1681"/>
              <w:gridCol w:w="1418"/>
              <w:gridCol w:w="1392"/>
            </w:tblGrid>
            <w:tr w:rsidR="00BB724E" w:rsidRPr="000066ED" w:rsidTr="000066ED"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beşeri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zorunlu</w:t>
                  </w:r>
                </w:p>
              </w:tc>
              <w:tc>
                <w:tcPr>
                  <w:tcW w:w="1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aile bütçesi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karadeniz</w:t>
                  </w: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güney</w:t>
                  </w:r>
                </w:p>
              </w:tc>
            </w:tr>
            <w:tr w:rsidR="00BB724E" w:rsidRPr="000066ED" w:rsidTr="000066ED">
              <w:tc>
                <w:tcPr>
                  <w:tcW w:w="1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kroki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meslek</w:t>
                  </w:r>
                </w:p>
              </w:tc>
              <w:tc>
                <w:tcPr>
                  <w:tcW w:w="1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meteorolog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Lidya</w:t>
                  </w: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BB724E" w:rsidRPr="000066ED" w:rsidRDefault="00BB724E" w:rsidP="000066E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0066ED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>garanti</w:t>
                  </w:r>
                </w:p>
              </w:tc>
            </w:tr>
          </w:tbl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16-Aşağıdaki boşluklara tablodaki kelimelerden uygun olanı yazınız. (10 puan)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1-Yüzü güneşin doğduğu yere bakan birinin sağ kolu 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güney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…… yönünü gösterir.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2-…kroki.. çizilirken ölçek kullanılmaz.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 xml:space="preserve">3-Tarihte ilk parayı 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…Lidya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…lılar kullanmaya başlamıştır.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4-Alışveriş listesinin en başına 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zorunlu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 ihtiyaçlar yazılmalıdır.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5-Dayanıklı tüketim mallarını aldığımızda mutlaka 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garanti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 belgesi almalıyız.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6-‘’Ayağını yorganına göre uzat atasözü’’ ………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aile bütçesi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…………… ile ilgilidir.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7-Hava durumu uzmanlarına ………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meteorolog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 adı verilir.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8-İnsanların geçimini sağlamak için yaptıkları işe ………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meslek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…… deriz.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9-Ülkemizde en fazla toprak kayması 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karadeniz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.. bölgesinde yaşanır.</w:t>
            </w:r>
          </w:p>
          <w:p w:rsidR="00BB724E" w:rsidRPr="000066ED" w:rsidRDefault="00BB724E" w:rsidP="000066ED">
            <w:pPr>
              <w:spacing w:after="0" w:line="36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10-Köprü, tünel, yol gibi unsurlar ……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beşeri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……… unsurlara örnektir.</w:t>
            </w:r>
          </w:p>
        </w:tc>
      </w:tr>
      <w:tr w:rsidR="00BB724E" w:rsidRPr="000066ED" w:rsidTr="000066ED">
        <w:tc>
          <w:tcPr>
            <w:tcW w:w="7714" w:type="dxa"/>
          </w:tcPr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  <w:p w:rsidR="00BB724E" w:rsidRPr="000066ED" w:rsidRDefault="00BB724E" w:rsidP="000066E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17-Aşağıdaki cümlelerde verilen bilgiler doğru ise D, yanlış ise Y yazınız.(13puan)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)Güney ile doğu arasındaki yön güney batıdır.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2-(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)Deprem öncesi deprem çantası hazırlamalıyız.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3-(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)Orman yangınlarını gördüğümüzde 18110 numaralı telefonu aramalıyız.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4-(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)Pusula en güvenilir yön bulma aracıdır.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5-(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)Beslenme ve barınma ihtiyaçları zorunlu ihtiyaçlarımızdandır.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6-(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)Yoğurt ve peynirin ham maddesi süttür.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7-(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)Hatalı üretilen veya bozuk satılan ürünleri geri veremeyiz.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8-(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)Doktor,hemşire ve eczacı güvenlik alanında çalışan görevlilerdir.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9-(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)Reklamlarda gördüğümüz her ürün en kaliteli ürünlerdir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 xml:space="preserve">10-( 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__ )Açıkta satılan veya paketi açılmış gıda ürünlerini almamalıyız.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11-(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)Dağlar,göller ve akarsular doğal unsurlara örnektir.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12-(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Y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)Ülkemizde en fazla yaşanan doğal afet tsunamidir.</w:t>
            </w:r>
          </w:p>
          <w:p w:rsidR="00BB724E" w:rsidRPr="000066ED" w:rsidRDefault="00BB724E" w:rsidP="000066ED">
            <w:pPr>
              <w:spacing w:after="0"/>
              <w:rPr>
                <w:rFonts w:ascii="Comic Sans MS" w:hAnsi="Comic Sans MS"/>
                <w:noProof/>
                <w:sz w:val="20"/>
                <w:szCs w:val="20"/>
              </w:rPr>
            </w:pP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13-( _</w:t>
            </w:r>
            <w:r w:rsidRPr="000066ED">
              <w:rPr>
                <w:rFonts w:ascii="Comic Sans MS" w:hAnsi="Comic Sans MS"/>
                <w:noProof/>
                <w:sz w:val="20"/>
                <w:szCs w:val="20"/>
                <w:highlight w:val="cyan"/>
              </w:rPr>
              <w:t>D</w:t>
            </w:r>
            <w:r w:rsidRPr="000066ED">
              <w:rPr>
                <w:rFonts w:ascii="Comic Sans MS" w:hAnsi="Comic Sans MS"/>
                <w:noProof/>
                <w:sz w:val="20"/>
                <w:szCs w:val="20"/>
              </w:rPr>
              <w:t>_ )Sıcaklık termometre ile ölçülür ve derece ifadesi ile belirtilir.</w:t>
            </w:r>
          </w:p>
        </w:tc>
      </w:tr>
    </w:tbl>
    <w:p w:rsidR="00BB724E" w:rsidRDefault="00BB724E" w:rsidP="008B1ED7">
      <w:pPr>
        <w:spacing w:after="0" w:line="240" w:lineRule="auto"/>
        <w:rPr>
          <w:sz w:val="24"/>
          <w:szCs w:val="24"/>
        </w:rPr>
      </w:pPr>
      <w:r w:rsidRPr="00475FD3">
        <w:rPr>
          <w:rFonts w:ascii="Comic Sans MS" w:hAnsi="Comic Sans MS"/>
          <w:sz w:val="20"/>
          <w:szCs w:val="20"/>
        </w:rPr>
        <w:t>Hepinize başarılar dilerim</w:t>
      </w:r>
      <w:hyperlink r:id="rId24" w:history="1">
        <w:r w:rsidRPr="006A3B78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BB724E" w:rsidRPr="00475FD3" w:rsidRDefault="00BB724E" w:rsidP="00D16558">
      <w:pPr>
        <w:spacing w:after="0"/>
        <w:rPr>
          <w:rFonts w:ascii="Comic Sans MS" w:hAnsi="Comic Sans MS"/>
          <w:sz w:val="20"/>
          <w:szCs w:val="20"/>
        </w:rPr>
      </w:pPr>
    </w:p>
    <w:sectPr w:rsidR="00BB724E" w:rsidRPr="00475FD3" w:rsidSect="00DD3EA6">
      <w:headerReference w:type="default" r:id="rId25"/>
      <w:pgSz w:w="16838" w:h="11906" w:orient="landscape"/>
      <w:pgMar w:top="567" w:right="567" w:bottom="142" w:left="567" w:header="340" w:footer="34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4E" w:rsidRDefault="00BB724E" w:rsidP="00D16558">
      <w:pPr>
        <w:spacing w:after="0" w:line="240" w:lineRule="auto"/>
      </w:pPr>
      <w:r>
        <w:separator/>
      </w:r>
    </w:p>
  </w:endnote>
  <w:endnote w:type="continuationSeparator" w:id="0">
    <w:p w:rsidR="00BB724E" w:rsidRDefault="00BB724E" w:rsidP="00D1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4E" w:rsidRDefault="00BB724E" w:rsidP="00D16558">
      <w:pPr>
        <w:spacing w:after="0" w:line="240" w:lineRule="auto"/>
      </w:pPr>
      <w:r>
        <w:separator/>
      </w:r>
    </w:p>
  </w:footnote>
  <w:footnote w:type="continuationSeparator" w:id="0">
    <w:p w:rsidR="00BB724E" w:rsidRDefault="00BB724E" w:rsidP="00D16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24E" w:rsidRPr="00D16558" w:rsidRDefault="00BB724E" w:rsidP="00D16558">
    <w:pPr>
      <w:pStyle w:val="Header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Çatova İlkokulu </w:t>
    </w:r>
    <w:r w:rsidRPr="00D16558">
      <w:rPr>
        <w:rFonts w:ascii="Comic Sans MS" w:hAnsi="Comic Sans MS"/>
        <w:b/>
      </w:rPr>
      <w:t>2014/2015 Eğitim Öğretim Yılı Sosyal Bilgiler</w:t>
    </w:r>
    <w:r>
      <w:rPr>
        <w:rFonts w:ascii="Comic Sans MS" w:hAnsi="Comic Sans MS"/>
        <w:b/>
      </w:rPr>
      <w:t xml:space="preserve"> Dersi </w:t>
    </w:r>
    <w:r w:rsidRPr="00D16558">
      <w:rPr>
        <w:rFonts w:ascii="Comic Sans MS" w:hAnsi="Comic Sans MS"/>
        <w:b/>
      </w:rPr>
      <w:t xml:space="preserve"> 4</w:t>
    </w:r>
    <w:r>
      <w:rPr>
        <w:rFonts w:ascii="Comic Sans MS" w:hAnsi="Comic Sans MS"/>
        <w:b/>
      </w:rPr>
      <w:t xml:space="preserve"> </w:t>
    </w:r>
    <w:r w:rsidRPr="00D16558">
      <w:rPr>
        <w:rFonts w:ascii="Comic Sans MS" w:hAnsi="Comic Sans MS"/>
        <w:b/>
      </w:rPr>
      <w:t>/ B Sınıfı  1. Dönem 3. Yazılısı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558"/>
    <w:rsid w:val="000066ED"/>
    <w:rsid w:val="0005516B"/>
    <w:rsid w:val="000B67CB"/>
    <w:rsid w:val="00140A2C"/>
    <w:rsid w:val="002678CB"/>
    <w:rsid w:val="00475FD3"/>
    <w:rsid w:val="004837B9"/>
    <w:rsid w:val="00516F33"/>
    <w:rsid w:val="00562B66"/>
    <w:rsid w:val="00677695"/>
    <w:rsid w:val="006A3B78"/>
    <w:rsid w:val="00736E02"/>
    <w:rsid w:val="008B1ED7"/>
    <w:rsid w:val="009D58E9"/>
    <w:rsid w:val="00A179AE"/>
    <w:rsid w:val="00A93C82"/>
    <w:rsid w:val="00B667CD"/>
    <w:rsid w:val="00B912BF"/>
    <w:rsid w:val="00BB724E"/>
    <w:rsid w:val="00C93F72"/>
    <w:rsid w:val="00D16558"/>
    <w:rsid w:val="00DD102B"/>
    <w:rsid w:val="00DD3EA6"/>
    <w:rsid w:val="00EC7597"/>
    <w:rsid w:val="00F9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8C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16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655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16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6558"/>
    <w:rPr>
      <w:rFonts w:cs="Times New Roman"/>
    </w:rPr>
  </w:style>
  <w:style w:type="table" w:styleId="TableGrid">
    <w:name w:val="Table Grid"/>
    <w:basedOn w:val="TableNormal"/>
    <w:uiPriority w:val="99"/>
    <w:rsid w:val="00EC75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C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75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36E0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B1E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oleObject" Target="embeddings/oleObject2.bin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hyperlink" Target="http://www.sorubak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4</Pages>
  <Words>1690</Words>
  <Characters>9639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edanur</cp:lastModifiedBy>
  <cp:revision>5</cp:revision>
  <dcterms:created xsi:type="dcterms:W3CDTF">2015-01-03T15:28:00Z</dcterms:created>
  <dcterms:modified xsi:type="dcterms:W3CDTF">2015-01-04T19:59:00Z</dcterms:modified>
  <cp:category>www.sorubak.com</cp:category>
</cp:coreProperties>
</file>