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5C" w:rsidRPr="003C200F" w:rsidRDefault="00E20F5C" w:rsidP="002434C8">
      <w:pPr>
        <w:spacing w:line="240" w:lineRule="auto"/>
        <w:jc w:val="center"/>
        <w:rPr>
          <w:rFonts w:cs="Arial"/>
          <w:sz w:val="28"/>
        </w:rPr>
      </w:pPr>
      <w:r w:rsidRPr="003C200F">
        <w:rPr>
          <w:rFonts w:cs="Arial"/>
          <w:sz w:val="28"/>
        </w:rPr>
        <w:t xml:space="preserve">DSİ Baraj İlk Okulu 4. </w:t>
      </w:r>
      <w:r>
        <w:rPr>
          <w:rFonts w:cs="Arial"/>
          <w:sz w:val="28"/>
        </w:rPr>
        <w:t>Sınıf Sosyal Bilgiler Dersi 1. Dönem 2</w:t>
      </w:r>
      <w:r w:rsidRPr="003C200F">
        <w:rPr>
          <w:rFonts w:cs="Arial"/>
          <w:sz w:val="28"/>
        </w:rPr>
        <w:t>. Yazılı</w:t>
      </w:r>
    </w:p>
    <w:p w:rsidR="00E20F5C" w:rsidRPr="003C200F" w:rsidRDefault="00E20F5C" w:rsidP="002434C8">
      <w:pPr>
        <w:spacing w:line="240" w:lineRule="auto"/>
        <w:rPr>
          <w:rFonts w:cs="Arial"/>
          <w:szCs w:val="24"/>
        </w:rPr>
      </w:pPr>
      <w:r w:rsidRPr="003C200F">
        <w:rPr>
          <w:rFonts w:cs="Arial"/>
          <w:szCs w:val="24"/>
        </w:rPr>
        <w:t xml:space="preserve">Adı - Soyadı: ……………………………………………  </w:t>
      </w:r>
      <w:r>
        <w:rPr>
          <w:rFonts w:cs="Arial"/>
          <w:szCs w:val="24"/>
        </w:rPr>
        <w:t xml:space="preserve">                        Tarih:23.12</w:t>
      </w:r>
      <w:r w:rsidRPr="003C200F">
        <w:rPr>
          <w:rFonts w:cs="Arial"/>
          <w:szCs w:val="24"/>
        </w:rPr>
        <w:t>.2014</w:t>
      </w:r>
    </w:p>
    <w:p w:rsidR="00E20F5C" w:rsidRPr="003C200F" w:rsidRDefault="00E20F5C" w:rsidP="002434C8">
      <w:pPr>
        <w:spacing w:line="240" w:lineRule="auto"/>
        <w:rPr>
          <w:rFonts w:cs="Arial"/>
          <w:szCs w:val="24"/>
        </w:rPr>
      </w:pPr>
      <w:r w:rsidRPr="003C200F">
        <w:rPr>
          <w:rFonts w:cs="Arial"/>
          <w:szCs w:val="24"/>
        </w:rPr>
        <w:t xml:space="preserve">Numarası: …………..                                                                    </w:t>
      </w:r>
      <w:r>
        <w:rPr>
          <w:rFonts w:cs="Arial"/>
          <w:szCs w:val="24"/>
        </w:rPr>
        <w:t xml:space="preserve">       Puan:           </w:t>
      </w:r>
      <w:r w:rsidRPr="003C200F">
        <w:rPr>
          <w:rFonts w:cs="Arial"/>
          <w:szCs w:val="24"/>
        </w:rPr>
        <w:t xml:space="preserve"> Not:</w:t>
      </w:r>
    </w:p>
    <w:p w:rsidR="00E20F5C" w:rsidRPr="003C200F" w:rsidRDefault="00E20F5C" w:rsidP="002434C8">
      <w:pPr>
        <w:spacing w:line="240" w:lineRule="auto"/>
        <w:rPr>
          <w:rFonts w:cs="Arial"/>
          <w:szCs w:val="24"/>
        </w:rPr>
      </w:pPr>
    </w:p>
    <w:p w:rsidR="00E20F5C" w:rsidRDefault="00E20F5C" w:rsidP="00B32FB6">
      <w:pPr>
        <w:spacing w:line="240" w:lineRule="auto"/>
        <w:rPr>
          <w:rFonts w:cs="Arial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26" type="#_x0000_t62" style="position:absolute;margin-left:125.55pt;margin-top:14.05pt;width:273pt;height:29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" adj="-2601,8792" filled="f" strokecolor="#243f60" strokeweight="2pt">
            <v:textbox>
              <w:txbxContent>
                <w:p w:rsidR="00E20F5C" w:rsidRDefault="00E20F5C" w:rsidP="003244C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cs="Arial"/>
          <w:szCs w:val="24"/>
        </w:rPr>
        <w:t xml:space="preserve">                    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style="width:30pt;height:32.25pt;visibility:visible">
            <v:imagedata r:id="rId4" o:title=""/>
          </v:shape>
        </w:pict>
      </w:r>
      <w:r>
        <w:rPr>
          <w:rFonts w:cs="Arial"/>
          <w:szCs w:val="24"/>
        </w:rPr>
        <w:t xml:space="preserve">                </w:t>
      </w:r>
      <w:r w:rsidRPr="003C200F">
        <w:rPr>
          <w:rFonts w:cs="Arial"/>
          <w:szCs w:val="24"/>
        </w:rPr>
        <w:t xml:space="preserve">B  A  Ş  A  R  I  L  A  R     D  </w:t>
      </w:r>
      <w:r>
        <w:rPr>
          <w:rFonts w:cs="Arial"/>
          <w:szCs w:val="24"/>
        </w:rPr>
        <w:t>İ  L  E  R  İ</w:t>
      </w:r>
      <w:r w:rsidRPr="003C200F">
        <w:rPr>
          <w:rFonts w:cs="Arial"/>
          <w:szCs w:val="24"/>
        </w:rPr>
        <w:t xml:space="preserve">  M</w:t>
      </w:r>
      <w:r>
        <w:rPr>
          <w:rFonts w:cs="Arial"/>
          <w:szCs w:val="24"/>
        </w:rPr>
        <w:t xml:space="preserve"> </w:t>
      </w:r>
      <w:bookmarkStart w:id="0" w:name="_GoBack"/>
      <w:bookmarkEnd w:id="0"/>
    </w:p>
    <w:p w:rsidR="00E20F5C" w:rsidRPr="00B32FB6" w:rsidRDefault="00E20F5C" w:rsidP="00B32FB6">
      <w:pPr>
        <w:spacing w:line="240" w:lineRule="auto"/>
        <w:rPr>
          <w:rFonts w:cs="Arial"/>
          <w:szCs w:val="24"/>
        </w:rPr>
        <w:sectPr w:rsidR="00E20F5C" w:rsidRPr="00B32FB6" w:rsidSect="002434C8">
          <w:pgSz w:w="11906" w:h="16838"/>
          <w:pgMar w:top="1134" w:right="1021" w:bottom="851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cs="Arial"/>
          <w:szCs w:val="24"/>
        </w:rPr>
        <w:t xml:space="preserve">                                                            </w:t>
      </w:r>
    </w:p>
    <w:p w:rsidR="00E20F5C" w:rsidRDefault="00E20F5C">
      <w:r>
        <w:t>A) Aşağıdaki soruların doğru seçeneğini yuvarlak içine alınız. (</w:t>
      </w:r>
      <w:r>
        <w:rPr>
          <w:sz w:val="20"/>
          <w:szCs w:val="20"/>
        </w:rPr>
        <w:t>Her soru 5 puandır.)</w:t>
      </w:r>
    </w:p>
    <w:p w:rsidR="00E20F5C" w:rsidRDefault="00E20F5C"/>
    <w:p w:rsidR="00E20F5C" w:rsidRDefault="00E20F5C"/>
    <w:p w:rsidR="00E20F5C" w:rsidRDefault="00E20F5C">
      <w:r w:rsidRPr="00BA7DB5">
        <w:rPr>
          <w:b/>
        </w:rPr>
        <w:t>1.</w:t>
      </w:r>
      <w:r>
        <w:t xml:space="preserve"> Aşağıdakilerden hangisi doğal unsurdur?</w:t>
      </w:r>
    </w:p>
    <w:p w:rsidR="00E20F5C" w:rsidRDefault="00E20F5C"/>
    <w:p w:rsidR="00E20F5C" w:rsidRDefault="00E20F5C">
      <w:r>
        <w:t>A) yol       B) köprü      C) vadi      D) ev</w:t>
      </w:r>
    </w:p>
    <w:p w:rsidR="00E20F5C" w:rsidRDefault="00E20F5C"/>
    <w:p w:rsidR="00E20F5C" w:rsidRDefault="00E20F5C"/>
    <w:p w:rsidR="00E20F5C" w:rsidRDefault="00E20F5C"/>
    <w:p w:rsidR="00E20F5C" w:rsidRDefault="00E20F5C">
      <w:r w:rsidRPr="00BA7DB5">
        <w:rPr>
          <w:b/>
        </w:rPr>
        <w:t>2.</w:t>
      </w:r>
      <w:r>
        <w:t xml:space="preserve"> “Sıranın yanına çöküp bir elimizle kafamızı korumalı, diğer elimizle sıranın ayağından tutmalıyız. Bu harekete çök-kapan-tutun denir.”</w:t>
      </w:r>
    </w:p>
    <w:p w:rsidR="00E20F5C" w:rsidRDefault="00E20F5C">
      <w:r>
        <w:tab/>
        <w:t>Yukarıdaki ifadeler hangi doğa olayı anlatılırken kullanılır?</w:t>
      </w:r>
    </w:p>
    <w:p w:rsidR="00E20F5C" w:rsidRDefault="00E20F5C"/>
    <w:p w:rsidR="00E20F5C" w:rsidRDefault="00E20F5C">
      <w:r>
        <w:t>A) heyelan      B) sel    C) çığ    D) deprem</w:t>
      </w:r>
    </w:p>
    <w:p w:rsidR="00E20F5C" w:rsidRDefault="00E20F5C"/>
    <w:p w:rsidR="00E20F5C" w:rsidRDefault="00E20F5C"/>
    <w:p w:rsidR="00E20F5C" w:rsidRDefault="00E20F5C"/>
    <w:p w:rsidR="00E20F5C" w:rsidRDefault="00E20F5C">
      <w:r w:rsidRPr="00BA7DB5">
        <w:rPr>
          <w:b/>
        </w:rPr>
        <w:t xml:space="preserve">3. </w:t>
      </w:r>
      <w:r>
        <w:t>I. Karınca yuvaları</w:t>
      </w:r>
    </w:p>
    <w:p w:rsidR="00E20F5C" w:rsidRDefault="00E20F5C">
      <w:r>
        <w:t xml:space="preserve">    II. Kuş yuvaları</w:t>
      </w:r>
    </w:p>
    <w:p w:rsidR="00E20F5C" w:rsidRDefault="00E20F5C">
      <w:r>
        <w:t xml:space="preserve">    III. Kutup yıldızı</w:t>
      </w:r>
    </w:p>
    <w:p w:rsidR="00E20F5C" w:rsidRDefault="00E20F5C">
      <w:r>
        <w:t xml:space="preserve">    IV. Ağaçların yosunlu tarafları</w:t>
      </w:r>
    </w:p>
    <w:p w:rsidR="00E20F5C" w:rsidRDefault="00E20F5C">
      <w:r>
        <w:tab/>
        <w:t>Yukarıdakilerin kaç tanesinden yön bulmada yararlanırız?</w:t>
      </w:r>
    </w:p>
    <w:p w:rsidR="00E20F5C" w:rsidRDefault="00E20F5C"/>
    <w:p w:rsidR="00E20F5C" w:rsidRDefault="00E20F5C">
      <w:r>
        <w:t>A) 4</w:t>
      </w:r>
      <w:r>
        <w:tab/>
        <w:t xml:space="preserve">     B) 3</w:t>
      </w:r>
      <w:r>
        <w:tab/>
        <w:t xml:space="preserve">    C) 2</w:t>
      </w:r>
      <w:r>
        <w:tab/>
        <w:t>D) 1</w:t>
      </w:r>
    </w:p>
    <w:p w:rsidR="00E20F5C" w:rsidRDefault="00E20F5C"/>
    <w:p w:rsidR="00E20F5C" w:rsidRDefault="00E20F5C"/>
    <w:p w:rsidR="00E20F5C" w:rsidRDefault="00E20F5C"/>
    <w:p w:rsidR="00E20F5C" w:rsidRDefault="00E20F5C">
      <w:r w:rsidRPr="00BA7DB5">
        <w:rPr>
          <w:b/>
        </w:rPr>
        <w:t>4.</w:t>
      </w:r>
      <w:r>
        <w:t xml:space="preserve"> Girdiği bir sınavdan beklediği yüksek notu alamayan bir öğrenciden, nasıl bir duygu içinde olması beklenir?</w:t>
      </w:r>
    </w:p>
    <w:p w:rsidR="00E20F5C" w:rsidRDefault="00E20F5C"/>
    <w:p w:rsidR="00E20F5C" w:rsidRDefault="00E20F5C">
      <w:r>
        <w:t>A) Sevinç</w:t>
      </w:r>
      <w:r>
        <w:tab/>
        <w:t xml:space="preserve">         B) Hayal kırıklığı</w:t>
      </w:r>
    </w:p>
    <w:p w:rsidR="00E20F5C" w:rsidRDefault="00E20F5C"/>
    <w:p w:rsidR="00E20F5C" w:rsidRDefault="00E20F5C">
      <w:r>
        <w:t>C) Heyecan           D) Kıskançlık</w:t>
      </w:r>
    </w:p>
    <w:p w:rsidR="00E20F5C" w:rsidRDefault="00E20F5C"/>
    <w:p w:rsidR="00E20F5C" w:rsidRPr="00BA7DB5" w:rsidRDefault="00E20F5C">
      <w:pPr>
        <w:rPr>
          <w:b/>
          <w:u w:val="single"/>
        </w:rPr>
      </w:pPr>
      <w:r w:rsidRPr="00BA7DB5">
        <w:rPr>
          <w:b/>
        </w:rPr>
        <w:t>5.</w:t>
      </w:r>
      <w:r>
        <w:t xml:space="preserve"> Mustafa Kemal Atatürk, Kurtuluş Savaşı’na hazırlanırken aşağıdaki yerlerden hangisinde toplantı </w:t>
      </w:r>
      <w:r w:rsidRPr="00BA7DB5">
        <w:rPr>
          <w:b/>
          <w:u w:val="single"/>
        </w:rPr>
        <w:t>yapmamıştır?</w:t>
      </w:r>
    </w:p>
    <w:p w:rsidR="00E20F5C" w:rsidRDefault="00E20F5C"/>
    <w:p w:rsidR="00E20F5C" w:rsidRDefault="00E20F5C">
      <w:r>
        <w:t xml:space="preserve">A) Amasya               B) Erzurum              </w:t>
      </w:r>
    </w:p>
    <w:p w:rsidR="00E20F5C" w:rsidRDefault="00E20F5C"/>
    <w:p w:rsidR="00E20F5C" w:rsidRDefault="00E20F5C">
      <w:r>
        <w:t>C) Sivas                   D) İzmir</w:t>
      </w:r>
    </w:p>
    <w:p w:rsidR="00E20F5C" w:rsidRDefault="00E20F5C"/>
    <w:p w:rsidR="00E20F5C" w:rsidRDefault="00E20F5C"/>
    <w:p w:rsidR="00E20F5C" w:rsidRDefault="00E20F5C">
      <w:r w:rsidRPr="00BA7DB5">
        <w:rPr>
          <w:b/>
        </w:rPr>
        <w:t>6.</w:t>
      </w:r>
      <w:r>
        <w:t xml:space="preserve"> Bir yerin krokisini çizerken krokide aşağıdakilerin hangisini mutlaka belirtmeliyiz?</w:t>
      </w:r>
    </w:p>
    <w:p w:rsidR="00E20F5C" w:rsidRDefault="00E20F5C"/>
    <w:p w:rsidR="00E20F5C" w:rsidRDefault="00E20F5C">
      <w:r>
        <w:t>A) Okulu     B) Parkı     C) Yönü   D) Barajı</w:t>
      </w:r>
    </w:p>
    <w:p w:rsidR="00E20F5C" w:rsidRDefault="00E20F5C"/>
    <w:p w:rsidR="00E20F5C" w:rsidRDefault="00E20F5C"/>
    <w:p w:rsidR="00E20F5C" w:rsidRDefault="00E20F5C"/>
    <w:p w:rsidR="00E20F5C" w:rsidRDefault="00E20F5C">
      <w:r>
        <w:t>B) Aşağıdaki ifadelerin doğru olanlarının baş tarafına (+), yanlış olanların baş tarafına (-) işareti koyunuz. (</w:t>
      </w:r>
      <w:r>
        <w:rPr>
          <w:sz w:val="20"/>
          <w:szCs w:val="20"/>
        </w:rPr>
        <w:t>Her soru 5 puandır.)</w:t>
      </w:r>
    </w:p>
    <w:p w:rsidR="00E20F5C" w:rsidRDefault="00E20F5C"/>
    <w:p w:rsidR="00E20F5C" w:rsidRDefault="00E20F5C">
      <w:r>
        <w:t xml:space="preserve">(    ) </w:t>
      </w:r>
      <w:r w:rsidRPr="00BA7DB5">
        <w:rPr>
          <w:b/>
        </w:rPr>
        <w:t>7.</w:t>
      </w:r>
      <w:r>
        <w:t xml:space="preserve"> Haritaların üst tarafı her zaman kuzeydir.</w:t>
      </w:r>
    </w:p>
    <w:p w:rsidR="00E20F5C" w:rsidRDefault="00E20F5C"/>
    <w:p w:rsidR="00E20F5C" w:rsidRDefault="00E20F5C">
      <w:r>
        <w:t xml:space="preserve">(    ) </w:t>
      </w:r>
      <w:r w:rsidRPr="00BA7DB5">
        <w:rPr>
          <w:b/>
        </w:rPr>
        <w:t>8.</w:t>
      </w:r>
      <w:r>
        <w:t xml:space="preserve"> İnsan eli değmeden kendiliğinden oluşan ortamlara beşeri unsur denir.</w:t>
      </w:r>
    </w:p>
    <w:p w:rsidR="00E20F5C" w:rsidRDefault="00E20F5C"/>
    <w:p w:rsidR="00E20F5C" w:rsidRDefault="00E20F5C">
      <w:r>
        <w:t xml:space="preserve">(    ) </w:t>
      </w:r>
      <w:r w:rsidRPr="00BA7DB5">
        <w:rPr>
          <w:b/>
        </w:rPr>
        <w:t>9.</w:t>
      </w:r>
      <w:r>
        <w:t xml:space="preserve"> Hayatımızdaki olayların tarih sırasına göre sıralanmasına kronoloji denir.</w:t>
      </w:r>
    </w:p>
    <w:p w:rsidR="00E20F5C" w:rsidRDefault="00E20F5C"/>
    <w:p w:rsidR="00E20F5C" w:rsidRDefault="00E20F5C">
      <w:r>
        <w:t xml:space="preserve">(    ) </w:t>
      </w:r>
      <w:r w:rsidRPr="00BA7DB5">
        <w:rPr>
          <w:b/>
        </w:rPr>
        <w:t>10.</w:t>
      </w:r>
      <w:r>
        <w:t xml:space="preserve"> Anavarza Efsanesi Adana’nın yaygın bir efsanesidir.</w:t>
      </w:r>
    </w:p>
    <w:p w:rsidR="00E20F5C" w:rsidRDefault="00E20F5C"/>
    <w:p w:rsidR="00E20F5C" w:rsidRDefault="00E20F5C"/>
    <w:p w:rsidR="00E20F5C" w:rsidRDefault="00E20F5C"/>
    <w:p w:rsidR="00E20F5C" w:rsidRDefault="00E20F5C"/>
    <w:p w:rsidR="00E20F5C" w:rsidRDefault="00E20F5C">
      <w:pPr>
        <w:rPr>
          <w:sz w:val="20"/>
          <w:szCs w:val="20"/>
        </w:rPr>
      </w:pPr>
      <w:r>
        <w:t>C) Aşağıdaki sorularda boş bırakılan yerleri verilen kelimelerin uygun olanları ile tamamlayınız. (</w:t>
      </w:r>
      <w:r>
        <w:rPr>
          <w:sz w:val="20"/>
          <w:szCs w:val="20"/>
        </w:rPr>
        <w:t>Her soru 5 puandır.)</w:t>
      </w:r>
    </w:p>
    <w:p w:rsidR="00E20F5C" w:rsidRDefault="00E20F5C">
      <w:pPr>
        <w:rPr>
          <w:sz w:val="20"/>
          <w:szCs w:val="20"/>
        </w:rPr>
      </w:pPr>
      <w:r>
        <w:rPr>
          <w:noProof/>
          <w:lang w:eastAsia="tr-TR"/>
        </w:rPr>
        <w:pict>
          <v:roundrect id="Yuvarlatılmış Dikdörtgen 14" o:spid="_x0000_s1027" style="position:absolute;margin-left:178.8pt;margin-top:12.7pt;width:44.25pt;height:16.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" filled="f" strokeweight="2pt"/>
        </w:pict>
      </w:r>
      <w:r>
        <w:rPr>
          <w:noProof/>
          <w:lang w:eastAsia="tr-TR"/>
        </w:rPr>
        <w:pict>
          <v:roundrect id="Yuvarlatılmış Dikdörtgen 15" o:spid="_x0000_s1028" style="position:absolute;margin-left:103.75pt;margin-top:11.95pt;width:65.25pt;height:18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" filled="f" strokeweight="2pt"/>
        </w:pict>
      </w:r>
      <w:r>
        <w:rPr>
          <w:noProof/>
          <w:lang w:eastAsia="tr-TR"/>
        </w:rPr>
        <w:pict>
          <v:roundrect id="Yuvarlatılmış Dikdörtgen 12" o:spid="_x0000_s1029" style="position:absolute;margin-left:-6.45pt;margin-top:12.7pt;width:38.25pt;height:15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" filled="f" strokeweight="2pt"/>
        </w:pict>
      </w:r>
    </w:p>
    <w:p w:rsidR="00E20F5C" w:rsidRDefault="00E20F5C">
      <w:pPr>
        <w:rPr>
          <w:szCs w:val="24"/>
        </w:rPr>
      </w:pPr>
      <w:r>
        <w:rPr>
          <w:noProof/>
          <w:lang w:eastAsia="tr-TR"/>
        </w:rPr>
        <w:pict>
          <v:roundrect id="Yuvarlatılmış Dikdörtgen 13" o:spid="_x0000_s1030" style="position:absolute;margin-left:43.05pt;margin-top:.2pt;width:42.75pt;height:16.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" filled="f" strokeweight="2pt"/>
        </w:pict>
      </w:r>
      <w:r>
        <w:rPr>
          <w:szCs w:val="24"/>
        </w:rPr>
        <w:t xml:space="preserve">kroki       beşeri        meteoroloji     efsane   </w:t>
      </w:r>
    </w:p>
    <w:p w:rsidR="00E20F5C" w:rsidRDefault="00E20F5C">
      <w:pPr>
        <w:rPr>
          <w:szCs w:val="24"/>
        </w:rPr>
      </w:pPr>
    </w:p>
    <w:p w:rsidR="00E20F5C" w:rsidRPr="00E03FC8" w:rsidRDefault="00E20F5C">
      <w:pPr>
        <w:rPr>
          <w:szCs w:val="24"/>
        </w:rPr>
      </w:pPr>
      <w:r>
        <w:rPr>
          <w:noProof/>
          <w:lang w:eastAsia="tr-TR"/>
        </w:rPr>
        <w:pict>
          <v:roundrect id="Yuvarlatılmış Dikdörtgen 17" o:spid="_x0000_s1031" style="position:absolute;margin-left:155.55pt;margin-top:0;width:48pt;height:15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" filled="f" strokeweight="2pt"/>
        </w:pict>
      </w:r>
      <w:r>
        <w:rPr>
          <w:noProof/>
          <w:lang w:eastAsia="tr-TR"/>
        </w:rPr>
        <w:pict>
          <v:roundrect id="Yuvarlatılmış Dikdörtgen 18" o:spid="_x0000_s1032" style="position:absolute;margin-left:9.3pt;margin-top:0;width:38.25pt;height:15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" filled="f" strokeweight="2pt"/>
        </w:pict>
      </w:r>
      <w:r>
        <w:rPr>
          <w:noProof/>
          <w:lang w:eastAsia="tr-TR"/>
        </w:rPr>
        <w:pict>
          <v:roundrect id="Yuvarlatılmış Dikdörtgen 16" o:spid="_x0000_s1033" style="position:absolute;margin-left:76.05pt;margin-top:0;width:38.25pt;height:15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" filled="f" strokeweight="2pt"/>
        </w:pict>
      </w:r>
      <w:r>
        <w:rPr>
          <w:szCs w:val="24"/>
        </w:rPr>
        <w:t xml:space="preserve">     plato             afet                pusula </w:t>
      </w:r>
    </w:p>
    <w:p w:rsidR="00E20F5C" w:rsidRDefault="00E20F5C">
      <w:pPr>
        <w:rPr>
          <w:sz w:val="20"/>
          <w:szCs w:val="20"/>
        </w:rPr>
      </w:pPr>
    </w:p>
    <w:p w:rsidR="00E20F5C" w:rsidRDefault="00E20F5C">
      <w:pPr>
        <w:rPr>
          <w:szCs w:val="24"/>
        </w:rPr>
      </w:pPr>
    </w:p>
    <w:p w:rsidR="00E20F5C" w:rsidRDefault="00E20F5C">
      <w:pPr>
        <w:rPr>
          <w:szCs w:val="24"/>
        </w:rPr>
      </w:pPr>
      <w:r w:rsidRPr="00BA7DB5">
        <w:rPr>
          <w:b/>
          <w:szCs w:val="24"/>
        </w:rPr>
        <w:t>11.</w:t>
      </w:r>
      <w:r>
        <w:rPr>
          <w:szCs w:val="24"/>
        </w:rPr>
        <w:t xml:space="preserve"> ………………..en doğru yön bulma aracıdır ve renkli ucu kuzeyi gösterir.</w:t>
      </w:r>
    </w:p>
    <w:p w:rsidR="00E20F5C" w:rsidRDefault="00E20F5C">
      <w:pPr>
        <w:rPr>
          <w:szCs w:val="24"/>
        </w:rPr>
      </w:pPr>
    </w:p>
    <w:p w:rsidR="00E20F5C" w:rsidRDefault="00E20F5C">
      <w:pPr>
        <w:rPr>
          <w:szCs w:val="24"/>
        </w:rPr>
      </w:pPr>
      <w:r w:rsidRPr="00BA7DB5">
        <w:rPr>
          <w:b/>
          <w:szCs w:val="24"/>
        </w:rPr>
        <w:t>12.</w:t>
      </w:r>
      <w:r>
        <w:rPr>
          <w:szCs w:val="24"/>
        </w:rPr>
        <w:t xml:space="preserve"> Bir yerin kuşbakışı kaba taslak çizimine ………………….denir.</w:t>
      </w:r>
    </w:p>
    <w:p w:rsidR="00E20F5C" w:rsidRDefault="00E20F5C">
      <w:pPr>
        <w:rPr>
          <w:szCs w:val="24"/>
        </w:rPr>
      </w:pPr>
    </w:p>
    <w:p w:rsidR="00E20F5C" w:rsidRDefault="00E20F5C">
      <w:pPr>
        <w:rPr>
          <w:szCs w:val="24"/>
        </w:rPr>
      </w:pPr>
      <w:r w:rsidRPr="00BA7DB5">
        <w:rPr>
          <w:b/>
          <w:szCs w:val="24"/>
        </w:rPr>
        <w:t>13.</w:t>
      </w:r>
      <w:r>
        <w:rPr>
          <w:szCs w:val="24"/>
        </w:rPr>
        <w:t xml:space="preserve"> …………………………..atmosferde meydana gelen hava olaylarının oluşumunu, gelişimini ve değişimini inceler.</w:t>
      </w:r>
    </w:p>
    <w:p w:rsidR="00E20F5C" w:rsidRDefault="00E20F5C">
      <w:pPr>
        <w:rPr>
          <w:szCs w:val="24"/>
        </w:rPr>
      </w:pPr>
    </w:p>
    <w:p w:rsidR="00E20F5C" w:rsidRDefault="00E20F5C">
      <w:pPr>
        <w:rPr>
          <w:szCs w:val="24"/>
        </w:rPr>
      </w:pPr>
      <w:r w:rsidRPr="00BA7DB5">
        <w:rPr>
          <w:b/>
          <w:szCs w:val="24"/>
        </w:rPr>
        <w:t>14.</w:t>
      </w:r>
      <w:r>
        <w:rPr>
          <w:szCs w:val="24"/>
        </w:rPr>
        <w:t xml:space="preserve"> Toplumu olumsuz etkileyen doğa olaylarına doğal ……………..denir.</w:t>
      </w:r>
    </w:p>
    <w:p w:rsidR="00E20F5C" w:rsidRDefault="00E20F5C">
      <w:pPr>
        <w:rPr>
          <w:szCs w:val="24"/>
        </w:rPr>
      </w:pPr>
    </w:p>
    <w:p w:rsidR="00E20F5C" w:rsidRDefault="00E20F5C">
      <w:pPr>
        <w:rPr>
          <w:szCs w:val="24"/>
        </w:rPr>
        <w:sectPr w:rsidR="00E20F5C" w:rsidSect="002434C8">
          <w:type w:val="continuous"/>
          <w:pgSz w:w="11906" w:h="16838"/>
          <w:pgMar w:top="1134" w:right="1021" w:bottom="851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E20F5C" w:rsidRDefault="00E20F5C">
      <w:pPr>
        <w:rPr>
          <w:szCs w:val="24"/>
        </w:rPr>
      </w:pPr>
    </w:p>
    <w:p w:rsidR="00E20F5C" w:rsidRPr="00C97DE7" w:rsidRDefault="00E20F5C">
      <w:pPr>
        <w:rPr>
          <w:szCs w:val="24"/>
        </w:rPr>
      </w:pPr>
      <w:r>
        <w:rPr>
          <w:szCs w:val="24"/>
        </w:rPr>
        <w:t>D) Aşağıda sayı sırasıyla verilen kavramları, harf sırası ile verilen kavramların en uygunu ile eşleştiriniz. Eşleştirmeleri yandaki tabloya yazınız. (</w:t>
      </w:r>
      <w:r>
        <w:rPr>
          <w:sz w:val="20"/>
          <w:szCs w:val="20"/>
        </w:rPr>
        <w:t>Her eşleştirme 3 puandır.)</w:t>
      </w:r>
    </w:p>
    <w:p w:rsidR="00E20F5C" w:rsidRDefault="00E20F5C">
      <w:pPr>
        <w:rPr>
          <w:sz w:val="20"/>
          <w:szCs w:val="20"/>
        </w:rPr>
      </w:pPr>
    </w:p>
    <w:p w:rsidR="00E20F5C" w:rsidRDefault="00E20F5C">
      <w:pPr>
        <w:rPr>
          <w:szCs w:val="24"/>
        </w:rPr>
      </w:pPr>
      <w:r>
        <w:rPr>
          <w:noProof/>
          <w:lang w:eastAsia="tr-TR"/>
        </w:rPr>
        <w:pict>
          <v:roundrect id="Yuvarlatılmış Dikdörtgen 6" o:spid="_x0000_s1034" style="position:absolute;margin-left:362.55pt;margin-top:.35pt;width:27pt;height:15.7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" filled="f" strokeweight="2pt"/>
        </w:pict>
      </w:r>
      <w:r>
        <w:rPr>
          <w:noProof/>
          <w:lang w:eastAsia="tr-TR"/>
        </w:rPr>
        <w:pict>
          <v:roundrect id="Yuvarlatılmış Dikdörtgen 1" o:spid="_x0000_s1035" style="position:absolute;margin-left:335.55pt;margin-top:.35pt;width:27pt;height:15.7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" filled="f" strokeweight="2pt"/>
        </w:pict>
      </w:r>
      <w:r>
        <w:rPr>
          <w:szCs w:val="24"/>
        </w:rPr>
        <w:t>1. Kurtuluş Savaşı                        A. Doğal unsur                           1</w:t>
      </w:r>
    </w:p>
    <w:p w:rsidR="00E20F5C" w:rsidRDefault="00E20F5C">
      <w:pPr>
        <w:rPr>
          <w:szCs w:val="24"/>
        </w:rPr>
      </w:pPr>
      <w:r>
        <w:rPr>
          <w:noProof/>
          <w:lang w:eastAsia="tr-TR"/>
        </w:rPr>
        <w:pict>
          <v:roundrect id="Yuvarlatılmış Dikdörtgen 7" o:spid="_x0000_s1036" style="position:absolute;margin-left:362.55pt;margin-top:14.45pt;width:27pt;height:15.7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" filled="f" strokeweight="2pt"/>
        </w:pict>
      </w:r>
      <w:r>
        <w:rPr>
          <w:noProof/>
          <w:lang w:eastAsia="tr-TR"/>
        </w:rPr>
        <w:pict>
          <v:roundrect id="Yuvarlatılmış Dikdörtgen 2" o:spid="_x0000_s1037" style="position:absolute;margin-left:335.55pt;margin-top:14.45pt;width:27pt;height:15.75pt;z-index: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" filled="f" strokeweight="2pt"/>
        </w:pict>
      </w:r>
    </w:p>
    <w:p w:rsidR="00E20F5C" w:rsidRDefault="00E20F5C">
      <w:pPr>
        <w:rPr>
          <w:szCs w:val="24"/>
        </w:rPr>
      </w:pPr>
      <w:r>
        <w:rPr>
          <w:szCs w:val="24"/>
        </w:rPr>
        <w:t>2. Deprem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B. Şahmeran                              2</w:t>
      </w:r>
    </w:p>
    <w:p w:rsidR="00E20F5C" w:rsidRDefault="00E20F5C">
      <w:pPr>
        <w:rPr>
          <w:szCs w:val="24"/>
        </w:rPr>
      </w:pPr>
      <w:r>
        <w:rPr>
          <w:noProof/>
          <w:lang w:eastAsia="tr-TR"/>
        </w:rPr>
        <w:pict>
          <v:roundrect id="Yuvarlatılmış Dikdörtgen 8" o:spid="_x0000_s1038" style="position:absolute;margin-left:362.55pt;margin-top:12.75pt;width:27pt;height:15.7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" filled="f" strokeweight="2pt"/>
        </w:pict>
      </w:r>
      <w:r>
        <w:rPr>
          <w:noProof/>
          <w:lang w:eastAsia="tr-TR"/>
        </w:rPr>
        <w:pict>
          <v:roundrect id="Yuvarlatılmış Dikdörtgen 3" o:spid="_x0000_s1039" style="position:absolute;margin-left:335.55pt;margin-top:12.75pt;width:27pt;height:15.75pt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" filled="f" strokeweight="2pt"/>
        </w:pict>
      </w:r>
    </w:p>
    <w:p w:rsidR="00E20F5C" w:rsidRDefault="00E20F5C" w:rsidP="00815D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35"/>
        </w:tabs>
        <w:rPr>
          <w:szCs w:val="24"/>
        </w:rPr>
      </w:pPr>
      <w:r>
        <w:rPr>
          <w:szCs w:val="24"/>
        </w:rPr>
        <w:t>3. Ova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C. Batı                                        3</w:t>
      </w:r>
    </w:p>
    <w:p w:rsidR="00E20F5C" w:rsidRDefault="00E20F5C">
      <w:pPr>
        <w:rPr>
          <w:szCs w:val="24"/>
        </w:rPr>
      </w:pPr>
      <w:r>
        <w:rPr>
          <w:noProof/>
          <w:lang w:eastAsia="tr-TR"/>
        </w:rPr>
        <w:pict>
          <v:roundrect id="Yuvarlatılmış Dikdörtgen 9" o:spid="_x0000_s1040" style="position:absolute;margin-left:362.55pt;margin-top:12.5pt;width:27pt;height:15.7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" filled="f" strokeweight="2pt"/>
        </w:pict>
      </w:r>
      <w:r>
        <w:rPr>
          <w:noProof/>
          <w:lang w:eastAsia="tr-TR"/>
        </w:rPr>
        <w:pict>
          <v:roundrect id="Yuvarlatılmış Dikdörtgen 4" o:spid="_x0000_s1041" style="position:absolute;margin-left:334.8pt;margin-top:12.5pt;width:27pt;height:15.75pt;z-index:25165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" filled="f" strokeweight="2pt"/>
        </w:pic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75"/>
        </w:tabs>
        <w:rPr>
          <w:szCs w:val="24"/>
        </w:rPr>
      </w:pPr>
      <w:r>
        <w:rPr>
          <w:szCs w:val="24"/>
        </w:rPr>
        <w:t>4. Ana yön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D. 19 Mayıs 1919</w:t>
      </w:r>
      <w:r>
        <w:rPr>
          <w:szCs w:val="24"/>
        </w:rPr>
        <w:tab/>
        <w:t>4</w:t>
      </w:r>
    </w:p>
    <w:p w:rsidR="00E20F5C" w:rsidRDefault="00E20F5C">
      <w:pPr>
        <w:rPr>
          <w:szCs w:val="24"/>
        </w:rPr>
      </w:pPr>
      <w:r>
        <w:rPr>
          <w:noProof/>
          <w:lang w:eastAsia="tr-TR"/>
        </w:rPr>
        <w:pict>
          <v:roundrect id="Yuvarlatılmış Dikdörtgen 10" o:spid="_x0000_s1042" style="position:absolute;margin-left:362.55pt;margin-top:13pt;width:27pt;height:15.7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" filled="f" strokeweight="2pt"/>
        </w:pict>
      </w:r>
      <w:r>
        <w:rPr>
          <w:noProof/>
          <w:lang w:eastAsia="tr-TR"/>
        </w:rPr>
        <w:pict>
          <v:roundrect id="Yuvarlatılmış Dikdörtgen 5" o:spid="_x0000_s1043" style="position:absolute;margin-left:335.55pt;margin-top:13pt;width:27pt;height:15.7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" filled="f" strokeweight="2pt"/>
        </w:pic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>5. Efsane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E. Doğal afet</w:t>
      </w:r>
      <w:r>
        <w:rPr>
          <w:szCs w:val="24"/>
        </w:rPr>
        <w:tab/>
      </w:r>
      <w:r>
        <w:rPr>
          <w:szCs w:val="24"/>
        </w:rPr>
        <w:tab/>
        <w:t>5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 xml:space="preserve">E) Aşağıdaki soruların yanıtlarını altlarına yazınız. </w:t>
      </w:r>
      <w:r>
        <w:t>(</w:t>
      </w:r>
      <w:r>
        <w:rPr>
          <w:sz w:val="20"/>
          <w:szCs w:val="20"/>
        </w:rPr>
        <w:t>Her soru 5 puandır.)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>1. Ana yönleri ve ara yönleri yazınız.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>2. Arkadaşlarına söylediği sözden dolayı pişmanlık duyan birinin hangi düşünce içinde olması beklenir? Yapması gereken davranış neler olabilir?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>3. Rüzgâr erozyonu, yağmur erozyonu, sel gibi doğa olayları, doğayı nasıl etkilemektedir?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0F5C" w:rsidRPr="00EE319A" w:rsidRDefault="00E20F5C" w:rsidP="002126B6">
      <w:pPr>
        <w:jc w:val="right"/>
        <w:rPr>
          <w:rFonts w:ascii="Comic Sans MS" w:hAnsi="Comic Sans MS"/>
          <w:sz w:val="20"/>
          <w:szCs w:val="20"/>
        </w:rPr>
      </w:pPr>
      <w:r>
        <w:rPr>
          <w:szCs w:val="24"/>
        </w:rPr>
        <w:t xml:space="preserve">                               </w:t>
      </w:r>
      <w:hyperlink r:id="rId5" w:history="1">
        <w:r w:rsidRPr="00987CEA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E20F5C" w:rsidRDefault="00E20F5C" w:rsidP="00D00C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rPr>
          <w:szCs w:val="24"/>
        </w:rPr>
      </w:pPr>
    </w:p>
    <w:p w:rsidR="00E20F5C" w:rsidRPr="00BA7DB5" w:rsidRDefault="00E20F5C" w:rsidP="00BA7D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45"/>
        </w:tabs>
        <w:jc w:val="center"/>
        <w:rPr>
          <w:sz w:val="20"/>
          <w:szCs w:val="20"/>
        </w:rPr>
      </w:pPr>
      <w:r w:rsidRPr="00BA7DB5">
        <w:rPr>
          <w:sz w:val="20"/>
          <w:szCs w:val="20"/>
        </w:rPr>
        <w:t>BİTTİ YANITLARINIZI KONTROL EDİNİZ</w:t>
      </w:r>
      <w:r>
        <w:rPr>
          <w:sz w:val="20"/>
          <w:szCs w:val="20"/>
        </w:rPr>
        <w:t xml:space="preserve">       </w:t>
      </w:r>
    </w:p>
    <w:sectPr w:rsidR="00E20F5C" w:rsidRPr="00BA7DB5" w:rsidSect="00C97DE7">
      <w:type w:val="continuous"/>
      <w:pgSz w:w="11906" w:h="16838"/>
      <w:pgMar w:top="1134" w:right="1021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4C8"/>
    <w:rsid w:val="002126B6"/>
    <w:rsid w:val="002434C8"/>
    <w:rsid w:val="002F645F"/>
    <w:rsid w:val="003244CA"/>
    <w:rsid w:val="003C200F"/>
    <w:rsid w:val="003F1EDD"/>
    <w:rsid w:val="004134FE"/>
    <w:rsid w:val="006206AD"/>
    <w:rsid w:val="008006C3"/>
    <w:rsid w:val="00815D38"/>
    <w:rsid w:val="0092534F"/>
    <w:rsid w:val="00987CEA"/>
    <w:rsid w:val="00991FC5"/>
    <w:rsid w:val="00A94A48"/>
    <w:rsid w:val="00B32FB6"/>
    <w:rsid w:val="00BA06F6"/>
    <w:rsid w:val="00BA7DB5"/>
    <w:rsid w:val="00C8496C"/>
    <w:rsid w:val="00C9132C"/>
    <w:rsid w:val="00C97DE7"/>
    <w:rsid w:val="00D00CEE"/>
    <w:rsid w:val="00DE5F9A"/>
    <w:rsid w:val="00E03FC8"/>
    <w:rsid w:val="00E17750"/>
    <w:rsid w:val="00E20F5C"/>
    <w:rsid w:val="00EB5A2C"/>
    <w:rsid w:val="00EE319A"/>
    <w:rsid w:val="00F36062"/>
    <w:rsid w:val="00F948AE"/>
    <w:rsid w:val="00FC284A"/>
    <w:rsid w:val="00FF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4C8"/>
    <w:pPr>
      <w:spacing w:line="276" w:lineRule="auto"/>
    </w:pPr>
    <w:rPr>
      <w:rFonts w:ascii="Arial" w:hAnsi="Arial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15D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D3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26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3</Pages>
  <Words>582</Words>
  <Characters>3324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/>
  <cp:lastModifiedBy>edanur</cp:lastModifiedBy>
  <cp:revision>5</cp:revision>
  <cp:lastPrinted>2015-01-01T21:57:00Z</cp:lastPrinted>
  <dcterms:created xsi:type="dcterms:W3CDTF">2014-12-20T19:03:00Z</dcterms:created>
  <dcterms:modified xsi:type="dcterms:W3CDTF">2015-01-01T22:13:00Z</dcterms:modified>
</cp:coreProperties>
</file>