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45" w:rsidRDefault="00870945" w:rsidP="00763906">
      <w:pPr>
        <w:rPr>
          <w:rFonts w:ascii="Comic Sans MS" w:hAnsi="Comic Sans MS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3pt;margin-top:25.55pt;width:283.5pt;height:82.5pt;z-index:251658240">
            <v:textbox>
              <w:txbxContent>
                <w:p w:rsidR="00870945" w:rsidRPr="00346CBC" w:rsidRDefault="00870945" w:rsidP="00F6207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2014-2015 </w:t>
                  </w:r>
                  <w:r w:rsidRPr="00346CBC">
                    <w:rPr>
                      <w:rFonts w:ascii="Comic Sans MS" w:hAnsi="Comic Sans MS"/>
                    </w:rPr>
                    <w:t xml:space="preserve"> AYDINLIK İLKOKULU 4. SINIF SOSYAL BİLGİLER </w:t>
                  </w:r>
                  <w:r>
                    <w:rPr>
                      <w:rFonts w:ascii="Comic Sans MS" w:hAnsi="Comic Sans MS"/>
                    </w:rPr>
                    <w:t xml:space="preserve">1.DÖNEM </w:t>
                  </w:r>
                  <w:r w:rsidRPr="00346CBC">
                    <w:rPr>
                      <w:rFonts w:ascii="Comic Sans MS" w:hAnsi="Comic Sans MS"/>
                    </w:rPr>
                    <w:t>2. DEĞERLENDİRME SINAVI</w:t>
                  </w:r>
                </w:p>
              </w:txbxContent>
            </v:textbox>
          </v:shape>
        </w:pict>
      </w:r>
    </w:p>
    <w:p w:rsidR="00870945" w:rsidRDefault="00870945" w:rsidP="00763906">
      <w:pPr>
        <w:rPr>
          <w:rFonts w:ascii="Comic Sans MS" w:hAnsi="Comic Sans MS"/>
        </w:rPr>
      </w:pPr>
    </w:p>
    <w:p w:rsidR="00870945" w:rsidRDefault="00870945" w:rsidP="00763906">
      <w:pPr>
        <w:rPr>
          <w:rFonts w:ascii="Comic Sans MS" w:hAnsi="Comic Sans MS"/>
        </w:rPr>
      </w:pPr>
    </w:p>
    <w:p w:rsidR="00870945" w:rsidRDefault="00870945" w:rsidP="00763906">
      <w:pPr>
        <w:rPr>
          <w:rFonts w:ascii="Comic Sans MS" w:hAnsi="Comic Sans MS"/>
        </w:rPr>
      </w:pPr>
    </w:p>
    <w:p w:rsidR="00870945" w:rsidRDefault="00870945" w:rsidP="00763906">
      <w:pPr>
        <w:rPr>
          <w:rFonts w:ascii="Comic Sans MS" w:hAnsi="Comic Sans MS"/>
        </w:rPr>
      </w:pPr>
    </w:p>
    <w:p w:rsidR="00870945" w:rsidRDefault="00870945" w:rsidP="0076390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ADI/SOYADI:………………………………………………………………  </w:t>
      </w:r>
    </w:p>
    <w:p w:rsidR="00870945" w:rsidRDefault="00870945" w:rsidP="00763906">
      <w:pPr>
        <w:rPr>
          <w:rFonts w:ascii="Comic Sans MS" w:hAnsi="Comic Sans MS"/>
        </w:rPr>
      </w:pPr>
      <w:r>
        <w:rPr>
          <w:rFonts w:ascii="Comic Sans MS" w:hAnsi="Comic Sans MS"/>
        </w:rPr>
        <w:t>SINIF/NO:…………………………………………………………………….</w:t>
      </w:r>
    </w:p>
    <w:p w:rsidR="00870945" w:rsidRDefault="00870945" w:rsidP="00763906">
      <w:pPr>
        <w:rPr>
          <w:rFonts w:ascii="Comic Sans MS" w:hAnsi="Comic Sans MS"/>
        </w:rPr>
      </w:pPr>
      <w:r>
        <w:rPr>
          <w:rFonts w:ascii="Comic Sans MS" w:hAnsi="Comic Sans MS"/>
        </w:rPr>
        <w:t>DOĞRU:…………YANLIŞ:……… NOT:…………………</w:t>
      </w:r>
    </w:p>
    <w:p w:rsidR="00870945" w:rsidRDefault="00870945" w:rsidP="00F6207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Her soru 4 puandır.</w:t>
      </w:r>
    </w:p>
    <w:p w:rsidR="00870945" w:rsidRPr="00A43820" w:rsidRDefault="00870945" w:rsidP="00F6207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1. </w:t>
      </w:r>
      <w:r w:rsidRPr="00856538">
        <w:rPr>
          <w:rFonts w:ascii="Comic Sans MS" w:hAnsi="Comic Sans MS"/>
        </w:rPr>
        <w:t>Düştüğünü gördüğümüz bir çocuğa hemen yardım ederiz. Yardım etmeye sevk eden duygu hangisidir?</w:t>
      </w:r>
      <w:r>
        <w:rPr>
          <w:rFonts w:ascii="Comic Sans MS" w:hAnsi="Comic Sans MS"/>
        </w:rPr>
        <w:br/>
      </w:r>
      <w:r w:rsidRPr="00856538">
        <w:rPr>
          <w:rFonts w:ascii="Comic Sans MS" w:hAnsi="Comic Sans MS"/>
        </w:rPr>
        <w:t>A)  Sevinç  B)  Özlem</w:t>
      </w:r>
      <w:r>
        <w:rPr>
          <w:rFonts w:ascii="Comic Sans MS" w:hAnsi="Comic Sans MS"/>
        </w:rPr>
        <w:t xml:space="preserve">  </w:t>
      </w:r>
      <w:r w:rsidRPr="00856538">
        <w:rPr>
          <w:rFonts w:ascii="Comic Sans MS" w:hAnsi="Comic Sans MS"/>
        </w:rPr>
        <w:t xml:space="preserve"> C)  Merhamet</w:t>
      </w:r>
      <w:r>
        <w:rPr>
          <w:rFonts w:ascii="Comic Sans MS" w:hAnsi="Comic Sans MS"/>
        </w:rPr>
        <w:t>     D)  Kin</w:t>
      </w:r>
    </w:p>
    <w:p w:rsidR="00870945" w:rsidRPr="00D97210" w:rsidRDefault="00870945" w:rsidP="00C22CF3">
      <w:pPr>
        <w:ind w:right="-265"/>
        <w:rPr>
          <w:rFonts w:ascii="Comic Sans MS" w:hAnsi="Comic Sans MS" w:cs="Arial"/>
        </w:rPr>
      </w:pPr>
      <w:r w:rsidRPr="00D97210">
        <w:rPr>
          <w:rFonts w:ascii="Comic Sans MS" w:hAnsi="Comic Sans MS" w:cs="Arial"/>
        </w:rPr>
        <w:t xml:space="preserve">     </w:t>
      </w:r>
      <w:r>
        <w:rPr>
          <w:rFonts w:ascii="Comic Sans MS" w:hAnsi="Comic Sans MS" w:cs="Arial"/>
          <w:b/>
        </w:rPr>
        <w:t>1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Sürücü Belgesi         </w:t>
      </w:r>
      <w:r>
        <w:rPr>
          <w:rFonts w:ascii="Comic Sans MS" w:hAnsi="Comic Sans MS" w:cs="Arial"/>
          <w:b/>
        </w:rPr>
        <w:t>2</w:t>
      </w:r>
      <w:r w:rsidRPr="00D97210">
        <w:rPr>
          <w:rFonts w:ascii="Comic Sans MS" w:hAnsi="Comic Sans MS" w:cs="Arial"/>
          <w:b/>
        </w:rPr>
        <w:t xml:space="preserve">.  </w:t>
      </w:r>
      <w:r w:rsidRPr="00D97210">
        <w:rPr>
          <w:rFonts w:ascii="Comic Sans MS" w:hAnsi="Comic Sans MS" w:cs="Arial"/>
        </w:rPr>
        <w:t>Nüfus Cüzdanı</w:t>
      </w:r>
    </w:p>
    <w:p w:rsidR="00870945" w:rsidRPr="00D97210" w:rsidRDefault="00870945" w:rsidP="00C22CF3">
      <w:pPr>
        <w:ind w:left="-180" w:right="-265"/>
        <w:rPr>
          <w:rFonts w:ascii="Comic Sans MS" w:hAnsi="Comic Sans MS" w:cs="Arial"/>
        </w:rPr>
      </w:pPr>
      <w:r w:rsidRPr="00D97210">
        <w:rPr>
          <w:rFonts w:ascii="Comic Sans MS" w:hAnsi="Comic Sans MS" w:cs="Arial"/>
        </w:rPr>
        <w:t xml:space="preserve">       </w:t>
      </w:r>
      <w:r>
        <w:rPr>
          <w:rFonts w:ascii="Comic Sans MS" w:hAnsi="Comic Sans MS" w:cs="Arial"/>
          <w:b/>
        </w:rPr>
        <w:t>3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Öğrenci Kimliği        </w:t>
      </w:r>
      <w:r>
        <w:rPr>
          <w:rFonts w:ascii="Comic Sans MS" w:hAnsi="Comic Sans MS" w:cs="Arial"/>
          <w:b/>
        </w:rPr>
        <w:t>4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Yüzücü Kimliği</w:t>
      </w:r>
    </w:p>
    <w:p w:rsidR="00870945" w:rsidRPr="00D97210" w:rsidRDefault="00870945" w:rsidP="00346CBC">
      <w:pPr>
        <w:ind w:right="-265"/>
        <w:rPr>
          <w:rFonts w:ascii="Comic Sans MS" w:hAnsi="Comic Sans MS" w:cs="Arial"/>
          <w:b/>
          <w:u w:val="single"/>
        </w:rPr>
      </w:pPr>
      <w:r w:rsidRPr="00D97210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</w:rPr>
        <w:t>2</w:t>
      </w:r>
      <w:r w:rsidRPr="00D97210">
        <w:rPr>
          <w:rFonts w:ascii="Comic Sans MS" w:hAnsi="Comic Sans MS" w:cs="Arial"/>
          <w:b/>
        </w:rPr>
        <w:t>.</w:t>
      </w:r>
      <w:r w:rsidRPr="00D97210">
        <w:rPr>
          <w:rFonts w:ascii="Comic Sans MS" w:hAnsi="Comic Sans MS" w:cs="Arial"/>
        </w:rPr>
        <w:t xml:space="preserve"> Dördüncü sınıf öğrencisi olan İlknur     yukarıdakilerden hangisine sahip </w:t>
      </w:r>
      <w:r w:rsidRPr="00D97210">
        <w:rPr>
          <w:rFonts w:ascii="Comic Sans MS" w:hAnsi="Comic Sans MS" w:cs="Arial"/>
          <w:b/>
          <w:u w:val="single"/>
        </w:rPr>
        <w:t>olamaz?</w:t>
      </w:r>
    </w:p>
    <w:p w:rsidR="00870945" w:rsidRPr="00D97210" w:rsidRDefault="00870945" w:rsidP="00C22CF3">
      <w:pPr>
        <w:ind w:right="-265"/>
        <w:rPr>
          <w:rFonts w:ascii="Comic Sans MS" w:hAnsi="Comic Sans MS" w:cs="Arial"/>
        </w:rPr>
      </w:pPr>
      <w:r>
        <w:rPr>
          <w:rFonts w:ascii="Comic Sans MS" w:hAnsi="Comic Sans MS" w:cs="Arial"/>
        </w:rPr>
        <w:t>A ) 1      B )2         C ) 3    D ) 4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70945" w:rsidRPr="00004ECF" w:rsidTr="00004ECF">
        <w:tc>
          <w:tcPr>
            <w:tcW w:w="5385" w:type="dxa"/>
            <w:shd w:val="clear" w:color="auto" w:fill="FDE9D9"/>
          </w:tcPr>
          <w:p w:rsidR="00870945" w:rsidRPr="00004ECF" w:rsidRDefault="00870945" w:rsidP="00004ECF">
            <w:pPr>
              <w:spacing w:after="0" w:line="240" w:lineRule="auto"/>
              <w:rPr>
                <w:rFonts w:ascii="Comic Sans MS" w:hAnsi="Comic Sans MS"/>
              </w:rPr>
            </w:pPr>
            <w:r w:rsidRPr="00004ECF">
              <w:rPr>
                <w:rFonts w:ascii="Comic Sans MS" w:hAnsi="Comic Sans MS"/>
              </w:rPr>
              <w:t>Mustafa Kemal bu savaşta yerel halkın arasına karışmış ve İtalyanlara karşı halkı savaşa hazırlamıştır.Bu savaşın sonunda Uşi Antlaşması imzalanmış ve Osmanlı Devleti’nin Afrika’daki  son toprak parçası İtalyanların olmuştur.</w:t>
            </w:r>
          </w:p>
        </w:tc>
      </w:tr>
    </w:tbl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hangi savaş ile ilgili bilgiler verilmiştir?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A-Çanakkele Savaşı                  B-Balkan Savaşı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C-Trablusgarp Savaşı               D-Sakarya Savaşı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Pr="00CE125D">
        <w:rPr>
          <w:rFonts w:ascii="Comic Sans MS" w:hAnsi="Comic Sans MS"/>
        </w:rPr>
        <w:t>Aşağıdakilerden hangisi Kurtuluş Savaşı döneminde topraklarımızı işgal eden  devletlerden biri değildir?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A-Amerika                               B-İngiltere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C-Fransa                                  D-Yunanistan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5.</w:t>
      </w:r>
      <w:r w:rsidRPr="00CE125D">
        <w:rPr>
          <w:rFonts w:ascii="Comic Sans MS" w:hAnsi="Comic Sans MS"/>
        </w:rPr>
        <w:t>Mustafa Kemal Kurtuluş Savaşı’nı başlatmak için bazı şehirlerde çalışmalar yapmış, toplantılara katılmıştır.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Aşağıdakilerden hangisi Mustafa Kemal’in çalışma yaptığı şehirlerden biri değildir?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A-Sivas      B-İzmir         C-Amasya     D-Erzurum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6.</w:t>
      </w:r>
      <w:r w:rsidRPr="00CE125D">
        <w:rPr>
          <w:rFonts w:ascii="Comic Sans MS" w:hAnsi="Comic Sans MS"/>
        </w:rPr>
        <w:t>Milli Mücadele aşağıdaki olaylardan hangisi ile başlamıştır?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Savaşı’nın kazanılması ile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B-Sivas Kongresinin toplanması ile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C-Mustafa Kemal’in Samsun’a çıkması ile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D-Cumhuriyetin kurulması ile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7.</w:t>
      </w:r>
      <w:r w:rsidRPr="00CE125D">
        <w:rPr>
          <w:rFonts w:ascii="Comic Sans MS" w:hAnsi="Comic Sans MS"/>
        </w:rPr>
        <w:t>Aşağıdaki devletlerden hangisi Milli Mücadele döneminde batı cephesinde savaştığımız devlettir?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A-Fransa                                B-İngiltere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C-Yunanistan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D-Ermenistan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8.</w:t>
      </w:r>
      <w:r w:rsidRPr="00CE125D">
        <w:rPr>
          <w:rFonts w:ascii="Comic Sans MS" w:hAnsi="Comic Sans MS"/>
        </w:rPr>
        <w:t>Aşağıdaki savaşlardan hangisi batı cephesi savaşlarından biri değildir?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A-Sakarya Savaşı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>B-1.İnönü Savaşı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C-Büyük Taar</w:t>
      </w:r>
      <w:r>
        <w:rPr>
          <w:rFonts w:ascii="Comic Sans MS" w:hAnsi="Comic Sans MS"/>
        </w:rPr>
        <w:t>r</w:t>
      </w:r>
      <w:r w:rsidRPr="00CE125D">
        <w:rPr>
          <w:rFonts w:ascii="Comic Sans MS" w:hAnsi="Comic Sans MS"/>
        </w:rPr>
        <w:t>uz                   D-Ankara Savaşı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Pr="00CE125D">
        <w:rPr>
          <w:rFonts w:ascii="Comic Sans MS" w:hAnsi="Comic Sans MS"/>
        </w:rPr>
        <w:t xml:space="preserve"> Türkiye Büyük Millet Meclisi aşağıdaki savaşların hangisinin sonunda Mustafa Kemal</w:t>
      </w:r>
      <w:r>
        <w:rPr>
          <w:rFonts w:ascii="Comic Sans MS" w:hAnsi="Comic Sans MS"/>
        </w:rPr>
        <w:t>’e  ‘’Gazi ‘’ ve ‘’ Mareşal ‘’ u</w:t>
      </w:r>
      <w:r w:rsidRPr="00CE125D">
        <w:rPr>
          <w:rFonts w:ascii="Comic Sans MS" w:hAnsi="Comic Sans MS"/>
        </w:rPr>
        <w:t>nvanı vermiştir?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A-Trablusgarp                         B-Sakarya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C-Çanakkale 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  D-1.İnönü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Pr="00CE125D">
        <w:rPr>
          <w:rFonts w:ascii="Comic Sans MS" w:hAnsi="Comic Sans MS"/>
        </w:rPr>
        <w:t>-Türkiye Cumhuriyeti’nin kuruluş tarihi hangi seçenekte verilmiştir?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A-19 Mayıs 1919            B-23 Nisan 1920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C-29 Ekim 1923             D-10 Kasım 1938</w:t>
      </w:r>
    </w:p>
    <w:p w:rsidR="00870945" w:rsidRPr="00CE125D" w:rsidRDefault="00870945" w:rsidP="00707E1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Pr="00CE125D">
        <w:rPr>
          <w:rFonts w:ascii="Comic Sans MS" w:hAnsi="Comic Sans MS"/>
        </w:rPr>
        <w:t>-   1-Mustafa Kemal’in doğumu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2-Cumhuriyetin ilan edilmesi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3-Mondros Ateşke</w:t>
      </w:r>
      <w:r>
        <w:rPr>
          <w:rFonts w:ascii="Comic Sans MS" w:hAnsi="Comic Sans MS"/>
        </w:rPr>
        <w:t>s</w:t>
      </w:r>
      <w:r w:rsidRPr="00CE125D">
        <w:rPr>
          <w:rFonts w:ascii="Comic Sans MS" w:hAnsi="Comic Sans MS"/>
        </w:rPr>
        <w:t xml:space="preserve"> Anlaşması 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4-Uşi Antlaşması 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tarihlerin kronolojik sıralaması hangi seçenekte doğru verilmiştir?</w:t>
      </w:r>
    </w:p>
    <w:p w:rsidR="00870945" w:rsidRPr="00CE125D" w:rsidRDefault="00870945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A- 2-3-1-4       B-1-4-3-2</w:t>
      </w:r>
      <w:r>
        <w:rPr>
          <w:rFonts w:ascii="Comic Sans MS" w:hAnsi="Comic Sans MS"/>
        </w:rPr>
        <w:t xml:space="preserve">       C-1-3-4-2    </w:t>
      </w:r>
      <w:r w:rsidRPr="00CE125D">
        <w:rPr>
          <w:rFonts w:ascii="Comic Sans MS" w:hAnsi="Comic Sans MS"/>
        </w:rPr>
        <w:t>D-3-2-4-1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Pr="00CE125D">
        <w:rPr>
          <w:rFonts w:ascii="Comic Sans MS" w:hAnsi="Comic Sans MS"/>
        </w:rPr>
        <w:t>- Milli mücadele aşağıdaki olaylardan hangisi ile başlamıştır?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A-Amasya Genelgesi</w:t>
      </w:r>
      <w:r>
        <w:rPr>
          <w:rFonts w:ascii="Comic Sans MS" w:hAnsi="Comic Sans MS"/>
        </w:rPr>
        <w:t xml:space="preserve">                    </w:t>
      </w:r>
      <w:r w:rsidRPr="00CE125D">
        <w:rPr>
          <w:rFonts w:ascii="Comic Sans MS" w:hAnsi="Comic Sans MS"/>
        </w:rPr>
        <w:t>B-Sivas Kongresi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</w:t>
      </w:r>
      <w:r>
        <w:rPr>
          <w:rFonts w:ascii="Comic Sans MS" w:hAnsi="Comic Sans MS"/>
        </w:rPr>
        <w:t>.</w:t>
      </w:r>
      <w:r w:rsidRPr="00CE125D">
        <w:rPr>
          <w:rFonts w:ascii="Comic Sans MS" w:hAnsi="Comic Sans MS"/>
        </w:rPr>
        <w:t>Kemal’in Samsun’a çıkması</w:t>
      </w:r>
      <w:r>
        <w:rPr>
          <w:rFonts w:ascii="Comic Sans MS" w:hAnsi="Comic Sans MS"/>
        </w:rPr>
        <w:t xml:space="preserve">    </w:t>
      </w:r>
      <w:r w:rsidRPr="00CE125D">
        <w:rPr>
          <w:rFonts w:ascii="Comic Sans MS" w:hAnsi="Comic Sans MS"/>
        </w:rPr>
        <w:t>D-TBMM açılması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CE125D">
        <w:rPr>
          <w:rFonts w:ascii="Comic Sans MS" w:hAnsi="Comic Sans MS"/>
        </w:rPr>
        <w:t>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870945" w:rsidRPr="00004ECF" w:rsidTr="00004ECF">
        <w:tc>
          <w:tcPr>
            <w:tcW w:w="5385" w:type="dxa"/>
            <w:shd w:val="clear" w:color="auto" w:fill="DAEEF3"/>
          </w:tcPr>
          <w:p w:rsidR="00870945" w:rsidRPr="00004ECF" w:rsidRDefault="00870945" w:rsidP="00004ECF">
            <w:pPr>
              <w:spacing w:after="0" w:line="240" w:lineRule="auto"/>
              <w:rPr>
                <w:rFonts w:ascii="Comic Sans MS" w:hAnsi="Comic Sans MS"/>
              </w:rPr>
            </w:pPr>
            <w:r w:rsidRPr="00004ECF">
              <w:rPr>
                <w:rFonts w:ascii="Comic Sans MS" w:hAnsi="Comic Sans MS"/>
              </w:rPr>
              <w:t>Atatürk iyi bir asker, iyi bir komutandı.</w:t>
            </w:r>
          </w:p>
          <w:p w:rsidR="00870945" w:rsidRPr="00004ECF" w:rsidRDefault="00870945" w:rsidP="00004ECF">
            <w:pPr>
              <w:spacing w:after="0" w:line="240" w:lineRule="auto"/>
              <w:rPr>
                <w:rFonts w:ascii="Comic Sans MS" w:hAnsi="Comic Sans MS"/>
              </w:rPr>
            </w:pPr>
            <w:r w:rsidRPr="00004ECF">
              <w:rPr>
                <w:rFonts w:ascii="Comic Sans MS" w:hAnsi="Comic Sans MS"/>
              </w:rPr>
              <w:t>Türkçeyi iyi konuşurdu,iyi bir yazardı.Ekonomiyi iyi bilirdi.İyi bir öğreticiydi.Her konuda halkını aydınlatırdı.</w:t>
            </w:r>
          </w:p>
        </w:tc>
      </w:tr>
    </w:tbl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Atatürk’ün hangi özelliğinden bahsedilmiştir?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A-Sanat sevgisi                  B-Bilimi önemsemesi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yönlülüğü                  D-Barışseverliği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</w:t>
      </w:r>
      <w:r>
        <w:rPr>
          <w:rFonts w:ascii="Comic Sans MS" w:hAnsi="Comic Sans MS"/>
        </w:rPr>
        <w:t>4</w:t>
      </w:r>
      <w:r w:rsidRPr="00CE125D">
        <w:rPr>
          <w:rFonts w:ascii="Comic Sans MS" w:hAnsi="Comic Sans MS"/>
        </w:rPr>
        <w:t>-Aşağıda verilen olay-tarih eşleştirmesinden hangisi yanlıştır?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A-Balkan Savaşları  -   1912-1913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B-1.Dünya Savaşı     - 1914-1918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C-Mondros Ateşkes</w:t>
      </w:r>
      <w:r w:rsidRPr="00CE125D">
        <w:rPr>
          <w:rFonts w:ascii="Comic Sans MS" w:hAnsi="Comic Sans MS"/>
        </w:rPr>
        <w:t xml:space="preserve"> Antlaşması  - 1918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D-Çanakkale Savaşı  - 1919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</w:t>
      </w:r>
      <w:r w:rsidRPr="00CE125D">
        <w:rPr>
          <w:rFonts w:ascii="Comic Sans MS" w:hAnsi="Comic Sans MS"/>
        </w:rPr>
        <w:t>-Osmanlı Devleti kaybettiği toprakları tekrar almak için 1.Dünya Savaşı’na katılmış ancak savaştan mağlup ayrılmıştır.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Osmanlı Devleti 1. Dünya Savaşı’nı kaybettiğinde hangi anlaşmayı imzalamak zorunda kalmıştır?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A-Uşi Antlaşması               B-Ankara Anlaşması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C-Mondros Antlaşması       D-Mudanya Antlaşması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Pr="00CE125D">
        <w:rPr>
          <w:rFonts w:ascii="Comic Sans MS" w:hAnsi="Comic Sans MS"/>
        </w:rPr>
        <w:t>-Mustafa Kemal ilk askeri başarısını hangi savaşta kazanmıştır?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              B-Trablusgarp Savaşı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Savaşı                 D-Büyük Taarruz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</w:t>
      </w:r>
      <w:r w:rsidRPr="00CE125D">
        <w:rPr>
          <w:rFonts w:ascii="Comic Sans MS" w:hAnsi="Comic Sans MS"/>
        </w:rPr>
        <w:t>-Milli Mücadele döneminde Türk ordusu Doğu Cephesi’nde aşağıdakilerden hangisi ile savaşmıştır?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A-Ermeniler                      B-Yunanlılar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C-Fransızlar                      D-İngilizler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Pr="00CE125D">
        <w:rPr>
          <w:rFonts w:ascii="Comic Sans MS" w:hAnsi="Comic Sans MS"/>
        </w:rPr>
        <w:t>-Mustafa Kemal’in vatanın kurtarılması yönünden başarısı aşağıdakilerden en çok hangisine bağlanabilir?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A-İyi bir asker oluşuna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bilgili olmasına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C-Türk milletine güvenmesine ve milletin de ona inanmasına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D-Dürüst,çalışkan ve açık sözlü oluşuna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</w:t>
      </w:r>
      <w:r w:rsidRPr="00CE125D">
        <w:rPr>
          <w:rFonts w:ascii="Comic Sans MS" w:hAnsi="Comic Sans MS"/>
        </w:rPr>
        <w:t>-Atatürk ile ilgili aşağıdakilerden hangisi söylenemez?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A-Türk milletine önderlik etti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B-Padişah olmak istedi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C-Vatanını ve milletini çok severdi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D-İyi bir komutan ve devlet adamıydı</w:t>
      </w:r>
    </w:p>
    <w:p w:rsidR="00870945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Pr="00CE125D">
        <w:rPr>
          <w:rFonts w:ascii="Comic Sans MS" w:hAnsi="Comic Sans MS"/>
        </w:rPr>
        <w:t>-Çanakkale Savaşı aşağıdaki savaşlardan hangisinin içindedir?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A-1.Dünya Savaşı              B-2.Dünya Savaşı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C-Balkan Savaşları            D-Kurtuluş Savaşı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Default="00870945" w:rsidP="00AA5BD4">
      <w:pPr>
        <w:spacing w:after="0"/>
        <w:rPr>
          <w:rFonts w:ascii="Comic Sans MS" w:hAnsi="Comic Sans MS"/>
        </w:rPr>
      </w:pPr>
    </w:p>
    <w:p w:rsidR="00870945" w:rsidRDefault="00870945" w:rsidP="00AA5BD4">
      <w:pPr>
        <w:spacing w:after="0"/>
        <w:rPr>
          <w:rFonts w:ascii="Comic Sans MS" w:hAnsi="Comic Sans MS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</w:t>
      </w:r>
      <w:r w:rsidRPr="00CE125D">
        <w:rPr>
          <w:rFonts w:ascii="Comic Sans MS" w:hAnsi="Comic Sans MS"/>
        </w:rPr>
        <w:t>-Kronolojik sıraya konulduğunda aşağıdakilerden hangisi diğerlerinden önce gelir?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A-Atatürk’ün Samsun’a çıkışı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B-İzmir’in Yunanlılar tarafından işgal edilmesi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C-1.İnönü Savaşı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D-Mudanya Ateşkes Antlaşması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</w:t>
      </w:r>
      <w:r w:rsidRPr="00CE125D">
        <w:rPr>
          <w:rFonts w:ascii="Comic Sans MS" w:hAnsi="Comic Sans MS"/>
        </w:rPr>
        <w:t>-Aile tarihine yazmak isteyen Ahmet, annesinin nüfus cüzdanına bakarak aşağıdakilerden hangisine ulaşılamaz?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A-Doğum tarihi                     B-Doğum yeri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C-Gittiği okul                        D-Anne-baba adı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</w:t>
      </w:r>
      <w:r w:rsidRPr="00CE125D">
        <w:rPr>
          <w:rFonts w:ascii="Comic Sans MS" w:hAnsi="Comic Sans MS"/>
        </w:rPr>
        <w:t>-Aşağıdaki savaşlardan hangisi Kurtuluş Savaşı sırasında yapılmamıştır?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A-1.İnönü                               B-2.İnönü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Meydan Savaşı      D-Çanakkale Savaşı</w:t>
      </w: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</w:t>
      </w:r>
      <w:r w:rsidRPr="00CE125D">
        <w:rPr>
          <w:rFonts w:ascii="Comic Sans MS" w:hAnsi="Comic Sans MS"/>
        </w:rPr>
        <w:t>-Bugünkü sınırlarımız hangi antlaşma ile belirlenmiştir?</w:t>
      </w:r>
    </w:p>
    <w:p w:rsidR="00870945" w:rsidRPr="00CE125D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A-Mondros Antlaşması            B-Mudanya Antlaşması</w:t>
      </w:r>
    </w:p>
    <w:p w:rsidR="00870945" w:rsidRDefault="00870945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C-Sevr Antlaşması                   D-Lozan Antlaşması</w:t>
      </w:r>
    </w:p>
    <w:p w:rsidR="00870945" w:rsidRDefault="00870945" w:rsidP="00FA5C5E">
      <w:pPr>
        <w:rPr>
          <w:rFonts w:ascii="Comic Sans MS" w:hAnsi="Comic Sans MS"/>
        </w:rPr>
      </w:pPr>
      <w:r>
        <w:rPr>
          <w:rFonts w:ascii="Comic Sans MS" w:hAnsi="Comic Sans MS"/>
        </w:rPr>
        <w:t>25.</w:t>
      </w:r>
      <w:r w:rsidRPr="00FA5C5E">
        <w:rPr>
          <w:rFonts w:ascii="Comic Sans MS" w:hAnsi="Comic Sans MS"/>
        </w:rPr>
        <w:t xml:space="preserve"> </w:t>
      </w:r>
      <w:r w:rsidRPr="00D97210">
        <w:rPr>
          <w:rFonts w:ascii="Comic Sans MS" w:hAnsi="Comic Sans MS"/>
        </w:rPr>
        <w:t xml:space="preserve">Aşağıda verilenlerden hangisi bireyin </w:t>
      </w:r>
      <w:r w:rsidRPr="00D97210">
        <w:rPr>
          <w:rFonts w:ascii="Comic Sans MS" w:hAnsi="Comic Sans MS"/>
          <w:u w:val="single"/>
        </w:rPr>
        <w:t>sadece kendine ait olan</w:t>
      </w:r>
      <w:r w:rsidRPr="00D97210">
        <w:rPr>
          <w:rFonts w:ascii="Comic Sans MS" w:hAnsi="Comic Sans MS"/>
        </w:rPr>
        <w:t xml:space="preserve"> özelliğidir?</w:t>
      </w:r>
    </w:p>
    <w:p w:rsidR="00870945" w:rsidRDefault="00870945" w:rsidP="00FA5C5E">
      <w:pPr>
        <w:rPr>
          <w:rFonts w:ascii="Comic Sans MS" w:hAnsi="Comic Sans MS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117.5pt;margin-top:20.7pt;width:165.75pt;height:129.75pt;z-index:251657216" adj="2834,21325">
            <v:textbox>
              <w:txbxContent>
                <w:p w:rsidR="00870945" w:rsidRDefault="00870945" w:rsidP="00853FC5"/>
                <w:p w:rsidR="00870945" w:rsidRPr="00853FC5" w:rsidRDefault="00870945" w:rsidP="00853FC5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853FC5">
                    <w:rPr>
                      <w:rFonts w:ascii="Comic Sans MS" w:hAnsi="Comic Sans MS"/>
                      <w:sz w:val="32"/>
                      <w:szCs w:val="32"/>
                    </w:rPr>
                    <w:t>BAŞARILAR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 xml:space="preserve"> A) Parmak izi </w:t>
      </w:r>
      <w:r w:rsidRPr="00D97210">
        <w:rPr>
          <w:rFonts w:ascii="Comic Sans MS" w:hAnsi="Comic Sans MS"/>
        </w:rPr>
        <w:t xml:space="preserve"> B) Göz rengi  </w:t>
      </w:r>
    </w:p>
    <w:p w:rsidR="00870945" w:rsidRDefault="00870945" w:rsidP="00FA5C5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C) Saç rengi        </w:t>
      </w:r>
      <w:r w:rsidRPr="00D97210">
        <w:rPr>
          <w:rFonts w:ascii="Comic Sans MS" w:hAnsi="Comic Sans MS"/>
        </w:rPr>
        <w:t>D) Yaş</w:t>
      </w:r>
    </w:p>
    <w:p w:rsidR="00870945" w:rsidRPr="00D97210" w:rsidRDefault="00870945" w:rsidP="00FA5C5E">
      <w:pPr>
        <w:rPr>
          <w:rFonts w:ascii="Comic Sans MS" w:hAnsi="Comic Sans MS"/>
        </w:rPr>
      </w:pPr>
    </w:p>
    <w:p w:rsidR="00870945" w:rsidRPr="00853FC5" w:rsidRDefault="00870945" w:rsidP="00853FC5">
      <w:pPr>
        <w:shd w:val="clear" w:color="auto" w:fill="F1F1F1"/>
        <w:spacing w:after="180" w:line="240" w:lineRule="auto"/>
        <w:rPr>
          <w:rFonts w:ascii="Arial" w:hAnsi="Arial" w:cs="Arial"/>
          <w:color w:val="222222"/>
          <w:sz w:val="24"/>
          <w:szCs w:val="24"/>
        </w:rPr>
      </w:pPr>
    </w:p>
    <w:p w:rsidR="00870945" w:rsidRPr="00CE125D" w:rsidRDefault="00870945" w:rsidP="00AA5BD4">
      <w:pPr>
        <w:spacing w:after="0"/>
        <w:rPr>
          <w:rFonts w:ascii="Comic Sans MS" w:hAnsi="Comic Sans MS"/>
          <w:sz w:val="10"/>
          <w:szCs w:val="10"/>
        </w:rPr>
      </w:pPr>
    </w:p>
    <w:p w:rsidR="00870945" w:rsidRDefault="00870945" w:rsidP="00346CBC">
      <w:hyperlink r:id="rId7" w:history="1"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www.my-favorite-coloring.net/Images/Small/Famous-characters-Walt-Disney-Mickey-Mouse-Minnie-Mouse-207832.png" href="http://www.google.com.tr/url?sa=i&amp;rct=j&amp;q=&amp;esrc=s&amp;frm=1&amp;source=images&amp;cd=&amp;cad=rja&amp;docid=I90NWgR2C_4gDM&amp;tbnid=IUhWw89_CfewAM:&amp;ved=0CAUQjRw&amp;url=http://www.my-favorite-coloring.net/Coloring/Print/Famous-characters/Walt-Disney/Mickey-Mouse/Minnie-Mouse/518520&amp;ei=1w6uUo2wGYHZ0QXF7oGYCA&amp;bvm=bv.57967247,d.bGQ&amp;psig=AFQjCNHmItcCmaf3Ze5nH8kB2j4Av9SyiQ&amp;ust=138722512889" style="width:180pt;height:225pt;visibility:visible" o:button="t">
              <v:fill o:detectmouseclick="t"/>
              <v:imagedata r:id="rId8" o:title=""/>
            </v:shape>
          </w:pict>
        </w:r>
      </w:hyperlink>
      <w:r>
        <w:t xml:space="preserve">                       </w:t>
      </w:r>
    </w:p>
    <w:p w:rsidR="00870945" w:rsidRPr="004B10AD" w:rsidRDefault="00870945" w:rsidP="004B10AD">
      <w:pPr>
        <w:jc w:val="right"/>
        <w:rPr>
          <w:rFonts w:ascii="Comic Sans MS" w:hAnsi="Comic Sans MS"/>
          <w:i/>
        </w:rPr>
      </w:pPr>
      <w:r w:rsidRPr="004B10AD">
        <w:rPr>
          <w:rFonts w:ascii="Comic Sans MS" w:hAnsi="Comic Sans MS"/>
          <w:i/>
        </w:rPr>
        <w:t>Neslişah ORAL</w:t>
      </w:r>
    </w:p>
    <w:sectPr w:rsidR="00870945" w:rsidRPr="004B10AD" w:rsidSect="00A042BB">
      <w:pgSz w:w="11906" w:h="16838"/>
      <w:pgMar w:top="284" w:right="424" w:bottom="284" w:left="426" w:header="454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945" w:rsidRDefault="00870945" w:rsidP="00707E14">
      <w:pPr>
        <w:spacing w:after="0" w:line="240" w:lineRule="auto"/>
      </w:pPr>
      <w:r>
        <w:separator/>
      </w:r>
    </w:p>
  </w:endnote>
  <w:endnote w:type="continuationSeparator" w:id="0">
    <w:p w:rsidR="00870945" w:rsidRDefault="00870945" w:rsidP="00707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945" w:rsidRDefault="00870945" w:rsidP="00707E14">
      <w:pPr>
        <w:spacing w:after="0" w:line="240" w:lineRule="auto"/>
      </w:pPr>
      <w:r>
        <w:separator/>
      </w:r>
    </w:p>
  </w:footnote>
  <w:footnote w:type="continuationSeparator" w:id="0">
    <w:p w:rsidR="00870945" w:rsidRDefault="00870945" w:rsidP="00707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7641"/>
    <w:multiLevelType w:val="hybridMultilevel"/>
    <w:tmpl w:val="E3C0C75A"/>
    <w:lvl w:ilvl="0" w:tplc="E8AA8A16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34569"/>
    <w:multiLevelType w:val="hybridMultilevel"/>
    <w:tmpl w:val="67547688"/>
    <w:lvl w:ilvl="0" w:tplc="08F8957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EA0750"/>
    <w:multiLevelType w:val="hybridMultilevel"/>
    <w:tmpl w:val="338CD342"/>
    <w:lvl w:ilvl="0" w:tplc="23666A72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E14"/>
    <w:rsid w:val="00004ECF"/>
    <w:rsid w:val="000142AA"/>
    <w:rsid w:val="00020E8B"/>
    <w:rsid w:val="0003162D"/>
    <w:rsid w:val="00066ABC"/>
    <w:rsid w:val="0012357F"/>
    <w:rsid w:val="00171780"/>
    <w:rsid w:val="002B6148"/>
    <w:rsid w:val="00346CBC"/>
    <w:rsid w:val="00356671"/>
    <w:rsid w:val="003B064F"/>
    <w:rsid w:val="003F0AC6"/>
    <w:rsid w:val="004252BF"/>
    <w:rsid w:val="00464B55"/>
    <w:rsid w:val="004748AD"/>
    <w:rsid w:val="004B10AD"/>
    <w:rsid w:val="004C6029"/>
    <w:rsid w:val="004E64F0"/>
    <w:rsid w:val="00576245"/>
    <w:rsid w:val="00680AF4"/>
    <w:rsid w:val="00707E14"/>
    <w:rsid w:val="00744048"/>
    <w:rsid w:val="00763906"/>
    <w:rsid w:val="00777026"/>
    <w:rsid w:val="007A0970"/>
    <w:rsid w:val="00853FC5"/>
    <w:rsid w:val="00856538"/>
    <w:rsid w:val="00864871"/>
    <w:rsid w:val="00870945"/>
    <w:rsid w:val="009469DD"/>
    <w:rsid w:val="009D65FC"/>
    <w:rsid w:val="009E4E04"/>
    <w:rsid w:val="00A00CC3"/>
    <w:rsid w:val="00A042BB"/>
    <w:rsid w:val="00A20D88"/>
    <w:rsid w:val="00A42C87"/>
    <w:rsid w:val="00A43820"/>
    <w:rsid w:val="00A51983"/>
    <w:rsid w:val="00AA3981"/>
    <w:rsid w:val="00AA5BD4"/>
    <w:rsid w:val="00B53C6F"/>
    <w:rsid w:val="00B85EC2"/>
    <w:rsid w:val="00C22CF3"/>
    <w:rsid w:val="00C73E4F"/>
    <w:rsid w:val="00CE125D"/>
    <w:rsid w:val="00D03B06"/>
    <w:rsid w:val="00D45CE3"/>
    <w:rsid w:val="00D61FB5"/>
    <w:rsid w:val="00D6366A"/>
    <w:rsid w:val="00D706E3"/>
    <w:rsid w:val="00D75B86"/>
    <w:rsid w:val="00D97210"/>
    <w:rsid w:val="00E06C01"/>
    <w:rsid w:val="00E91F2C"/>
    <w:rsid w:val="00F6207B"/>
    <w:rsid w:val="00FA5C5E"/>
    <w:rsid w:val="00FC1439"/>
    <w:rsid w:val="00FC2101"/>
    <w:rsid w:val="00FE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A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7E1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7E14"/>
    <w:rPr>
      <w:rFonts w:cs="Times New Roman"/>
    </w:rPr>
  </w:style>
  <w:style w:type="table" w:styleId="TableGrid">
    <w:name w:val="Table Grid"/>
    <w:basedOn w:val="TableNormal"/>
    <w:uiPriority w:val="99"/>
    <w:rsid w:val="00D61FB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B61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53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3F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D65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021950"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21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94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0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02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02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021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21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021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2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I90NWgR2C_4gDM&amp;tbnid=IUhWw89_CfewAM:&amp;ved=0CAUQjRw&amp;url=http://www.my-favorite-coloring.net/Coloring/Print/Famous-characters/Walt-Disney/Mickey-Mouse/Minnie-Mouse/518520&amp;ei=1w6uUo2wGYHZ0QXF7oGYCA&amp;bvm=bv.57967247,d.bGQ&amp;psig=AFQjCNHmItcCmaf3Ze5nH8kB2j4Av9SyiQ&amp;ust=13872251288908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873</Words>
  <Characters>4981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/>
  <cp:lastModifiedBy>edanur</cp:lastModifiedBy>
  <cp:revision>9</cp:revision>
  <cp:lastPrinted>2014-11-08T09:44:00Z</cp:lastPrinted>
  <dcterms:created xsi:type="dcterms:W3CDTF">2013-12-15T20:25:00Z</dcterms:created>
  <dcterms:modified xsi:type="dcterms:W3CDTF">2014-11-09T10:38:00Z</dcterms:modified>
</cp:coreProperties>
</file>