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D2" w:rsidRPr="008E3431" w:rsidRDefault="000D06D2" w:rsidP="008E3431">
      <w:pPr>
        <w:ind w:left="12" w:firstLine="708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SOSYAL BİLGİLER DERSİ 2.YAZILI SINAVI HAZIRLIK ÇALIŞMALARI</w:t>
      </w:r>
    </w:p>
    <w:p w:rsidR="000D06D2" w:rsidRPr="008E3431" w:rsidRDefault="000D06D2" w:rsidP="001700C2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ADI SOYADI:……………………………………………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hyperlink r:id="rId5" w:history="1">
        <w:r w:rsidRPr="00474F74">
          <w:rPr>
            <w:rStyle w:val="Hyperlink"/>
            <w:rFonts w:ascii="ALFABET98" w:hAnsi="ALFABET98"/>
            <w:b/>
          </w:rPr>
          <w:t>www.sorubak.com</w:t>
        </w:r>
      </w:hyperlink>
      <w:r>
        <w:rPr>
          <w:rFonts w:ascii="ALFABET98" w:hAnsi="ALFABET98"/>
          <w:b/>
          <w:color w:val="000000"/>
        </w:rPr>
        <w:t xml:space="preserve"> </w:t>
      </w:r>
      <w:r w:rsidRPr="008E3431">
        <w:rPr>
          <w:rFonts w:ascii="Arial" w:hAnsi="Arial" w:cs="Arial"/>
          <w:i/>
        </w:rPr>
        <w:t>SALI</w:t>
      </w:r>
    </w:p>
    <w:p w:rsidR="000D06D2" w:rsidRPr="008E3431" w:rsidRDefault="000D06D2" w:rsidP="001700C2">
      <w:pPr>
        <w:numPr>
          <w:ilvl w:val="0"/>
          <w:numId w:val="2"/>
        </w:num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Aşağıdaki verilen sözcükleri cümlelerdeki uygun olan boşluklara yerleştiriniz.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51"/>
      </w:tblGrid>
      <w:tr w:rsidR="000D06D2" w:rsidRPr="008E3431" w:rsidTr="00D40F71">
        <w:tc>
          <w:tcPr>
            <w:tcW w:w="11195" w:type="dxa"/>
          </w:tcPr>
          <w:p w:rsidR="000D06D2" w:rsidRPr="00D40F71" w:rsidRDefault="000D06D2" w:rsidP="00D40F7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i/>
              </w:rPr>
            </w:pPr>
            <w:r w:rsidRPr="00D40F71">
              <w:rPr>
                <w:rFonts w:ascii="Arial" w:hAnsi="Arial" w:cs="Arial"/>
                <w:b/>
                <w:i/>
              </w:rPr>
              <w:t xml:space="preserve">Eğitim,   sivil toplum örgütü,   dayanışma,     taraflı,    sağlık,    resmi kurum,    güvenlik, </w:t>
            </w:r>
          </w:p>
          <w:p w:rsidR="000D06D2" w:rsidRPr="00D40F71" w:rsidRDefault="000D06D2" w:rsidP="00D40F71">
            <w:pPr>
              <w:jc w:val="center"/>
              <w:rPr>
                <w:rFonts w:ascii="Arial" w:hAnsi="Arial" w:cs="Arial"/>
                <w:b/>
                <w:i/>
              </w:rPr>
            </w:pPr>
            <w:r w:rsidRPr="00D40F71">
              <w:rPr>
                <w:rFonts w:ascii="Arial" w:hAnsi="Arial" w:cs="Arial"/>
                <w:b/>
                <w:i/>
              </w:rPr>
              <w:t>güneş, rolü, çevre kirliliği, internet, tüketim, ay, zarara, sosyal, sorumluluğu, üretim</w:t>
            </w:r>
          </w:p>
          <w:p w:rsidR="000D06D2" w:rsidRPr="00D40F71" w:rsidRDefault="000D06D2" w:rsidP="001700C2">
            <w:pPr>
              <w:rPr>
                <w:rFonts w:ascii="Arial" w:hAnsi="Arial" w:cs="Arial"/>
                <w:i/>
              </w:rPr>
            </w:pPr>
          </w:p>
        </w:tc>
      </w:tr>
    </w:tbl>
    <w:p w:rsidR="000D06D2" w:rsidRPr="008E3431" w:rsidRDefault="000D06D2" w:rsidP="001700C2">
      <w:pPr>
        <w:ind w:left="720"/>
        <w:rPr>
          <w:rFonts w:ascii="Arial" w:hAnsi="Arial" w:cs="Arial"/>
          <w:i/>
        </w:rPr>
      </w:pPr>
    </w:p>
    <w:p w:rsidR="000D06D2" w:rsidRPr="008E3431" w:rsidRDefault="000D06D2" w:rsidP="001700C2">
      <w:pPr>
        <w:numPr>
          <w:ilvl w:val="1"/>
          <w:numId w:val="2"/>
        </w:numPr>
        <w:tabs>
          <w:tab w:val="clear" w:pos="72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İnsanların topluma yararlı amaçlar  etrafında birleşerek, birlikte topluma faydalı etkinlikler </w:t>
      </w:r>
    </w:p>
    <w:p w:rsidR="000D06D2" w:rsidRPr="008E3431" w:rsidRDefault="000D06D2" w:rsidP="001700C2">
      <w:pPr>
        <w:numPr>
          <w:ilvl w:val="1"/>
          <w:numId w:val="2"/>
        </w:numPr>
        <w:tabs>
          <w:tab w:val="clear" w:pos="72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gerçekleştirdikleri  gruplara ………………………...................……denir.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Giderleri devlet tarafından karşılanan, hizmet nitelikleri devletçe belirlenen ve görevlileri devlet tarafından atanan yapılara ……………………………denir.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Resmi kurumlardan okullar………………hizmeti, devlet hastaneleri………………hizmeti ve polis ……………..hizmeti  verir.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Yardımlaşma derneklerinin hızla büyümesi ve ç</w:t>
      </w:r>
      <w:r>
        <w:rPr>
          <w:rFonts w:ascii="Arial" w:hAnsi="Arial" w:cs="Arial"/>
          <w:i/>
        </w:rPr>
        <w:t>oğalması, toplumumuzda ………………….</w:t>
      </w:r>
      <w:r w:rsidRPr="008E3431">
        <w:rPr>
          <w:rFonts w:ascii="Arial" w:hAnsi="Arial" w:cs="Arial"/>
          <w:i/>
        </w:rPr>
        <w:t>nın ne kadar güçlü olduğunun bir göstergesidir.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Köşe yazarı ile haberci arasındaki fark, habercinin tarafsız, köşe yazarının ise </w:t>
      </w:r>
    </w:p>
    <w:p w:rsidR="000D06D2" w:rsidRPr="008E3431" w:rsidRDefault="000D06D2" w:rsidP="001700C2">
      <w:pPr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……………………yazılar yazmasıdır.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Doğal çevrenin bilinçsizce kirletilmesine …………………………… denir.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Ailemiz, içinde yaşadığımız en küçük ……………………… kurumdur.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Ailede yer alan herkesin bir ………………… ve ………………… vardır.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İnsanların birbirlerine ulaşmasını sağlayan bilgisayar ağına ………………… denir.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Teknolojinin yanlış kullanılması, yarardan çok ……………………… sebep olur.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Miladi takvim ………………… yılına göre, hicri takvim ise ……………… yılına göre  düzenlenmiştir.</w:t>
      </w:r>
    </w:p>
    <w:p w:rsidR="000D06D2" w:rsidRPr="008E3431" w:rsidRDefault="000D06D2" w:rsidP="001700C2">
      <w:pPr>
        <w:numPr>
          <w:ilvl w:val="0"/>
          <w:numId w:val="1"/>
        </w:numPr>
        <w:tabs>
          <w:tab w:val="clear" w:pos="1440"/>
          <w:tab w:val="num" w:pos="540"/>
        </w:tabs>
        <w:ind w:left="54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Gıda maddelerini satın alırken …………… ve ……………… tarihlerine bakmalıyız</w:t>
      </w:r>
    </w:p>
    <w:p w:rsidR="000D06D2" w:rsidRPr="008E3431" w:rsidRDefault="000D06D2" w:rsidP="001700C2">
      <w:pPr>
        <w:rPr>
          <w:rFonts w:ascii="Arial" w:hAnsi="Arial" w:cs="Arial"/>
          <w:i/>
          <w:u w:val="single"/>
        </w:rPr>
      </w:pPr>
    </w:p>
    <w:p w:rsidR="000D06D2" w:rsidRPr="008E3431" w:rsidRDefault="000D06D2" w:rsidP="001700C2">
      <w:pPr>
        <w:rPr>
          <w:rFonts w:ascii="Arial" w:hAnsi="Arial" w:cs="Arial"/>
          <w:i/>
          <w:u w:val="single"/>
        </w:rPr>
      </w:pPr>
      <w:r w:rsidRPr="008E3431">
        <w:rPr>
          <w:rFonts w:ascii="Arial" w:hAnsi="Arial" w:cs="Arial"/>
          <w:i/>
          <w:u w:val="single"/>
        </w:rPr>
        <w:t xml:space="preserve">                                Aşağıdaki soruları tabloya göre cevaplayınız.</w:t>
      </w:r>
    </w:p>
    <w:p w:rsidR="000D06D2" w:rsidRPr="008E3431" w:rsidRDefault="000D06D2" w:rsidP="001700C2">
      <w:pPr>
        <w:rPr>
          <w:rFonts w:ascii="Arial" w:hAnsi="Arial" w:cs="Arial"/>
          <w:i/>
          <w:u w:val="single"/>
        </w:rPr>
      </w:pPr>
      <w:r>
        <w:rPr>
          <w:noProof/>
        </w:rPr>
        <w:pict>
          <v:rect id="_x0000_s1026" style="position:absolute;margin-left:0;margin-top:6.55pt;width:477pt;height:60.35pt;z-index:251654656">
            <v:textbox style="mso-next-textbox:#_x0000_s1026">
              <w:txbxContent>
                <w:p w:rsidR="000D06D2" w:rsidRPr="00D40F71" w:rsidRDefault="000D06D2" w:rsidP="001700C2">
                  <w:pPr>
                    <w:rPr>
                      <w:rFonts w:ascii="Calibri" w:hAnsi="Calibri" w:cs="Calibri"/>
                    </w:rPr>
                  </w:pPr>
                  <w:r w:rsidRPr="00D40F71">
                    <w:rPr>
                      <w:rFonts w:ascii="Calibri" w:hAnsi="Calibri" w:cs="Calibri"/>
                    </w:rPr>
                    <w:t>Hastane  (1)     Kızılay    (2)         TEMA (3)      Sağlık ocağı  (4)</w:t>
                  </w:r>
                </w:p>
                <w:p w:rsidR="000D06D2" w:rsidRPr="00D40F71" w:rsidRDefault="000D06D2" w:rsidP="001700C2">
                  <w:pPr>
                    <w:rPr>
                      <w:rFonts w:ascii="Calibri" w:hAnsi="Calibri" w:cs="Calibri"/>
                    </w:rPr>
                  </w:pPr>
                </w:p>
                <w:p w:rsidR="000D06D2" w:rsidRPr="00D40F71" w:rsidRDefault="000D06D2" w:rsidP="001700C2">
                  <w:pPr>
                    <w:rPr>
                      <w:rFonts w:ascii="Calibri" w:hAnsi="Calibri" w:cs="Calibri"/>
                    </w:rPr>
                  </w:pPr>
                  <w:r w:rsidRPr="00D40F71">
                    <w:rPr>
                      <w:rFonts w:ascii="Calibri" w:hAnsi="Calibri" w:cs="Calibri"/>
                    </w:rPr>
                    <w:t>Sanatoryum (5)   Akut   (6)        ÇEKÜL (7)       Dispanserler  (8)</w:t>
                  </w:r>
                </w:p>
              </w:txbxContent>
            </v:textbox>
          </v:rect>
        </w:pict>
      </w:r>
    </w:p>
    <w:p w:rsidR="000D06D2" w:rsidRPr="008E3431" w:rsidRDefault="000D06D2" w:rsidP="001700C2">
      <w:pPr>
        <w:rPr>
          <w:rFonts w:ascii="Arial" w:hAnsi="Arial" w:cs="Arial"/>
          <w:i/>
          <w:u w:val="single"/>
        </w:rPr>
      </w:pPr>
    </w:p>
    <w:p w:rsidR="000D06D2" w:rsidRPr="008E3431" w:rsidRDefault="000D06D2" w:rsidP="001700C2">
      <w:pPr>
        <w:rPr>
          <w:rFonts w:ascii="Arial" w:hAnsi="Arial" w:cs="Arial"/>
          <w:i/>
          <w:u w:val="single"/>
        </w:rPr>
      </w:pPr>
    </w:p>
    <w:p w:rsidR="000D06D2" w:rsidRPr="008E3431" w:rsidRDefault="000D06D2" w:rsidP="001700C2">
      <w:pPr>
        <w:rPr>
          <w:rFonts w:ascii="Arial" w:hAnsi="Arial" w:cs="Arial"/>
          <w:i/>
        </w:rPr>
      </w:pPr>
    </w:p>
    <w:p w:rsidR="000D06D2" w:rsidRPr="008E3431" w:rsidRDefault="000D06D2" w:rsidP="001700C2">
      <w:pPr>
        <w:rPr>
          <w:rFonts w:ascii="Arial" w:hAnsi="Arial" w:cs="Arial"/>
          <w:i/>
        </w:rPr>
      </w:pPr>
    </w:p>
    <w:p w:rsidR="000D06D2" w:rsidRPr="008E3431" w:rsidRDefault="000D06D2" w:rsidP="001700C2">
      <w:pPr>
        <w:ind w:left="465"/>
        <w:rPr>
          <w:rFonts w:ascii="Arial" w:hAnsi="Arial" w:cs="Arial"/>
          <w:i/>
        </w:rPr>
      </w:pPr>
    </w:p>
    <w:p w:rsidR="000D06D2" w:rsidRPr="008E3431" w:rsidRDefault="000D06D2" w:rsidP="001700C2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</w:t>
      </w:r>
    </w:p>
    <w:p w:rsidR="000D06D2" w:rsidRPr="008E3431" w:rsidRDefault="000D06D2" w:rsidP="001700C2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1-Yardım kuruluşlarının numaralarını yazınınız :…………………………………..</w:t>
      </w:r>
    </w:p>
    <w:p w:rsidR="000D06D2" w:rsidRPr="008E3431" w:rsidRDefault="000D06D2" w:rsidP="001700C2">
      <w:pPr>
        <w:ind w:left="105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2-Sağlık kurumlarının numaralarını yazınınız    :.…………………………………</w:t>
      </w:r>
    </w:p>
    <w:p w:rsidR="000D06D2" w:rsidRPr="008E3431" w:rsidRDefault="000D06D2" w:rsidP="001700C2">
      <w:pPr>
        <w:ind w:left="105"/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1-Sosyal örgütlerin kuruluş amacı nedir?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………………………………………………………</w:t>
      </w:r>
      <w:r>
        <w:rPr>
          <w:rFonts w:ascii="Arial" w:hAnsi="Arial" w:cs="Arial"/>
          <w:i/>
        </w:rPr>
        <w:t>…………………………………………………………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………………………………………………………</w:t>
      </w:r>
      <w:r>
        <w:rPr>
          <w:rFonts w:ascii="Arial" w:hAnsi="Arial" w:cs="Arial"/>
          <w:i/>
        </w:rPr>
        <w:t>…………………………………………………………………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…………………………………………………………</w:t>
      </w:r>
      <w:r>
        <w:rPr>
          <w:rFonts w:ascii="Arial" w:hAnsi="Arial" w:cs="Arial"/>
          <w:i/>
        </w:rPr>
        <w:t>………………………………………………………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2-Çevremizin güzelleştirilmesi ve temizliği için neler yapmalıyız?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…………………………………………………………………………………………………………………………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…………………………………………………………………………………………………………………………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…………………………………………………………………………………………………………………………</w:t>
      </w:r>
    </w:p>
    <w:p w:rsidR="000D06D2" w:rsidRPr="008E3431" w:rsidRDefault="000D06D2" w:rsidP="00B95F40">
      <w:pPr>
        <w:rPr>
          <w:rFonts w:ascii="Arial" w:hAnsi="Arial" w:cs="Arial"/>
          <w:i/>
          <w:u w:val="single"/>
        </w:rPr>
      </w:pPr>
    </w:p>
    <w:p w:rsidR="000D06D2" w:rsidRPr="008E3431" w:rsidRDefault="000D06D2" w:rsidP="00B95F40">
      <w:pPr>
        <w:rPr>
          <w:rFonts w:ascii="Arial" w:hAnsi="Arial" w:cs="Arial"/>
          <w:i/>
          <w:u w:val="single"/>
        </w:rPr>
      </w:pPr>
      <w:r>
        <w:rPr>
          <w:noProof/>
        </w:rPr>
        <w:pict>
          <v:rect id="_x0000_s1027" style="position:absolute;margin-left:369pt;margin-top:16.5pt;width:1in;height:30.45pt;z-index:251659776">
            <v:textbox style="mso-next-textbox:#_x0000_s1027">
              <w:txbxContent>
                <w:p w:rsidR="000D06D2" w:rsidRPr="00EC3683" w:rsidRDefault="000D06D2" w:rsidP="00B95F40">
                  <w:pPr>
                    <w:rPr>
                      <w:rFonts w:ascii="Hand writing Mutlu" w:hAnsi="Hand writing Mutlu" w:cs="Tahoma"/>
                    </w:rPr>
                  </w:pPr>
                  <w:r w:rsidRPr="00EC3683">
                    <w:rPr>
                      <w:rFonts w:ascii="Hand writing Mutlu" w:hAnsi="Hand writing Mutlu"/>
                    </w:rPr>
                    <w:t>sa</w:t>
                  </w:r>
                  <w:r w:rsidRPr="00EC3683">
                    <w:rPr>
                      <w:rFonts w:ascii="Hand writing Mutlu" w:hAnsi="Hand writing Mutlu" w:cs="Tahoma"/>
                    </w:rPr>
                    <w:t>ğlık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35pt;margin-top:16.5pt;width:63pt;height:27pt;z-index:251656704">
            <v:textbox style="mso-next-textbox:#_x0000_s1028">
              <w:txbxContent>
                <w:p w:rsidR="000D06D2" w:rsidRPr="00EC3683" w:rsidRDefault="000D06D2" w:rsidP="00B95F40">
                  <w:pPr>
                    <w:rPr>
                      <w:rFonts w:ascii="Hand writing Mutlu" w:hAnsi="Hand writing Mutlu" w:cs="Tahoma"/>
                    </w:rPr>
                  </w:pPr>
                  <w:r w:rsidRPr="00EC3683">
                    <w:rPr>
                      <w:rFonts w:ascii="Hand writing Mutlu" w:hAnsi="Hand writing Mutlu" w:cs="Tahoma"/>
                    </w:rPr>
                    <w:t>sağlık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3in;margin-top:16.5pt;width:63pt;height:27pt;z-index:251657728">
            <v:textbox style="mso-next-textbox:#_x0000_s1029">
              <w:txbxContent>
                <w:p w:rsidR="000D06D2" w:rsidRPr="00EC3683" w:rsidRDefault="000D06D2" w:rsidP="00B95F40">
                  <w:pPr>
                    <w:rPr>
                      <w:rFonts w:ascii="Hand writing Mutlu" w:hAnsi="Hand writing Mutlu" w:cs="Tahoma"/>
                    </w:rPr>
                  </w:pPr>
                  <w:r w:rsidRPr="00EC3683">
                    <w:rPr>
                      <w:rFonts w:ascii="Hand writing Mutlu" w:hAnsi="Hand writing Mutlu"/>
                    </w:rPr>
                    <w:t>yard</w:t>
                  </w:r>
                  <w:r w:rsidRPr="00EC3683">
                    <w:rPr>
                      <w:rFonts w:ascii="Hand writing Mutlu" w:hAnsi="Hand writing Mutlu" w:cs="Tahoma"/>
                    </w:rPr>
                    <w:t>ım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441pt;margin-top:16.5pt;width:90pt;height:27pt;z-index:251660800">
            <v:textbox style="mso-next-textbox:#_x0000_s1030">
              <w:txbxContent>
                <w:p w:rsidR="000D06D2" w:rsidRPr="0065565D" w:rsidRDefault="000D06D2" w:rsidP="00B95F4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dayanışma</w:t>
                  </w:r>
                </w:p>
              </w:txbxContent>
            </v:textbox>
          </v:rect>
        </w:pict>
      </w:r>
      <w:r w:rsidRPr="008E3431">
        <w:rPr>
          <w:rFonts w:ascii="Arial" w:hAnsi="Arial" w:cs="Arial"/>
          <w:i/>
          <w:u w:val="single"/>
        </w:rPr>
        <w:t>Aşağıdaki cümlelerdeki noktalı yerleri karelerin içindeki uygun kelimelerle tamamlayınız.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>
        <w:rPr>
          <w:noProof/>
        </w:rPr>
        <w:pict>
          <v:rect id="_x0000_s1031" style="position:absolute;margin-left:297pt;margin-top:5pt;width:63.9pt;height:27pt;z-index:251658752">
            <v:textbox style="mso-next-textbox:#_x0000_s1031">
              <w:txbxContent>
                <w:p w:rsidR="000D06D2" w:rsidRPr="0065565D" w:rsidRDefault="000D06D2" w:rsidP="00B95F40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eğitim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9pt;margin-top:5.2pt;width:117pt;height:24.95pt;z-index:251655680">
            <v:textbox style="mso-next-textbox:#_x0000_s1032">
              <w:txbxContent>
                <w:p w:rsidR="000D06D2" w:rsidRPr="00EC3683" w:rsidRDefault="000D06D2" w:rsidP="00B95F40">
                  <w:pPr>
                    <w:rPr>
                      <w:rFonts w:ascii="Hand writing Mutlu" w:hAnsi="Hand writing Mutlu" w:cs="Tahoma"/>
                    </w:rPr>
                  </w:pPr>
                  <w:r w:rsidRPr="00EC3683">
                    <w:rPr>
                      <w:rFonts w:ascii="Hand writing Mutlu" w:hAnsi="Hand writing Mutlu"/>
                    </w:rPr>
                    <w:t>yard</w:t>
                  </w:r>
                  <w:r w:rsidRPr="00EC3683">
                    <w:rPr>
                      <w:rFonts w:ascii="Hand writing Mutlu" w:hAnsi="Hand writing Mutlu" w:cs="Tahoma"/>
                    </w:rPr>
                    <w:t>ımseverlik</w:t>
                  </w:r>
                </w:p>
              </w:txbxContent>
            </v:textbox>
          </v:rect>
        </w:pic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1-Sağlık ocakları bir ……………………………………… kuruluşudur.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2-Kızılay bir ………………………….. kuruluşudur.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3-Dispanserler bir ……………………………….. kuruluşudur.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4-İlköğretim okulları …………………………….. kurumudur.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5-Kişiler arasında bir birine destek olmaya …………………………… denir.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6-İhtiyacı olan kişilere yardım etmekten hoşlanma işine …………………………. denir.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Default="000D06D2" w:rsidP="00B95F40">
      <w:pPr>
        <w:rPr>
          <w:rFonts w:ascii="Arial" w:hAnsi="Arial" w:cs="Arial"/>
          <w:b/>
          <w:i/>
        </w:rPr>
      </w:pPr>
    </w:p>
    <w:p w:rsidR="000D06D2" w:rsidRPr="008E3431" w:rsidRDefault="000D06D2" w:rsidP="00B95F40">
      <w:p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EŞLEŞTİRME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</w:p>
    <w:p w:rsidR="000D06D2" w:rsidRPr="008E3431" w:rsidRDefault="000D06D2" w:rsidP="00B95F40">
      <w:p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a.Lütfiye Ali Şadi Çelik ilkokulu</w:t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  <w:t xml:space="preserve">             Sosyal Grup</w:t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  <w:t xml:space="preserve">(  </w:t>
      </w:r>
      <w:r>
        <w:rPr>
          <w:rFonts w:ascii="Arial" w:hAnsi="Arial" w:cs="Arial"/>
          <w:b/>
          <w:i/>
        </w:rPr>
        <w:t xml:space="preserve">   </w:t>
      </w:r>
      <w:r w:rsidRPr="008E3431">
        <w:rPr>
          <w:rFonts w:ascii="Arial" w:hAnsi="Arial" w:cs="Arial"/>
          <w:b/>
          <w:i/>
        </w:rPr>
        <w:t xml:space="preserve"> )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b.Türkiye Doğal Hayatı Koruma Derneği</w:t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  <w:t>Resmi Kurum</w:t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  <w:t xml:space="preserve">           (</w:t>
      </w:r>
      <w:r>
        <w:rPr>
          <w:rFonts w:ascii="Arial" w:hAnsi="Arial" w:cs="Arial"/>
          <w:b/>
          <w:i/>
        </w:rPr>
        <w:t xml:space="preserve">  </w:t>
      </w:r>
      <w:r w:rsidRPr="008E3431">
        <w:rPr>
          <w:rFonts w:ascii="Arial" w:hAnsi="Arial" w:cs="Arial"/>
          <w:b/>
          <w:i/>
        </w:rPr>
        <w:t xml:space="preserve">  )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c.Kızılay</w:t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 xml:space="preserve">Sivil Toplum Örgütü   </w:t>
      </w:r>
      <w:r w:rsidRPr="008E3431"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 xml:space="preserve">         </w:t>
      </w:r>
      <w:r w:rsidRPr="008E3431">
        <w:rPr>
          <w:rFonts w:ascii="Arial" w:hAnsi="Arial" w:cs="Arial"/>
          <w:b/>
          <w:i/>
        </w:rPr>
        <w:t xml:space="preserve">( </w:t>
      </w:r>
      <w:r>
        <w:rPr>
          <w:rFonts w:ascii="Arial" w:hAnsi="Arial" w:cs="Arial"/>
          <w:b/>
          <w:i/>
        </w:rPr>
        <w:t xml:space="preserve">  </w:t>
      </w:r>
      <w:r w:rsidRPr="008E3431">
        <w:rPr>
          <w:rFonts w:ascii="Arial" w:hAnsi="Arial" w:cs="Arial"/>
          <w:b/>
          <w:i/>
        </w:rPr>
        <w:t xml:space="preserve">  )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d.Tema Vakfı</w:t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</w:r>
      <w:r w:rsidRPr="008E3431">
        <w:rPr>
          <w:rFonts w:ascii="Arial" w:hAnsi="Arial" w:cs="Arial"/>
          <w:b/>
          <w:i/>
        </w:rPr>
        <w:tab/>
        <w:t>Sosyal Yardım Kuruluşu</w:t>
      </w:r>
      <w:r w:rsidRPr="008E3431"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 xml:space="preserve">        </w:t>
      </w:r>
      <w:r w:rsidRPr="008E3431">
        <w:rPr>
          <w:rFonts w:ascii="Arial" w:hAnsi="Arial" w:cs="Arial"/>
          <w:b/>
          <w:i/>
        </w:rPr>
        <w:t xml:space="preserve">(  </w:t>
      </w:r>
      <w:r>
        <w:rPr>
          <w:rFonts w:ascii="Arial" w:hAnsi="Arial" w:cs="Arial"/>
          <w:b/>
          <w:i/>
        </w:rPr>
        <w:t xml:space="preserve">  </w:t>
      </w:r>
      <w:r w:rsidRPr="008E3431">
        <w:rPr>
          <w:rFonts w:ascii="Arial" w:hAnsi="Arial" w:cs="Arial"/>
          <w:b/>
          <w:i/>
        </w:rPr>
        <w:t xml:space="preserve"> )</w:t>
      </w:r>
    </w:p>
    <w:p w:rsidR="000D06D2" w:rsidRPr="008E3431" w:rsidRDefault="000D06D2" w:rsidP="001700C2">
      <w:pPr>
        <w:ind w:left="105"/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Aşağıdaki ifadelerden doğru olanların başına “D”, yanlış olanların başına “ Y” harfi yazınız. 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  ) Kroki çizilirken ölçek kullanılır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  )  Sıcaklık  0 C’nin altına düşerse kar yağma olasılığı yüksektir.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  Sıcaklığı barometreyle ölçeriz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 )  Erozyonu önlemek için ağaçlandırma çalışmalarına önem verilmelidir.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 )  İnsanların doğayla bilinçsizce kullanmaları sonucunda hava, su ve toprak kirliliği oluşur.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 Barajlar çevremizdeki doğal unsurlardan biridir.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 İnsan, bitki ve hayvan toplulukları doğal çevrenin unsurlarıdır.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 Akdeniz ikliminde yazlar sıcak ve kurak, kışlar ılık ve yağışlıdır.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 Depremin vereceği zararları azaltmak için eğimli yerlere setler yapılmalıdır.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Deprem, erozyon, çığ, toprak kayması doğal afetlerdir.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Deprem, sel gibi afetlerde Kızılay insanlara yardım eder.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İhtiyacı olanlara yardım etmek insanlık görevidir.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Anketler, insanların ortak görüş, duygu, düşünce ve davranışlarını belirlemek için yapılır.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Deniz, göl ve akarsuların kirlenmesi, tüm canlı hayatın azalması ve tükenmesi demektir.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) Sosyal etkinlikler yalnızca eğlenmek amacıyla yapılır.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(        ) İnsanlar, ihtiyaçlarını karşılamak için birbirine ihtiyaç duyar.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(        ) Bir grup oluşturmak için ortak bir amaç gerekir.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(        ) İnsanların ihtiyaçlarını karşılamak için oluşturdukları birliktelikler parti olarak adlandırılır.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(        ) Yol, su, kanalizasyon gibi alt yapı ihtiyaçlarını gideren kurum Kızılay’dır.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(        ) Aile; anne, baba ve çocuklardan oluşan en küçük bir kurumdur.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(        ) İnsanlar arasındaki anlaşmazlıkları kanuni yollarla gideren kurumlar mahkemelerdir.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(        ) Resmi kurumlar; gönüllü insanlar tarafından oluşturulur.</w:t>
      </w:r>
      <w:r w:rsidRPr="008E3431">
        <w:rPr>
          <w:rFonts w:ascii="Arial" w:hAnsi="Arial" w:cs="Arial"/>
          <w:b/>
          <w:i/>
        </w:rPr>
        <w:t xml:space="preserve"> </w:t>
      </w:r>
      <w:r w:rsidRPr="008E3431">
        <w:rPr>
          <w:rFonts w:ascii="Arial" w:hAnsi="Arial" w:cs="Arial"/>
          <w:i/>
        </w:rPr>
        <w:t xml:space="preserve"> (        ) Sivil toplum örgütleri toplumdaki yardımlaşma ve dayanışmayı amaçlar.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(        ) TEMA; erozyona karşı mücadele veren ve ağaçlandırma faaliyetleri yapan vakıftır.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(       ) LÖSEV ( Lösemili Çocuklar Vakfı ) resmi bir kurumdur</w:t>
      </w:r>
    </w:p>
    <w:p w:rsidR="000D06D2" w:rsidRPr="008E3431" w:rsidRDefault="000D06D2" w:rsidP="00B95F40">
      <w:pPr>
        <w:ind w:left="360"/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1-Aşağıdakilerden hangisi okulumuzda deprem ve yangın tatbikatlarını düzenleyen kulüptür?</w:t>
      </w:r>
    </w:p>
    <w:p w:rsidR="000D06D2" w:rsidRPr="008E3431" w:rsidRDefault="000D06D2" w:rsidP="00B95F40">
      <w:pPr>
        <w:ind w:left="360"/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 xml:space="preserve">a) </w:t>
      </w:r>
      <w:r w:rsidRPr="008E3431">
        <w:rPr>
          <w:rFonts w:ascii="Arial" w:hAnsi="Arial" w:cs="Arial"/>
          <w:i/>
        </w:rPr>
        <w:t xml:space="preserve">Çevre Koruma Kulübü                                  </w:t>
      </w:r>
      <w:r w:rsidRPr="008E3431">
        <w:rPr>
          <w:rFonts w:ascii="Arial" w:hAnsi="Arial" w:cs="Arial"/>
          <w:b/>
          <w:i/>
        </w:rPr>
        <w:t xml:space="preserve">b) </w:t>
      </w:r>
      <w:r w:rsidRPr="008E3431">
        <w:rPr>
          <w:rFonts w:ascii="Arial" w:hAnsi="Arial" w:cs="Arial"/>
          <w:i/>
        </w:rPr>
        <w:t xml:space="preserve">Bilim Fen ve Teknoloji Kulübü </w:t>
      </w:r>
      <w:r w:rsidRPr="008E3431">
        <w:rPr>
          <w:rFonts w:ascii="Arial" w:hAnsi="Arial" w:cs="Arial"/>
          <w:b/>
          <w:i/>
        </w:rPr>
        <w:t xml:space="preserve"> </w:t>
      </w:r>
    </w:p>
    <w:p w:rsidR="000D06D2" w:rsidRPr="008E3431" w:rsidRDefault="000D06D2" w:rsidP="00B95F40">
      <w:pPr>
        <w:ind w:left="360"/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c) </w:t>
      </w:r>
      <w:r w:rsidRPr="008E3431">
        <w:rPr>
          <w:rFonts w:ascii="Arial" w:hAnsi="Arial" w:cs="Arial"/>
          <w:i/>
        </w:rPr>
        <w:t xml:space="preserve">Sivil Savunma Kulübü                                 </w:t>
      </w:r>
      <w:r w:rsidRPr="008E3431">
        <w:rPr>
          <w:rFonts w:ascii="Arial" w:hAnsi="Arial" w:cs="Arial"/>
          <w:b/>
          <w:i/>
        </w:rPr>
        <w:t xml:space="preserve"> d) </w:t>
      </w:r>
      <w:r w:rsidRPr="008E3431">
        <w:rPr>
          <w:rFonts w:ascii="Arial" w:hAnsi="Arial" w:cs="Arial"/>
          <w:i/>
        </w:rPr>
        <w:t>Gezi Tanıtım ve Fotoğrafçılık Kulübü</w:t>
      </w:r>
    </w:p>
    <w:p w:rsidR="000D06D2" w:rsidRPr="008E3431" w:rsidRDefault="000D06D2" w:rsidP="00B95F40">
      <w:pPr>
        <w:ind w:left="360"/>
        <w:rPr>
          <w:rFonts w:ascii="Arial" w:hAnsi="Arial" w:cs="Arial"/>
          <w:b/>
          <w:i/>
        </w:rPr>
      </w:pPr>
    </w:p>
    <w:p w:rsidR="000D06D2" w:rsidRPr="008E3431" w:rsidRDefault="000D06D2" w:rsidP="00B95F40">
      <w:pPr>
        <w:numPr>
          <w:ilvl w:val="0"/>
          <w:numId w:val="2"/>
        </w:num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Bir ailede işbölümü yapıldığında bir çocuk aşağıdakilerden hangisinden sorumlu olamaz?</w:t>
      </w:r>
    </w:p>
    <w:p w:rsidR="000D06D2" w:rsidRPr="008E3431" w:rsidRDefault="000D06D2" w:rsidP="00B95F40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Kişisel eşyalarının, giysilerinin düzeninden;</w:t>
      </w:r>
    </w:p>
    <w:p w:rsidR="000D06D2" w:rsidRPr="008E3431" w:rsidRDefault="000D06D2" w:rsidP="00B95F40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Günlük çöpleri dışarı çıkarmaktan;</w:t>
      </w:r>
    </w:p>
    <w:p w:rsidR="000D06D2" w:rsidRPr="008E3431" w:rsidRDefault="000D06D2" w:rsidP="00B95F40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Annesine işlerinde yardım etmekten;</w:t>
      </w:r>
    </w:p>
    <w:p w:rsidR="000D06D2" w:rsidRPr="008E3431" w:rsidRDefault="000D06D2" w:rsidP="00B95F40">
      <w:pPr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Evin geçimini sağlamaktan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numPr>
          <w:ilvl w:val="0"/>
          <w:numId w:val="2"/>
        </w:num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Aşağıdakilerden hangisi eğitsel kulüplerde çalışmalara katılmamızın bize getirdiği faydalardan değildir?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        A. </w:t>
      </w:r>
      <w:r w:rsidRPr="008E3431">
        <w:rPr>
          <w:rFonts w:ascii="Arial" w:hAnsi="Arial" w:cs="Arial"/>
          <w:i/>
        </w:rPr>
        <w:t>Yeni arkadaşlar ediniriz.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b/>
          <w:i/>
        </w:rPr>
        <w:t>B</w:t>
      </w:r>
      <w:r w:rsidRPr="008E3431">
        <w:rPr>
          <w:rFonts w:ascii="Arial" w:hAnsi="Arial" w:cs="Arial"/>
          <w:i/>
        </w:rPr>
        <w:t>. Bilgilerimiz ve yeteneklerimiz gelişir.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      </w:t>
      </w:r>
      <w:r w:rsidRPr="008E3431">
        <w:rPr>
          <w:rFonts w:ascii="Arial" w:hAnsi="Arial" w:cs="Arial"/>
          <w:b/>
          <w:i/>
        </w:rPr>
        <w:t xml:space="preserve">C. </w:t>
      </w:r>
      <w:r w:rsidRPr="008E3431">
        <w:rPr>
          <w:rFonts w:ascii="Arial" w:hAnsi="Arial" w:cs="Arial"/>
          <w:i/>
        </w:rPr>
        <w:t>Kendimize güvenimiz artar.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b/>
          <w:i/>
        </w:rPr>
        <w:t>D</w:t>
      </w:r>
      <w:r w:rsidRPr="008E3431">
        <w:rPr>
          <w:rFonts w:ascii="Arial" w:hAnsi="Arial" w:cs="Arial"/>
          <w:i/>
        </w:rPr>
        <w:t>. Psikolojimiz olumsuz etkilenir.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</w:p>
    <w:p w:rsidR="000D06D2" w:rsidRPr="008E3431" w:rsidRDefault="000D06D2" w:rsidP="00B95F40">
      <w:pPr>
        <w:numPr>
          <w:ilvl w:val="0"/>
          <w:numId w:val="2"/>
        </w:num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Aşağıdakilerden hangisi resmi kurumdur?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        A. </w:t>
      </w:r>
      <w:r w:rsidRPr="008E3431">
        <w:rPr>
          <w:rFonts w:ascii="Arial" w:hAnsi="Arial" w:cs="Arial"/>
          <w:i/>
        </w:rPr>
        <w:t>Kadın Ressamlar Derneği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b/>
          <w:i/>
        </w:rPr>
        <w:t>B</w:t>
      </w:r>
      <w:r w:rsidRPr="008E3431">
        <w:rPr>
          <w:rFonts w:ascii="Arial" w:hAnsi="Arial" w:cs="Arial"/>
          <w:i/>
        </w:rPr>
        <w:t>. Çırağan Musiki derneği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        C</w:t>
      </w:r>
      <w:r w:rsidRPr="008E3431">
        <w:rPr>
          <w:rFonts w:ascii="Arial" w:hAnsi="Arial" w:cs="Arial"/>
          <w:i/>
        </w:rPr>
        <w:t>. İlçe Milli Eğitim Müdürlüğü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b/>
          <w:i/>
        </w:rPr>
        <w:t>D</w:t>
      </w:r>
      <w:r w:rsidRPr="008E3431">
        <w:rPr>
          <w:rFonts w:ascii="Arial" w:hAnsi="Arial" w:cs="Arial"/>
          <w:i/>
        </w:rPr>
        <w:t>. Çevre Koruma Vakfı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numPr>
          <w:ilvl w:val="0"/>
          <w:numId w:val="2"/>
        </w:num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>Aşağıdakilerden hangisi bir belediyenin yapacağı çevre koruma ve güzelleştirme hizmetlerinden değildir?</w:t>
      </w:r>
    </w:p>
    <w:p w:rsidR="000D06D2" w:rsidRPr="008E3431" w:rsidRDefault="000D06D2" w:rsidP="00B95F40">
      <w:pPr>
        <w:ind w:left="360"/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   A. </w:t>
      </w:r>
      <w:r w:rsidRPr="008E3431">
        <w:rPr>
          <w:rFonts w:ascii="Arial" w:hAnsi="Arial" w:cs="Arial"/>
          <w:i/>
        </w:rPr>
        <w:t xml:space="preserve"> Yeşil alan oluşturmak       </w:t>
      </w:r>
      <w:r w:rsidRPr="008E3431">
        <w:rPr>
          <w:rFonts w:ascii="Arial" w:hAnsi="Arial" w:cs="Arial"/>
          <w:b/>
          <w:i/>
        </w:rPr>
        <w:t xml:space="preserve">B. </w:t>
      </w:r>
      <w:r w:rsidRPr="008E3431">
        <w:rPr>
          <w:rFonts w:ascii="Arial" w:hAnsi="Arial" w:cs="Arial"/>
          <w:i/>
        </w:rPr>
        <w:t>Atık kağıt, plastik ve camlar için kumbara oluşturmak</w:t>
      </w:r>
    </w:p>
    <w:p w:rsidR="000D06D2" w:rsidRDefault="000D06D2" w:rsidP="00B95F40">
      <w:pPr>
        <w:ind w:left="360"/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   C.</w:t>
      </w:r>
      <w:r w:rsidRPr="008E3431">
        <w:rPr>
          <w:rFonts w:ascii="Arial" w:hAnsi="Arial" w:cs="Arial"/>
          <w:i/>
        </w:rPr>
        <w:t xml:space="preserve">  Okul yaptırmak                 </w:t>
      </w:r>
      <w:r w:rsidRPr="008E3431">
        <w:rPr>
          <w:rFonts w:ascii="Arial" w:hAnsi="Arial" w:cs="Arial"/>
          <w:b/>
          <w:i/>
        </w:rPr>
        <w:t xml:space="preserve">C.  </w:t>
      </w:r>
      <w:r w:rsidRPr="008E3431">
        <w:rPr>
          <w:rFonts w:ascii="Arial" w:hAnsi="Arial" w:cs="Arial"/>
          <w:i/>
        </w:rPr>
        <w:t>Yol kenarlarını ağaçlandırmak</w:t>
      </w:r>
    </w:p>
    <w:p w:rsidR="000D06D2" w:rsidRDefault="000D06D2" w:rsidP="00B95F40">
      <w:pPr>
        <w:ind w:left="360"/>
        <w:rPr>
          <w:rFonts w:ascii="Arial" w:hAnsi="Arial" w:cs="Arial"/>
          <w:i/>
        </w:rPr>
      </w:pPr>
    </w:p>
    <w:p w:rsidR="000D06D2" w:rsidRPr="008E3431" w:rsidRDefault="000D06D2" w:rsidP="00B95F40">
      <w:pPr>
        <w:ind w:left="360"/>
        <w:rPr>
          <w:rFonts w:ascii="Arial" w:hAnsi="Arial" w:cs="Arial"/>
          <w:i/>
        </w:rPr>
      </w:pPr>
    </w:p>
    <w:p w:rsidR="000D06D2" w:rsidRDefault="000D06D2" w:rsidP="00B95F40">
      <w:pPr>
        <w:numPr>
          <w:ilvl w:val="0"/>
          <w:numId w:val="2"/>
        </w:numPr>
        <w:rPr>
          <w:rFonts w:ascii="Arial" w:hAnsi="Arial" w:cs="Arial"/>
          <w:b/>
          <w:i/>
        </w:rPr>
      </w:pPr>
    </w:p>
    <w:p w:rsidR="000D06D2" w:rsidRPr="008E3431" w:rsidRDefault="000D06D2" w:rsidP="008E3431">
      <w:pPr>
        <w:ind w:left="360"/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I. Önceleri çok çabuk yoruluyor ve nefes nefese kalıyordu.</w:t>
      </w:r>
    </w:p>
    <w:p w:rsidR="000D06D2" w:rsidRPr="008E3431" w:rsidRDefault="000D06D2" w:rsidP="00B95F40">
      <w:pPr>
        <w:ind w:firstLine="708"/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II. Sonra sık sık sesi kısıldı ve zamanla sesi kalınlaştı.</w:t>
      </w:r>
    </w:p>
    <w:p w:rsidR="000D06D2" w:rsidRPr="008E3431" w:rsidRDefault="000D06D2" w:rsidP="00B95F40">
      <w:pPr>
        <w:ind w:firstLine="708"/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III. Yıllar sonra kötü kötü öksürmeye başladı.</w:t>
      </w:r>
    </w:p>
    <w:p w:rsidR="000D06D2" w:rsidRPr="008E3431" w:rsidRDefault="000D06D2" w:rsidP="00B95F40">
      <w:pPr>
        <w:ind w:firstLine="708"/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b/>
          <w:i/>
        </w:rPr>
        <w:t>IV. Doktora gittiğinde akciğerlerinde kanserin başladığını öğrendi.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    Mehmet Amcanın başına gelen bu olayların </w:t>
      </w:r>
      <w:r w:rsidRPr="008E3431">
        <w:rPr>
          <w:rFonts w:ascii="Arial" w:hAnsi="Arial" w:cs="Arial"/>
          <w:b/>
          <w:i/>
          <w:u w:val="single"/>
        </w:rPr>
        <w:t xml:space="preserve">sebebi </w:t>
      </w:r>
      <w:r w:rsidRPr="008E3431">
        <w:rPr>
          <w:rFonts w:ascii="Arial" w:hAnsi="Arial" w:cs="Arial"/>
          <w:i/>
        </w:rPr>
        <w:t>ne olabilir?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        a)</w:t>
      </w:r>
      <w:r w:rsidRPr="008E3431">
        <w:rPr>
          <w:rFonts w:ascii="Arial" w:hAnsi="Arial" w:cs="Arial"/>
          <w:i/>
        </w:rPr>
        <w:t xml:space="preserve"> İçki içmesi    </w:t>
      </w:r>
      <w:r w:rsidRPr="008E3431">
        <w:rPr>
          <w:rFonts w:ascii="Arial" w:hAnsi="Arial" w:cs="Arial"/>
          <w:b/>
          <w:i/>
        </w:rPr>
        <w:t>b)</w:t>
      </w:r>
      <w:r w:rsidRPr="008E3431">
        <w:rPr>
          <w:rFonts w:ascii="Arial" w:hAnsi="Arial" w:cs="Arial"/>
          <w:i/>
        </w:rPr>
        <w:t xml:space="preserve"> Çevreyi kirletmesi    </w:t>
      </w:r>
      <w:r w:rsidRPr="008E3431">
        <w:rPr>
          <w:rFonts w:ascii="Arial" w:hAnsi="Arial" w:cs="Arial"/>
          <w:b/>
          <w:i/>
        </w:rPr>
        <w:t>c)</w:t>
      </w:r>
      <w:r w:rsidRPr="008E3431">
        <w:rPr>
          <w:rFonts w:ascii="Arial" w:hAnsi="Arial" w:cs="Arial"/>
          <w:i/>
        </w:rPr>
        <w:t xml:space="preserve"> Tutumlu olmaması   </w:t>
      </w:r>
      <w:r w:rsidRPr="008E3431">
        <w:rPr>
          <w:rFonts w:ascii="Arial" w:hAnsi="Arial" w:cs="Arial"/>
          <w:b/>
          <w:i/>
        </w:rPr>
        <w:t>d)</w:t>
      </w:r>
      <w:r w:rsidRPr="008E3431">
        <w:rPr>
          <w:rFonts w:ascii="Arial" w:hAnsi="Arial" w:cs="Arial"/>
          <w:i/>
        </w:rPr>
        <w:t xml:space="preserve"> Sigara içmesi 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pStyle w:val="ListParagraph"/>
        <w:numPr>
          <w:ilvl w:val="0"/>
          <w:numId w:val="8"/>
        </w:num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Doğal afetlerde kurtarma faaliyeti yapan sivil toplum örgütü aşağıdakilerden hangisidir? 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AKUT                         b) TEMA                   c) LÖSEV                        d) AÇEV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  <w:u w:val="single"/>
        </w:rPr>
      </w:pPr>
      <w:r w:rsidRPr="008E3431">
        <w:rPr>
          <w:rFonts w:ascii="Arial" w:hAnsi="Arial" w:cs="Arial"/>
          <w:b/>
          <w:i/>
        </w:rPr>
        <w:t xml:space="preserve">8- </w:t>
      </w:r>
      <w:r w:rsidRPr="008E3431">
        <w:rPr>
          <w:rFonts w:ascii="Arial" w:hAnsi="Arial" w:cs="Arial"/>
          <w:i/>
        </w:rPr>
        <w:t xml:space="preserve"> Aşağıdakilerden hangisi resmi bir kurum </w:t>
      </w:r>
      <w:r w:rsidRPr="008E3431">
        <w:rPr>
          <w:rFonts w:ascii="Arial" w:hAnsi="Arial" w:cs="Arial"/>
          <w:i/>
          <w:u w:val="single"/>
        </w:rPr>
        <w:t>değildir?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a) Türk Silahlı Kuvvetleri                                    b) Milli Eğitim Müdürlüğü  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c) Türk Kalp Vakfı                                              d) Türkiye Karayolları Müdürlüğü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>9-</w:t>
      </w:r>
      <w:r w:rsidRPr="008E3431">
        <w:rPr>
          <w:rFonts w:ascii="Arial" w:hAnsi="Arial" w:cs="Arial"/>
          <w:i/>
        </w:rPr>
        <w:t xml:space="preserve"> Aşağıdakilerden hangisi en önce üyesi olduğu bir gruptur?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Aile                           b) Basketbol takımı                   c) Ders çalışma grubu             d) Oyun grubu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  <w:r w:rsidRPr="008E3431">
        <w:rPr>
          <w:rFonts w:ascii="Arial" w:hAnsi="Arial" w:cs="Arial"/>
          <w:i/>
        </w:rPr>
        <w:t xml:space="preserve">     </w:t>
      </w:r>
      <w:r w:rsidRPr="008E3431">
        <w:rPr>
          <w:rFonts w:ascii="Arial" w:hAnsi="Arial" w:cs="Arial"/>
          <w:b/>
          <w:i/>
        </w:rPr>
        <w:t xml:space="preserve"> 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10- </w:t>
      </w:r>
      <w:r w:rsidRPr="008E3431">
        <w:rPr>
          <w:rFonts w:ascii="Arial" w:hAnsi="Arial" w:cs="Arial"/>
          <w:i/>
        </w:rPr>
        <w:t>Aşağıdaki kurumlardan hangisi insanların sağlıklı bir yaşam sürmesi için kurulmuştur?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Okullar                b) Sağlık ocakları                      c) Belediyeler                    d) Kaymakamlıklar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11.) </w:t>
      </w:r>
      <w:r w:rsidRPr="008E3431">
        <w:rPr>
          <w:rFonts w:ascii="Arial" w:hAnsi="Arial" w:cs="Arial"/>
          <w:i/>
        </w:rPr>
        <w:t>Aşağıdaki sosyal örgütlerden hangisi içki, sigara ve uyuşturucu gibi zararlı alışkanlıklarla mücadele etmek amacıyla kurulmuştur?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Huzur Evi               b) Kızılay                   c) Yeşilay</w:t>
      </w:r>
      <w:r w:rsidRPr="008E3431">
        <w:rPr>
          <w:rFonts w:ascii="Arial" w:hAnsi="Arial" w:cs="Arial"/>
          <w:b/>
          <w:i/>
        </w:rPr>
        <w:t xml:space="preserve">                           </w:t>
      </w:r>
      <w:r w:rsidRPr="008E3431">
        <w:rPr>
          <w:rFonts w:ascii="Arial" w:hAnsi="Arial" w:cs="Arial"/>
          <w:i/>
        </w:rPr>
        <w:t>d) Çocuk esirgeme Kurumu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>12.)</w:t>
      </w:r>
      <w:r w:rsidRPr="008E3431">
        <w:rPr>
          <w:rFonts w:ascii="Arial" w:hAnsi="Arial" w:cs="Arial"/>
          <w:i/>
        </w:rPr>
        <w:t xml:space="preserve"> Toplumun süreklilik gösteren ihtiyaçlarını karşılamak için oluşturulan gruplara “kurum” denir.Kurumların en belirgin özelliği faaliyetlerinin yasalarla belirlenmiş olması ve süreklilik göstermesidir.</w:t>
      </w:r>
    </w:p>
    <w:p w:rsidR="000D06D2" w:rsidRPr="008E3431" w:rsidRDefault="000D06D2" w:rsidP="00B95F40">
      <w:pPr>
        <w:rPr>
          <w:rFonts w:ascii="Arial" w:hAnsi="Arial" w:cs="Arial"/>
          <w:i/>
          <w:u w:val="single"/>
        </w:rPr>
      </w:pPr>
      <w:r w:rsidRPr="008E3431">
        <w:rPr>
          <w:rFonts w:ascii="Arial" w:hAnsi="Arial" w:cs="Arial"/>
          <w:i/>
        </w:rPr>
        <w:t xml:space="preserve">   Buna göre aşağıdakilerden hangisi bir </w:t>
      </w:r>
      <w:r w:rsidRPr="008E3431">
        <w:rPr>
          <w:rFonts w:ascii="Arial" w:hAnsi="Arial" w:cs="Arial"/>
          <w:i/>
          <w:u w:val="single"/>
        </w:rPr>
        <w:t>kurum olamaz?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Hastane                        b) Postane                 c) Ders çalışma grubu        d) Okul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>13.)</w:t>
      </w:r>
      <w:r w:rsidRPr="008E3431">
        <w:rPr>
          <w:rFonts w:ascii="Arial" w:hAnsi="Arial" w:cs="Arial"/>
          <w:i/>
        </w:rPr>
        <w:t xml:space="preserve"> “Birlikten kuvvet doğar.” atasözü ile anlatılmak istenen nedir?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Yardımlaşma ve dayanışma                                    b) Başkalarına üstünlük sağlama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c) İstediği her şeyi yapabilme                                     d) Yarışmalarda herkesi geçme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>14.)</w:t>
      </w:r>
      <w:r w:rsidRPr="008E3431">
        <w:rPr>
          <w:rFonts w:ascii="Arial" w:hAnsi="Arial" w:cs="Arial"/>
          <w:i/>
        </w:rPr>
        <w:t xml:space="preserve"> Aşağıdakilerden hangisi Kızılay kulübünün faaliyetleri arasında </w:t>
      </w:r>
      <w:r w:rsidRPr="008E3431">
        <w:rPr>
          <w:rFonts w:ascii="Arial" w:hAnsi="Arial" w:cs="Arial"/>
          <w:i/>
          <w:u w:val="single"/>
        </w:rPr>
        <w:t>yer almaz?</w:t>
      </w:r>
      <w:r w:rsidRPr="008E3431">
        <w:rPr>
          <w:rFonts w:ascii="Arial" w:hAnsi="Arial" w:cs="Arial"/>
          <w:i/>
        </w:rPr>
        <w:t xml:space="preserve">           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Fakir öğrencilere yardım eder.                          b) Çevredeki muhtaç insanlara yardım eder.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c) Kızılay’ı tanıtıcı faaliyetlerde bulunur.             d) Okulda yangın ve deprem tatbikatı yaptırır.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>15.)</w:t>
      </w:r>
      <w:r w:rsidRPr="008E3431">
        <w:rPr>
          <w:rFonts w:ascii="Arial" w:hAnsi="Arial" w:cs="Arial"/>
          <w:i/>
        </w:rPr>
        <w:t xml:space="preserve"> Aşağıdaki ifadelerden hangisi </w:t>
      </w:r>
      <w:r w:rsidRPr="008E3431">
        <w:rPr>
          <w:rFonts w:ascii="Arial" w:hAnsi="Arial" w:cs="Arial"/>
          <w:i/>
          <w:u w:val="single"/>
        </w:rPr>
        <w:t>yanlıştır?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Gruplarda iş bölümü vardır.                               b) Kurulan tüm grupların amacı aynıdır.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c) Bazı gruplar kısa süreli, bazıları kalıcıdır.         d) İnsanlar ortak bir amacı gerçekleştirmek için grup kurarlar.</w:t>
      </w:r>
    </w:p>
    <w:p w:rsidR="000D06D2" w:rsidRPr="008E3431" w:rsidRDefault="000D06D2" w:rsidP="00B95F40">
      <w:pPr>
        <w:rPr>
          <w:rFonts w:ascii="Arial" w:hAnsi="Arial" w:cs="Arial"/>
          <w:b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16.) </w:t>
      </w:r>
      <w:r w:rsidRPr="008E3431">
        <w:rPr>
          <w:rFonts w:ascii="Arial" w:hAnsi="Arial" w:cs="Arial"/>
          <w:i/>
        </w:rPr>
        <w:t xml:space="preserve">Aşağıdakilerden hangisi bir sağlık kurumu </w:t>
      </w:r>
      <w:r w:rsidRPr="008E3431">
        <w:rPr>
          <w:rFonts w:ascii="Arial" w:hAnsi="Arial" w:cs="Arial"/>
          <w:i/>
          <w:u w:val="single"/>
        </w:rPr>
        <w:t>değildir?</w:t>
      </w:r>
      <w:r w:rsidRPr="008E3431">
        <w:rPr>
          <w:rFonts w:ascii="Arial" w:hAnsi="Arial" w:cs="Arial"/>
          <w:i/>
        </w:rPr>
        <w:t xml:space="preserve"> 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Meslek Liseleri        b) Dispanser                  c) Sağlık ocağı                      d) Hastane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  <w:u w:val="single"/>
        </w:rPr>
      </w:pPr>
      <w:r w:rsidRPr="008E3431">
        <w:rPr>
          <w:rFonts w:ascii="Arial" w:hAnsi="Arial" w:cs="Arial"/>
          <w:b/>
          <w:i/>
        </w:rPr>
        <w:t>17.)</w:t>
      </w:r>
      <w:r w:rsidRPr="008E3431">
        <w:rPr>
          <w:rFonts w:ascii="Arial" w:hAnsi="Arial" w:cs="Arial"/>
          <w:i/>
        </w:rPr>
        <w:t xml:space="preserve"> Sivil toplum örgütleriyle ilgili aşağıdaki ifadelerden hangisi </w:t>
      </w:r>
      <w:r w:rsidRPr="008E3431">
        <w:rPr>
          <w:rFonts w:ascii="Arial" w:hAnsi="Arial" w:cs="Arial"/>
          <w:i/>
          <w:u w:val="single"/>
        </w:rPr>
        <w:t>yanlıştır?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Sivil toplum örgütleri yardımlaşmayı ve dayanışmayı ön plana çıkarır.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b) Bu örgütler gönüllü insanlar tarafından kurulur.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c) Bu örgütlerde çalışanlar faaliyetleri karşılığında ücret alırlar.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d) Sosyal örgütler faaliyetlerini ilan ve afişlerle halka duyurur.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b/>
          <w:i/>
        </w:rPr>
        <w:t xml:space="preserve">18.) </w:t>
      </w:r>
      <w:r w:rsidRPr="008E3431">
        <w:rPr>
          <w:rFonts w:ascii="Arial" w:hAnsi="Arial" w:cs="Arial"/>
          <w:i/>
        </w:rPr>
        <w:t>Aşağıdakilerden hangisi resmi kurumlarla sivil toplum örgütlerinin ortak özelliğini belirleyen seçenektir?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Devlet tarafından kurulurlar.                                               b) Çalışanlar maaş alırlar.</w:t>
      </w:r>
    </w:p>
    <w:p w:rsidR="000D06D2" w:rsidRPr="008E3431" w:rsidRDefault="000D06D2" w:rsidP="00B95F4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c)Her ikisi de topluma hizmet etmek için çalışırlar                d) İhtiyaçları devlet tarafından karşılanır.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19-Aşağıdakilerden hangisi doğayı koruma amacıyla kurulmuş sivil toplum kuruluşlarından biridir?</w:t>
      </w:r>
    </w:p>
    <w:p w:rsidR="000D06D2" w:rsidRPr="008E3431" w:rsidRDefault="000D06D2" w:rsidP="00B137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85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TEMA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AKUT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C) TEGV</w:t>
      </w:r>
      <w:r w:rsidRPr="008E3431">
        <w:rPr>
          <w:rFonts w:ascii="Arial" w:hAnsi="Arial" w:cs="Arial"/>
          <w:i/>
        </w:rPr>
        <w:tab/>
        <w:t>D) MEHMETCİK VAKFI</w:t>
      </w:r>
      <w:r w:rsidRPr="008E3431">
        <w:rPr>
          <w:rFonts w:ascii="Arial" w:hAnsi="Arial" w:cs="Arial"/>
          <w:i/>
        </w:rPr>
        <w:tab/>
      </w:r>
    </w:p>
    <w:p w:rsidR="000D06D2" w:rsidRPr="008E3431" w:rsidRDefault="000D06D2" w:rsidP="00B137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85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20- Aşağıdakilerden hangileri ormanların yararlarından biri değildir?</w:t>
      </w:r>
    </w:p>
    <w:p w:rsidR="000D06D2" w:rsidRPr="008E3431" w:rsidRDefault="000D06D2" w:rsidP="00B13780">
      <w:pPr>
        <w:rPr>
          <w:rFonts w:ascii="Arial" w:hAnsi="Arial" w:cs="Arial"/>
          <w:i/>
        </w:rPr>
      </w:pP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I- Erozyonu önler    II- Heyelanı önler    III- Sel oluşmasını önler      IV- Depremleri önler </w:t>
      </w:r>
    </w:p>
    <w:p w:rsidR="000D06D2" w:rsidRPr="008E3431" w:rsidRDefault="000D06D2" w:rsidP="00B13780">
      <w:pPr>
        <w:rPr>
          <w:rFonts w:ascii="Arial" w:hAnsi="Arial" w:cs="Arial"/>
          <w:i/>
        </w:rPr>
      </w:pPr>
    </w:p>
    <w:p w:rsidR="000D06D2" w:rsidRPr="008E3431" w:rsidRDefault="000D06D2" w:rsidP="008E3431">
      <w:pPr>
        <w:ind w:firstLine="708"/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I ve II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I,II,III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C) II ve III</w:t>
      </w:r>
      <w:r w:rsidRPr="008E3431">
        <w:rPr>
          <w:rFonts w:ascii="Arial" w:hAnsi="Arial" w:cs="Arial"/>
          <w:i/>
        </w:rPr>
        <w:tab/>
        <w:t>D) I,II,III ve IV</w:t>
      </w: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21- Haritaya baktığımızda Antalya’ nın Türkiye haritasının alt kısmında olduğunu görüyoruz. Antalya Türkiye’nin neresindedir?</w:t>
      </w: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A) Doğusunda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Batısında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 xml:space="preserve">C) Kuzeyinde 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 xml:space="preserve">D) Güneyinde   </w:t>
      </w:r>
    </w:p>
    <w:p w:rsidR="000D06D2" w:rsidRPr="008E3431" w:rsidRDefault="000D06D2" w:rsidP="00B13780">
      <w:pPr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22- Aşağıdaki sivil toplum örgütlerinden hangisi kan bağışı ve afetzedelere yardım konusunda çalışır?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TEMA</w:t>
      </w:r>
      <w:r w:rsidRPr="008E3431">
        <w:rPr>
          <w:rFonts w:ascii="Arial" w:hAnsi="Arial" w:cs="Arial"/>
          <w:i/>
        </w:rPr>
        <w:tab/>
        <w:t>B) Kızılay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C) AÇEV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Yeşilay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23- Aşağıdakilerden hangisi sivil toplum örgütü </w:t>
      </w:r>
      <w:r w:rsidRPr="008E3431">
        <w:rPr>
          <w:rFonts w:ascii="Arial" w:hAnsi="Arial" w:cs="Arial"/>
          <w:b/>
          <w:i/>
          <w:u w:val="single"/>
        </w:rPr>
        <w:t>değildir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Çevre Koruma Vakfı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Emniyet Teşkilatı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C) Sigarayı Bıraktırma Vakfı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Çağdaş Yaşamı Destekleme Vakfı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24- Aşağıdakilerden hangisi </w:t>
      </w:r>
      <w:r w:rsidRPr="008E3431">
        <w:rPr>
          <w:rFonts w:ascii="Arial" w:hAnsi="Arial" w:cs="Arial"/>
          <w:b/>
          <w:i/>
          <w:u w:val="single"/>
        </w:rPr>
        <w:t>resmî kurumdur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Hayvanları Koruma Derneği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Altı Nokta Körler Derneği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C) Adliye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Vosvos Kulübü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25- Aşağıdaki eşleştirmelerden hangisi </w:t>
      </w:r>
      <w:r w:rsidRPr="008E3431">
        <w:rPr>
          <w:rFonts w:ascii="Arial" w:hAnsi="Arial" w:cs="Arial"/>
          <w:b/>
          <w:i/>
          <w:u w:val="single"/>
        </w:rPr>
        <w:t>yanlıştır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sağlık – hastane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ilâç – eczane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 xml:space="preserve">C) güvenlik – polis 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eğitim – mahkeme</w:t>
      </w:r>
    </w:p>
    <w:p w:rsidR="000D06D2" w:rsidRPr="008E3431" w:rsidRDefault="000D06D2" w:rsidP="00B13780">
      <w:pPr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26-Aşağıdakilerden hangisi Tema Vakfı’nın görevlerinden </w:t>
      </w:r>
      <w:r w:rsidRPr="008E3431">
        <w:rPr>
          <w:rFonts w:ascii="Arial" w:hAnsi="Arial" w:cs="Arial"/>
          <w:b/>
          <w:i/>
          <w:u w:val="single"/>
        </w:rPr>
        <w:t>değildir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  <w:sz w:val="22"/>
          <w:szCs w:val="22"/>
        </w:rPr>
      </w:pP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  <w:sz w:val="22"/>
          <w:szCs w:val="22"/>
        </w:rPr>
        <w:t>A) Alkol, sigara ve uyuşturucunun zararlarını anlatmak   B) Erozyonun tehlikeli sonuçlarını halka bildirmek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C) Ormanların korunmasını sağlamak</w:t>
      </w:r>
      <w:r w:rsidRPr="008E3431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 xml:space="preserve">                   </w:t>
      </w:r>
      <w:r w:rsidRPr="008E3431">
        <w:rPr>
          <w:rFonts w:ascii="Arial" w:hAnsi="Arial" w:cs="Arial"/>
          <w:i/>
        </w:rPr>
        <w:t xml:space="preserve"> D) Türkiye’nin çöl olmasını engellemek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27- Aşağıdakilerden hangisi </w:t>
      </w:r>
      <w:r w:rsidRPr="008E3431">
        <w:rPr>
          <w:rFonts w:ascii="Arial" w:hAnsi="Arial" w:cs="Arial"/>
          <w:b/>
          <w:i/>
          <w:u w:val="single"/>
        </w:rPr>
        <w:t>yanlıştır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Ailede demokrasi olmalıdır.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Ailede herkes her istediğini özgürce yapabilmelidir.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 C) Aile bireyleri arasında sorumluluk olmalıdır.</w:t>
      </w:r>
      <w:r w:rsidRPr="008E3431">
        <w:rPr>
          <w:rFonts w:ascii="Arial" w:hAnsi="Arial" w:cs="Arial"/>
          <w:i/>
        </w:rPr>
        <w:tab/>
        <w:t>D) Ailede dayanışma olmalıdır.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28-Aşağıdakilerden hangisi Kızılay’ın gelir kaynaklarından </w:t>
      </w:r>
      <w:r w:rsidRPr="008E3431">
        <w:rPr>
          <w:rFonts w:ascii="Arial" w:hAnsi="Arial" w:cs="Arial"/>
          <w:b/>
          <w:i/>
          <w:u w:val="single"/>
        </w:rPr>
        <w:t>değildir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Yardım ettiği kişilerden aldığı ücretler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Sattığı pul ve rozetler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C) Vatandaşların yaptığı bağışlar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C) Kurban derileri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29- Aşağıdaki atasözlerinden hangisi dayanışma ve yardımlaşma ile ilgili </w:t>
      </w:r>
      <w:r w:rsidRPr="008E3431">
        <w:rPr>
          <w:rFonts w:ascii="Arial" w:hAnsi="Arial" w:cs="Arial"/>
          <w:b/>
          <w:i/>
          <w:u w:val="single"/>
        </w:rPr>
        <w:t>değildir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 xml:space="preserve">A) Bir elin nesi var iki elin sesi var. 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Komşu komşunun külüne muhtaçtır.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C) Birlikten kuvvet doğar.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Görünen köy kılavuz istemez.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30-. Hangi sivil toplum örgütü “</w:t>
      </w:r>
      <w:r w:rsidRPr="008E3431">
        <w:rPr>
          <w:rFonts w:ascii="Arial" w:hAnsi="Arial" w:cs="Arial"/>
          <w:b/>
          <w:i/>
        </w:rPr>
        <w:t>deprem sonrası canlıları enkazdan kurtarma ve ilk yardım faaliyetleri</w:t>
      </w:r>
      <w:r w:rsidRPr="008E3431">
        <w:rPr>
          <w:rFonts w:ascii="Arial" w:hAnsi="Arial" w:cs="Arial"/>
          <w:i/>
        </w:rPr>
        <w:t>” yapar?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TEMA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ÇEKÜL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C) AÇEV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AKUT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31- Aşağıdaki kurumlardan hangisine siz katılarak sosyal ve eğitsel bir etkinlik yapabilirsiniz?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Kızılay Kulübü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 xml:space="preserve">   B) Emniyet Teşkilatı</w:t>
      </w:r>
      <w:r w:rsidRPr="008E3431">
        <w:rPr>
          <w:rFonts w:ascii="Arial" w:hAnsi="Arial" w:cs="Arial"/>
          <w:i/>
        </w:rPr>
        <w:tab/>
        <w:t>C) İtfaiye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Nüfus Müdürlüğü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>32-. Aşağıdakilerden hangisi Türk Ulusunun dayanışmasına en güzel örnektir?</w:t>
      </w:r>
      <w:r w:rsidRPr="008E3431">
        <w:rPr>
          <w:rFonts w:ascii="Arial" w:hAnsi="Arial" w:cs="Arial"/>
          <w:i/>
        </w:rPr>
        <w:tab/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 A) Yeni yollar yapılması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Millî Mücadele’nin kazanılması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C) Kızılay’ın kurulması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D) Fakirlere sadaka vermeleri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33- Aşağıdakilerden hangisi </w:t>
      </w:r>
      <w:r w:rsidRPr="008E3431">
        <w:rPr>
          <w:rFonts w:ascii="Arial" w:hAnsi="Arial" w:cs="Arial"/>
          <w:b/>
          <w:i/>
          <w:u w:val="single"/>
        </w:rPr>
        <w:t>yanlıştır</w:t>
      </w:r>
      <w:r w:rsidRPr="008E3431">
        <w:rPr>
          <w:rFonts w:ascii="Arial" w:hAnsi="Arial" w:cs="Arial"/>
          <w:i/>
        </w:rPr>
        <w:t>?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ab/>
        <w:t>A) Ailede demokrasi olmalıdır.</w:t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</w:r>
      <w:r w:rsidRPr="008E3431">
        <w:rPr>
          <w:rFonts w:ascii="Arial" w:hAnsi="Arial" w:cs="Arial"/>
          <w:i/>
        </w:rPr>
        <w:tab/>
        <w:t>B) Ailede herkes her istediğini özgürce yapabilmelidir.</w:t>
      </w:r>
    </w:p>
    <w:p w:rsidR="000D06D2" w:rsidRPr="008E3431" w:rsidRDefault="000D06D2" w:rsidP="008E3431">
      <w:pPr>
        <w:tabs>
          <w:tab w:val="left" w:pos="180"/>
          <w:tab w:val="left" w:pos="1980"/>
        </w:tabs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 C) Aile bireyleri arasında sorumluluk olmalıdır.</w:t>
      </w:r>
      <w:r w:rsidRPr="008E3431">
        <w:rPr>
          <w:rFonts w:ascii="Arial" w:hAnsi="Arial" w:cs="Arial"/>
          <w:i/>
        </w:rPr>
        <w:tab/>
        <w:t>D) Ailede dayanışma olmalıdır.</w:t>
      </w:r>
    </w:p>
    <w:p w:rsidR="000D06D2" w:rsidRPr="008E3431" w:rsidRDefault="000D06D2" w:rsidP="00B13780">
      <w:pPr>
        <w:tabs>
          <w:tab w:val="left" w:pos="180"/>
          <w:tab w:val="left" w:pos="1980"/>
        </w:tabs>
        <w:rPr>
          <w:rFonts w:ascii="Arial" w:hAnsi="Arial" w:cs="Arial"/>
          <w:i/>
        </w:rPr>
      </w:pPr>
    </w:p>
    <w:p w:rsidR="000D06D2" w:rsidRPr="008E3431" w:rsidRDefault="000D06D2" w:rsidP="00B13780">
      <w:pPr>
        <w:rPr>
          <w:rFonts w:ascii="Arial" w:hAnsi="Arial" w:cs="Arial"/>
          <w:i/>
        </w:rPr>
      </w:pPr>
      <w:r w:rsidRPr="008E3431">
        <w:rPr>
          <w:rFonts w:ascii="Arial" w:hAnsi="Arial" w:cs="Arial"/>
          <w:i/>
        </w:rPr>
        <w:t xml:space="preserve">      </w:t>
      </w:r>
    </w:p>
    <w:p w:rsidR="000D06D2" w:rsidRPr="008E3431" w:rsidRDefault="000D06D2" w:rsidP="00B95F40">
      <w:pPr>
        <w:rPr>
          <w:rFonts w:ascii="Arial" w:hAnsi="Arial" w:cs="Arial"/>
          <w:i/>
        </w:rPr>
      </w:pPr>
    </w:p>
    <w:sectPr w:rsidR="000D06D2" w:rsidRPr="008E3431" w:rsidSect="001700C2">
      <w:pgSz w:w="11906" w:h="16838"/>
      <w:pgMar w:top="340" w:right="284" w:bottom="28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F61E2"/>
    <w:multiLevelType w:val="hybridMultilevel"/>
    <w:tmpl w:val="DF28835C"/>
    <w:lvl w:ilvl="0" w:tplc="38EE6F3C">
      <w:start w:val="1"/>
      <w:numFmt w:val="decimal"/>
      <w:lvlText w:val="%1.)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33B26D12"/>
    <w:multiLevelType w:val="hybridMultilevel"/>
    <w:tmpl w:val="0FCA2A4E"/>
    <w:lvl w:ilvl="0" w:tplc="77BA8E5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61998"/>
    <w:multiLevelType w:val="hybridMultilevel"/>
    <w:tmpl w:val="2A600778"/>
    <w:lvl w:ilvl="0" w:tplc="FE209CA6">
      <w:start w:val="1"/>
      <w:numFmt w:val="decimal"/>
      <w:lvlText w:val="%1)"/>
      <w:lvlJc w:val="left"/>
      <w:pPr>
        <w:tabs>
          <w:tab w:val="num" w:pos="465"/>
        </w:tabs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  <w:rPr>
        <w:rFonts w:cs="Times New Roman"/>
      </w:rPr>
    </w:lvl>
  </w:abstractNum>
  <w:abstractNum w:abstractNumId="3">
    <w:nsid w:val="3C512AF5"/>
    <w:multiLevelType w:val="hybridMultilevel"/>
    <w:tmpl w:val="51269AFC"/>
    <w:lvl w:ilvl="0" w:tplc="041F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42034089"/>
    <w:multiLevelType w:val="hybridMultilevel"/>
    <w:tmpl w:val="2C9A7DB0"/>
    <w:lvl w:ilvl="0" w:tplc="D4C053FA">
      <w:start w:val="7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563D294C"/>
    <w:multiLevelType w:val="hybridMultilevel"/>
    <w:tmpl w:val="6610E42A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C8F818">
      <w:start w:val="1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556A67A">
      <w:start w:val="20"/>
      <w:numFmt w:val="none"/>
      <w:lvlText w:val="6"/>
      <w:lvlJc w:val="left"/>
      <w:pPr>
        <w:tabs>
          <w:tab w:val="num" w:pos="3118"/>
        </w:tabs>
        <w:ind w:left="3118" w:hanging="598"/>
      </w:pPr>
      <w:rPr>
        <w:rFonts w:cs="Times New Roman"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A4533B2"/>
    <w:multiLevelType w:val="hybridMultilevel"/>
    <w:tmpl w:val="003AFB4C"/>
    <w:lvl w:ilvl="0" w:tplc="83F24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1D046F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286462A"/>
    <w:multiLevelType w:val="hybridMultilevel"/>
    <w:tmpl w:val="4B8237E0"/>
    <w:lvl w:ilvl="0" w:tplc="01E2B5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0C2"/>
    <w:rsid w:val="000D06D2"/>
    <w:rsid w:val="001700C2"/>
    <w:rsid w:val="00474F74"/>
    <w:rsid w:val="0065565D"/>
    <w:rsid w:val="0069063D"/>
    <w:rsid w:val="00783257"/>
    <w:rsid w:val="008E3431"/>
    <w:rsid w:val="009A7A67"/>
    <w:rsid w:val="00B13780"/>
    <w:rsid w:val="00B95F40"/>
    <w:rsid w:val="00C705B3"/>
    <w:rsid w:val="00D40F71"/>
    <w:rsid w:val="00E16526"/>
    <w:rsid w:val="00EC3683"/>
    <w:rsid w:val="00F8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0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00C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95F4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A7A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5</Pages>
  <Words>1841</Words>
  <Characters>10494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HB</dc:creator>
  <cp:keywords>www.sorubak.com</cp:keywords>
  <dc:description>www.sorubak.com</dc:description>
  <cp:lastModifiedBy>edanur</cp:lastModifiedBy>
  <cp:revision>2</cp:revision>
  <dcterms:created xsi:type="dcterms:W3CDTF">2013-04-15T17:17:00Z</dcterms:created>
  <dcterms:modified xsi:type="dcterms:W3CDTF">2014-04-20T10:10:00Z</dcterms:modified>
  <cp:category>www.sorubak.com</cp:category>
</cp:coreProperties>
</file>