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4" w:tblpY="-525"/>
        <w:tblW w:w="10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6549"/>
        <w:gridCol w:w="3665"/>
      </w:tblGrid>
      <w:tr w:rsidR="00143B48" w:rsidRPr="002728DA" w:rsidTr="002728DA">
        <w:trPr>
          <w:trHeight w:val="837"/>
        </w:trPr>
        <w:tc>
          <w:tcPr>
            <w:tcW w:w="10214" w:type="dxa"/>
            <w:gridSpan w:val="2"/>
          </w:tcPr>
          <w:p w:rsidR="00143B48" w:rsidRPr="002728DA" w:rsidRDefault="00143B48" w:rsidP="002728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.4pt;margin-top:2.7pt;width:37.5pt;height:42.75pt;z-index:251649024;visibility:visible">
                  <v:imagedata r:id="rId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27" type="#_x0000_t75" style="position:absolute;left:0;text-align:left;margin-left:457.15pt;margin-top:2.7pt;width:37.5pt;height:42.75pt;z-index:251641856;visibility:visible">
                  <v:imagedata r:id="rId7" o:title=""/>
                  <w10:wrap type="square"/>
                </v:shape>
              </w:pict>
            </w:r>
            <w:r w:rsidRPr="002728DA">
              <w:rPr>
                <w:rFonts w:ascii="Comic Sans MS" w:hAnsi="Comic Sans MS"/>
                <w:sz w:val="20"/>
              </w:rPr>
              <w:t xml:space="preserve">            </w:t>
            </w:r>
            <w:r>
              <w:rPr>
                <w:rFonts w:ascii="Comic Sans MS" w:hAnsi="Comic Sans MS"/>
                <w:b/>
                <w:sz w:val="20"/>
              </w:rPr>
              <w:t>2013-2014</w:t>
            </w:r>
            <w:r w:rsidRPr="002728DA">
              <w:rPr>
                <w:rFonts w:ascii="Comic Sans MS" w:hAnsi="Comic Sans MS"/>
                <w:b/>
                <w:sz w:val="20"/>
              </w:rPr>
              <w:t xml:space="preserve"> EĞİTİM ÖĞRETİM YILI DENİZKÖY İLKOKULU 4-A SINIFI</w:t>
            </w:r>
          </w:p>
          <w:p w:rsidR="00143B48" w:rsidRPr="002728DA" w:rsidRDefault="00143B48" w:rsidP="002728DA">
            <w:pPr>
              <w:spacing w:after="0" w:line="240" w:lineRule="auto"/>
              <w:jc w:val="center"/>
              <w:rPr>
                <w:rFonts w:ascii="Comic Sans MS" w:hAnsi="Comic Sans MS"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 xml:space="preserve">            SOSYAL BİLGİLER DERSİ 2.DÖNEM 1.YAZILI SINAVI</w:t>
            </w:r>
          </w:p>
        </w:tc>
      </w:tr>
      <w:tr w:rsidR="00143B48" w:rsidRPr="002728DA" w:rsidTr="002728DA">
        <w:trPr>
          <w:trHeight w:val="420"/>
        </w:trPr>
        <w:tc>
          <w:tcPr>
            <w:tcW w:w="6549" w:type="dxa"/>
          </w:tcPr>
          <w:p w:rsidR="00143B48" w:rsidRPr="002728DA" w:rsidRDefault="00143B48" w:rsidP="002728DA">
            <w:pPr>
              <w:spacing w:after="0" w:line="240" w:lineRule="auto"/>
            </w:pPr>
            <w:r w:rsidRPr="002728DA">
              <w:t>ADI-SOYADI:</w:t>
            </w:r>
          </w:p>
        </w:tc>
        <w:tc>
          <w:tcPr>
            <w:tcW w:w="3665" w:type="dxa"/>
          </w:tcPr>
          <w:p w:rsidR="00143B48" w:rsidRPr="002728DA" w:rsidRDefault="00143B48" w:rsidP="002728DA">
            <w:pPr>
              <w:spacing w:after="0" w:line="240" w:lineRule="auto"/>
            </w:pPr>
            <w:r>
              <w:t>TARİH: 20/03/2014</w:t>
            </w:r>
          </w:p>
        </w:tc>
      </w:tr>
      <w:tr w:rsidR="00143B48" w:rsidRPr="002728DA" w:rsidTr="002728DA">
        <w:trPr>
          <w:trHeight w:val="321"/>
        </w:trPr>
        <w:tc>
          <w:tcPr>
            <w:tcW w:w="6549" w:type="dxa"/>
          </w:tcPr>
          <w:p w:rsidR="00143B48" w:rsidRPr="002728DA" w:rsidRDefault="00143B48" w:rsidP="002728DA">
            <w:pPr>
              <w:spacing w:after="0" w:line="240" w:lineRule="auto"/>
            </w:pPr>
            <w:r w:rsidRPr="002728DA">
              <w:t>NUMARASI:</w:t>
            </w:r>
          </w:p>
        </w:tc>
        <w:tc>
          <w:tcPr>
            <w:tcW w:w="3665" w:type="dxa"/>
          </w:tcPr>
          <w:p w:rsidR="00143B48" w:rsidRPr="002728DA" w:rsidRDefault="00143B48" w:rsidP="002728DA">
            <w:pPr>
              <w:spacing w:after="0" w:line="240" w:lineRule="auto"/>
            </w:pPr>
            <w:r w:rsidRPr="002728DA">
              <w:t>PUANI:</w:t>
            </w:r>
          </w:p>
        </w:tc>
      </w:tr>
    </w:tbl>
    <w:p w:rsidR="00143B48" w:rsidRPr="00250766" w:rsidRDefault="00143B48" w:rsidP="002901C7">
      <w:pPr>
        <w:spacing w:after="0" w:line="240" w:lineRule="auto"/>
        <w:rPr>
          <w:rFonts w:ascii="Comic Sans MS" w:hAnsi="Comic Sans MS" w:cs="Tahoma"/>
          <w:sz w:val="10"/>
          <w:szCs w:val="12"/>
        </w:rPr>
        <w:sectPr w:rsidR="00143B48" w:rsidRPr="00250766" w:rsidSect="003C2A43">
          <w:type w:val="continuous"/>
          <w:pgSz w:w="11906" w:h="16838"/>
          <w:pgMar w:top="1417" w:right="1417" w:bottom="0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w:pict>
          <v:shape id="Resim 4" o:spid="_x0000_s1028" type="#_x0000_t75" style="position:absolute;margin-left:-32.6pt;margin-top:64.15pt;width:71.25pt;height:48pt;z-index:251642880;visibility:visible;mso-position-horizontal-relative:text;mso-position-vertical-relative:text">
            <v:imagedata r:id="rId8" o:title=""/>
            <w10:wrap type="square"/>
          </v:shape>
        </w:pict>
      </w:r>
    </w:p>
    <w:p w:rsidR="00143B48" w:rsidRDefault="00143B48" w:rsidP="00F01FF0">
      <w:pPr>
        <w:rPr>
          <w:i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.5pt;margin-top:7.95pt;width:228.75pt;height:28.5pt;z-index:251643904" adj="-3914,6935">
            <v:textbox>
              <w:txbxContent>
                <w:p w:rsidR="00143B48" w:rsidRPr="007309A1" w:rsidRDefault="00143B48" w:rsidP="007309A1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7309A1">
                    <w:rPr>
                      <w:rFonts w:ascii="Comic Sans MS" w:hAnsi="Comic Sans MS"/>
                      <w:b/>
                      <w:sz w:val="32"/>
                    </w:rPr>
                    <w:t>DOĞRU MU? YANLIŞ MI?</w:t>
                  </w:r>
                </w:p>
              </w:txbxContent>
            </v:textbox>
          </v:shape>
        </w:pict>
      </w:r>
    </w:p>
    <w:p w:rsidR="00143B48" w:rsidRDefault="00143B48" w:rsidP="007309A1">
      <w:pPr>
        <w:rPr>
          <w:i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69.25pt;margin-top:26.1pt;width:435.75pt;height:19.5pt;z-index:251648000">
            <v:textbox>
              <w:txbxContent>
                <w:p w:rsidR="00143B48" w:rsidRPr="00D91243" w:rsidRDefault="00143B48" w:rsidP="00D9124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Aşağıdaki bilgilerden doğru olanın  yanına (</w:t>
                  </w:r>
                  <w:r w:rsidRPr="00D912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), yanlış olanın  yanına (</w:t>
                  </w:r>
                  <w:r w:rsidRPr="00D912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</w:t>
                  </w: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) yazınız.</w:t>
                  </w:r>
                  <w:r w:rsidRPr="0021528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(  10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p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uan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)</w:t>
                  </w:r>
                </w:p>
                <w:p w:rsidR="00143B48" w:rsidRDefault="00143B48" w:rsidP="00D91243"/>
              </w:txbxContent>
            </v:textbox>
          </v:shape>
        </w:pict>
      </w:r>
    </w:p>
    <w:p w:rsidR="00143B48" w:rsidRDefault="00143B48" w:rsidP="00D74A41">
      <w:pPr>
        <w:spacing w:after="0" w:line="240" w:lineRule="auto"/>
        <w:rPr>
          <w:i/>
          <w:sz w:val="24"/>
          <w:szCs w:val="24"/>
        </w:rPr>
      </w:pPr>
    </w:p>
    <w:p w:rsidR="00143B48" w:rsidRDefault="00143B48" w:rsidP="0091570B">
      <w:pPr>
        <w:spacing w:after="0" w:line="240" w:lineRule="auto"/>
        <w:rPr>
          <w:rFonts w:ascii="Comic Sans MS" w:hAnsi="Comic Sans MS"/>
        </w:rPr>
      </w:pPr>
    </w:p>
    <w:p w:rsidR="00143B48" w:rsidRPr="0091570B" w:rsidRDefault="00143B48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color w:val="000000"/>
          <w:sz w:val="20"/>
        </w:rPr>
        <w:t>1.</w:t>
      </w:r>
      <w:r>
        <w:rPr>
          <w:rFonts w:ascii="Comic Sans MS" w:hAnsi="Comic Sans MS"/>
          <w:color w:val="000000"/>
          <w:sz w:val="20"/>
        </w:rPr>
        <w:t xml:space="preserve">  (    </w:t>
      </w:r>
      <w:r w:rsidRPr="0091570B">
        <w:rPr>
          <w:rFonts w:ascii="Comic Sans MS" w:hAnsi="Comic Sans MS"/>
          <w:color w:val="000000"/>
          <w:sz w:val="20"/>
        </w:rPr>
        <w:t>)İnsanların ihtiyaçlarına uygun araç ve gereçlerin yapılması ya da bunun için gerekli bilgilere teknoloji denir.</w:t>
      </w:r>
    </w:p>
    <w:p w:rsidR="00143B48" w:rsidRPr="0091570B" w:rsidRDefault="00143B48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color w:val="000000"/>
          <w:sz w:val="20"/>
        </w:rPr>
        <w:t xml:space="preserve">2. </w:t>
      </w:r>
      <w:r>
        <w:rPr>
          <w:rFonts w:ascii="Comic Sans MS" w:hAnsi="Comic Sans MS"/>
          <w:color w:val="000000"/>
          <w:sz w:val="20"/>
        </w:rPr>
        <w:t xml:space="preserve">  </w:t>
      </w:r>
      <w:r w:rsidRPr="0091570B">
        <w:rPr>
          <w:rFonts w:ascii="Comic Sans MS" w:hAnsi="Comic Sans MS"/>
          <w:color w:val="000000"/>
          <w:sz w:val="20"/>
        </w:rPr>
        <w:t>(      )Ay takvimlerine göre bir yıl 365 gündür.</w:t>
      </w:r>
    </w:p>
    <w:p w:rsidR="00143B48" w:rsidRPr="0091570B" w:rsidRDefault="00143B48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color w:val="000000"/>
          <w:sz w:val="20"/>
        </w:rPr>
        <w:t xml:space="preserve">3. </w:t>
      </w:r>
      <w:r>
        <w:rPr>
          <w:rFonts w:ascii="Comic Sans MS" w:hAnsi="Comic Sans MS"/>
          <w:color w:val="000000"/>
          <w:sz w:val="20"/>
        </w:rPr>
        <w:t xml:space="preserve">  </w:t>
      </w:r>
      <w:r w:rsidRPr="0091570B">
        <w:rPr>
          <w:rFonts w:ascii="Comic Sans MS" w:hAnsi="Comic Sans MS"/>
          <w:color w:val="000000"/>
          <w:sz w:val="20"/>
        </w:rPr>
        <w:t>(      )Teknolojik ürünleri yanlış kullanmak insan sağlığı için tehlikelidir.</w:t>
      </w:r>
    </w:p>
    <w:p w:rsidR="00143B48" w:rsidRPr="0091570B" w:rsidRDefault="00143B48" w:rsidP="00A93EB3">
      <w:pPr>
        <w:spacing w:before="120"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 xml:space="preserve">4. </w:t>
      </w:r>
      <w:r>
        <w:rPr>
          <w:rFonts w:ascii="Comic Sans MS" w:hAnsi="Comic Sans MS"/>
          <w:sz w:val="20"/>
        </w:rPr>
        <w:t xml:space="preserve">  (      </w:t>
      </w:r>
      <w:r w:rsidRPr="0091570B">
        <w:rPr>
          <w:rFonts w:ascii="Comic Sans MS" w:hAnsi="Comic Sans MS"/>
          <w:sz w:val="20"/>
        </w:rPr>
        <w:t>) İnsanlar için beslenme, barınma ve giyinme gibi ihtiyaçlar temel ihtiyaçlardır.</w:t>
      </w:r>
      <w:r w:rsidRPr="0091570B">
        <w:rPr>
          <w:rFonts w:ascii="Comic Sans MS" w:hAnsi="Comic Sans MS"/>
          <w:sz w:val="20"/>
        </w:rPr>
        <w:br/>
        <w:t xml:space="preserve"> 5. 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( 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    ) Ailemizin gelir ve giderlerini gösterdiğimiz çizelgeye aile bütçesi denir.</w:t>
      </w:r>
    </w:p>
    <w:p w:rsidR="00143B48" w:rsidRPr="0091570B" w:rsidRDefault="00143B48" w:rsidP="0091570B">
      <w:pPr>
        <w:spacing w:after="120" w:line="240" w:lineRule="auto"/>
        <w:ind w:right="-567"/>
        <w:rPr>
          <w:rFonts w:ascii="Comic Sans MS" w:hAnsi="Comic Sans MS"/>
          <w:color w:val="000000"/>
          <w:sz w:val="20"/>
        </w:rPr>
      </w:pPr>
      <w:r w:rsidRPr="0091570B">
        <w:rPr>
          <w:rFonts w:ascii="Comic Sans MS" w:hAnsi="Comic Sans MS"/>
          <w:sz w:val="20"/>
        </w:rPr>
        <w:t xml:space="preserve">6. </w:t>
      </w:r>
      <w:r>
        <w:rPr>
          <w:rFonts w:ascii="Comic Sans MS" w:hAnsi="Comic Sans MS"/>
          <w:sz w:val="20"/>
        </w:rPr>
        <w:t xml:space="preserve"> (    </w:t>
      </w:r>
      <w:r w:rsidRPr="0091570B">
        <w:rPr>
          <w:rFonts w:ascii="Comic Sans MS" w:hAnsi="Comic Sans MS"/>
          <w:sz w:val="20"/>
        </w:rPr>
        <w:t xml:space="preserve">  ) </w:t>
      </w:r>
      <w:r w:rsidRPr="0091570B">
        <w:rPr>
          <w:rFonts w:ascii="Comic Sans MS" w:hAnsi="Comic Sans MS"/>
          <w:color w:val="000000"/>
          <w:sz w:val="20"/>
        </w:rPr>
        <w:t>Miladi takvimin başlangıcı olarak Hz. İsa‘ nın doğumu kabul edilmiştir.</w:t>
      </w:r>
    </w:p>
    <w:p w:rsidR="00143B48" w:rsidRPr="0091570B" w:rsidRDefault="00143B48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 xml:space="preserve">7. 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(       ) </w:t>
      </w:r>
      <w:r w:rsidRPr="0091570B">
        <w:rPr>
          <w:rFonts w:ascii="Comic Sans MS" w:hAnsi="Comic Sans MS"/>
          <w:color w:val="000000"/>
          <w:sz w:val="20"/>
        </w:rPr>
        <w:t>Deprem en fazla can kaybına neden olan doğal afettir.</w:t>
      </w:r>
      <w:r w:rsidRPr="0091570B">
        <w:rPr>
          <w:rFonts w:ascii="Comic Sans MS" w:hAnsi="Comic Sans MS"/>
          <w:sz w:val="20"/>
        </w:rPr>
        <w:t xml:space="preserve">             </w:t>
      </w:r>
    </w:p>
    <w:p w:rsidR="00143B48" w:rsidRPr="0091570B" w:rsidRDefault="00143B48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color w:val="000000"/>
          <w:sz w:val="20"/>
        </w:rPr>
        <w:t xml:space="preserve">8. </w:t>
      </w:r>
      <w:r>
        <w:rPr>
          <w:rFonts w:ascii="Comic Sans MS" w:hAnsi="Comic Sans MS"/>
          <w:color w:val="000000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>(       ) Stetoskop sağlık alanında kullanılır.</w:t>
      </w:r>
    </w:p>
    <w:p w:rsidR="00143B48" w:rsidRDefault="00143B48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>9.</w:t>
      </w:r>
      <w:r>
        <w:rPr>
          <w:rFonts w:ascii="Comic Sans MS" w:hAnsi="Comic Sans MS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 (</w:t>
      </w:r>
      <w:r w:rsidRPr="0091570B">
        <w:rPr>
          <w:rFonts w:ascii="Comic Sans MS" w:hAnsi="Comic Sans MS"/>
          <w:b/>
          <w:color w:val="FF0000"/>
          <w:sz w:val="20"/>
        </w:rPr>
        <w:t xml:space="preserve"> </w:t>
      </w:r>
      <w:r w:rsidRPr="0091570B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</w:t>
      </w:r>
      <w:r w:rsidRPr="0091570B">
        <w:rPr>
          <w:rFonts w:ascii="Comic Sans MS" w:hAnsi="Comic Sans MS"/>
          <w:sz w:val="20"/>
        </w:rPr>
        <w:t xml:space="preserve">  ) </w:t>
      </w:r>
      <w:r w:rsidRPr="00EB4884">
        <w:rPr>
          <w:rFonts w:ascii="Comic Sans MS" w:hAnsi="Comic Sans MS" w:cs="Tahoma"/>
        </w:rPr>
        <w:t>Güneş saatini yılın her gününde ve günün her vaktinde kullanabiliriz.</w:t>
      </w:r>
    </w:p>
    <w:p w:rsidR="00143B48" w:rsidRPr="0091570B" w:rsidRDefault="00143B48" w:rsidP="0091570B">
      <w:pPr>
        <w:spacing w:after="120" w:line="240" w:lineRule="auto"/>
        <w:ind w:right="-567"/>
        <w:rPr>
          <w:rFonts w:ascii="Comic Sans MS" w:hAnsi="Comic Sans MS"/>
          <w:sz w:val="20"/>
        </w:rPr>
      </w:pPr>
      <w:r w:rsidRPr="0091570B">
        <w:rPr>
          <w:rFonts w:ascii="Comic Sans MS" w:hAnsi="Comic Sans MS"/>
          <w:sz w:val="20"/>
        </w:rPr>
        <w:t xml:space="preserve">10. </w:t>
      </w:r>
      <w:r w:rsidRPr="0091570B">
        <w:rPr>
          <w:rFonts w:ascii="Comic Sans MS" w:hAnsi="Comic Sans MS"/>
          <w:color w:val="000000"/>
          <w:sz w:val="20"/>
        </w:rPr>
        <w:t xml:space="preserve">(   </w:t>
      </w:r>
      <w:r>
        <w:rPr>
          <w:rFonts w:ascii="Comic Sans MS" w:hAnsi="Comic Sans MS"/>
          <w:color w:val="000000"/>
          <w:sz w:val="20"/>
        </w:rPr>
        <w:t xml:space="preserve">  </w:t>
      </w:r>
      <w:r w:rsidRPr="0091570B">
        <w:rPr>
          <w:rFonts w:ascii="Comic Sans MS" w:hAnsi="Comic Sans MS"/>
          <w:color w:val="000000"/>
          <w:sz w:val="20"/>
        </w:rPr>
        <w:t xml:space="preserve">  ) Meslek seçerken tek amacımız çok para kazanmak olmalıdır.</w:t>
      </w:r>
    </w:p>
    <w:p w:rsidR="00143B48" w:rsidRDefault="00143B48" w:rsidP="00DC5512">
      <w:pPr>
        <w:jc w:val="right"/>
        <w:rPr>
          <w:rFonts w:ascii="Comic Sans MS" w:hAnsi="Comic Sans MS"/>
          <w:sz w:val="20"/>
          <w:szCs w:val="20"/>
        </w:rPr>
      </w:pPr>
    </w:p>
    <w:p w:rsidR="00143B48" w:rsidRPr="000A1E66" w:rsidRDefault="00143B48" w:rsidP="001966C9">
      <w:pPr>
        <w:jc w:val="right"/>
        <w:rPr>
          <w:color w:val="000000"/>
          <w:sz w:val="24"/>
        </w:rPr>
      </w:pPr>
      <w:r>
        <w:rPr>
          <w:noProof/>
          <w:lang w:eastAsia="tr-TR"/>
        </w:rPr>
        <w:pict>
          <v:group id="_x0000_s1031" editas="canvas" style="position:absolute;left:0;text-align:left;margin-left:-35.1pt;margin-top:30.3pt;width:498.45pt;height:90pt;z-index:251655168" coordorigin="715,8805" coordsize="9969,1800">
            <o:lock v:ext="edit" aspectratio="t"/>
            <v:shape id="_x0000_s1032" type="#_x0000_t75" style="position:absolute;left:715;top:8805;width:9969;height:1800" o:preferrelative="f">
              <v:fill o:detectmouseclick="t"/>
              <v:path o:extrusionok="t" o:connecttype="none"/>
              <o:lock v:ext="edit" text="t"/>
            </v:shape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33" type="#_x0000_t122" style="position:absolute;left:964;top:8985;width:1800;height:720">
              <v:textbox style="mso-next-textbox:#_x0000_s1033">
                <w:txbxContent>
                  <w:p w:rsidR="00143B48" w:rsidRPr="00453047" w:rsidRDefault="00143B48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TSE</w:t>
                    </w:r>
                  </w:p>
                </w:txbxContent>
              </v:textbox>
            </v:shape>
            <v:shape id="_x0000_s1034" type="#_x0000_t122" style="position:absolute;left:4855;top:8985;width:1800;height:720">
              <v:textbox style="mso-next-textbox:#_x0000_s1034">
                <w:txbxContent>
                  <w:p w:rsidR="00143B48" w:rsidRPr="00453047" w:rsidRDefault="00143B48" w:rsidP="000A1E66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ihtiyaç</w:t>
                    </w:r>
                  </w:p>
                </w:txbxContent>
              </v:textbox>
            </v:shape>
            <v:shape id="_x0000_s1035" type="#_x0000_t122" style="position:absolute;left:6835;top:8985;width:1800;height:720">
              <v:textbox style="mso-next-textbox:#_x0000_s1035">
                <w:txbxContent>
                  <w:p w:rsidR="00143B48" w:rsidRPr="00453047" w:rsidRDefault="00143B48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bilinçli</w:t>
                    </w:r>
                  </w:p>
                </w:txbxContent>
              </v:textbox>
            </v:shape>
            <v:shape id="_x0000_s1036" type="#_x0000_t122" style="position:absolute;left:2875;top:8985;width:1800;height:720">
              <v:textbox style="mso-next-textbox:#_x0000_s1036">
                <w:txbxContent>
                  <w:p w:rsidR="00143B48" w:rsidRPr="00453047" w:rsidRDefault="00143B48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bütçe</w:t>
                    </w:r>
                  </w:p>
                </w:txbxContent>
              </v:textbox>
            </v:shape>
            <v:shape id="_x0000_s1037" type="#_x0000_t122" style="position:absolute;left:8815;top:8867;width:1869;height:882">
              <v:textbox style="mso-next-textbox:#_x0000_s1037">
                <w:txbxContent>
                  <w:p w:rsidR="00143B48" w:rsidRPr="00716B9E" w:rsidRDefault="00143B48" w:rsidP="000A1E66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</w:rPr>
                      <w:t>Mısırlılar</w:t>
                    </w:r>
                  </w:p>
                </w:txbxContent>
              </v:textbox>
            </v:shape>
            <v:shape id="_x0000_s1038" type="#_x0000_t122" style="position:absolute;left:8815;top:9621;width:1869;height:804">
              <v:textbox style="mso-next-textbox:#_x0000_s1038">
                <w:txbxContent>
                  <w:p w:rsidR="00143B48" w:rsidRPr="00453047" w:rsidRDefault="00143B48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Geometri</w:t>
                    </w:r>
                  </w:p>
                </w:txbxContent>
              </v:textbox>
            </v:shape>
            <v:shape id="_x0000_s1039" type="#_x0000_t122" style="position:absolute;left:6835;top:9705;width:1869;height:720">
              <v:textbox style="mso-next-textbox:#_x0000_s1039">
                <w:txbxContent>
                  <w:p w:rsidR="00143B48" w:rsidRPr="00453047" w:rsidRDefault="00143B48" w:rsidP="000A1E66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Samsun</w:t>
                    </w:r>
                  </w:p>
                </w:txbxContent>
              </v:textbox>
            </v:shape>
            <v:shape id="_x0000_s1040" type="#_x0000_t122" style="position:absolute;left:4855;top:9705;width:1869;height:720">
              <v:textbox style="mso-next-textbox:#_x0000_s1040">
                <w:txbxContent>
                  <w:p w:rsidR="00143B48" w:rsidRPr="00453047" w:rsidRDefault="00143B48" w:rsidP="000A1E66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iletişim</w:t>
                    </w:r>
                  </w:p>
                </w:txbxContent>
              </v:textbox>
            </v:shape>
            <v:shape id="_x0000_s1041" type="#_x0000_t122" style="position:absolute;left:2875;top:9705;width:1869;height:720">
              <v:textbox style="mso-next-textbox:#_x0000_s1041">
                <w:txbxContent>
                  <w:p w:rsidR="00143B48" w:rsidRPr="00453047" w:rsidRDefault="00143B48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miladi</w:t>
                    </w:r>
                  </w:p>
                </w:txbxContent>
              </v:textbox>
            </v:shape>
            <v:shape id="_x0000_s1042" type="#_x0000_t122" style="position:absolute;left:895;top:9705;width:1869;height:720">
              <v:textbox style="mso-next-textbox:#_x0000_s1042">
                <w:txbxContent>
                  <w:p w:rsidR="00143B48" w:rsidRPr="00453047" w:rsidRDefault="00143B48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eğitim</w:t>
                    </w:r>
                  </w:p>
                </w:txbxContent>
              </v:textbox>
            </v:shape>
            <w10:wrap type="square"/>
          </v:group>
        </w:pict>
      </w:r>
      <w:r>
        <w:rPr>
          <w:noProof/>
          <w:lang w:eastAsia="tr-TR"/>
        </w:rPr>
        <w:pict>
          <v:shape id="_x0000_s1043" type="#_x0000_t202" style="position:absolute;left:0;text-align:left;margin-left:-2.5pt;margin-top:13.9pt;width:435.75pt;height:19.5pt;z-index:251653120">
            <v:textbox>
              <w:txbxContent>
                <w:p w:rsidR="00143B48" w:rsidRDefault="00143B48" w:rsidP="00DC5512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Boşlukları uygun kelimelerle doldurun.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( 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10 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p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uan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61" style="position:absolute;left:0;text-align:left;margin-left:14.25pt;margin-top:-21.35pt;width:240.75pt;height:28.5pt;z-index:251652096" adj="-1969,10345">
            <v:textbox>
              <w:txbxContent>
                <w:p w:rsidR="00143B48" w:rsidRPr="007309A1" w:rsidRDefault="00143B48" w:rsidP="00DC5512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</w:rPr>
                    <w:t>BOŞLUKLARI DOLDURALIM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10" o:spid="_x0000_s1045" type="#_x0000_t75" alt="kalem" style="position:absolute;left:0;text-align:left;margin-left:-14.6pt;margin-top:-14.6pt;width:36.75pt;height:59.85pt;z-index:-251665408;visibility:visible">
            <v:imagedata r:id="rId9" o:title=""/>
            <w10:wrap type="square"/>
          </v:shape>
        </w:pic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1)</w:t>
      </w:r>
      <w:r w:rsidRPr="001966C9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1966C9">
        <w:rPr>
          <w:rFonts w:ascii="Comic Sans MS" w:hAnsi="Comic Sans MS"/>
          <w:color w:val="000000"/>
          <w:sz w:val="20"/>
          <w:szCs w:val="20"/>
        </w:rPr>
        <w:t>Yemek, barınmak, uyumak birer …………………………..  tır.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2) Satın alacağı ürünlerin standartlarla uygun olmasına dikkat eden kişiye ……………………....tüketici denir.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3) Aileye ait sabit gelir ve buna bağlı olarak giderleri gösteren listeye ………………………….. denir</w:t>
      </w:r>
    </w:p>
    <w:p w:rsidR="00143B48" w:rsidRPr="001966C9" w:rsidRDefault="00143B48" w:rsidP="001966C9">
      <w:pPr>
        <w:shd w:val="clear" w:color="auto" w:fill="FFFFFF"/>
        <w:autoSpaceDE w:val="0"/>
        <w:autoSpaceDN w:val="0"/>
        <w:adjustRightInd w:val="0"/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4) Standartlara uygun üretilmiş mallarda ……………..……….. damgası bulunur.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5) Telefon, telgraf, televizyon, radyo vb, araçlardan yararlanarak yürütülen bilgi alışverişi ……………..……….. olarak adlandırılır.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6) Atatürk, Kurtuluş Savaşı’nı ………………………’ a çıkarak başlatmıştır.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7) Okullar toplumun ……………….………….. ihtiyacını karşılamak amacıyla kurulmuştur.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>8) 1926 yılından beri ülkemizde ………………………….……. takvim kullanılmaya başlanmıştır.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1966C9">
        <w:rPr>
          <w:rFonts w:ascii="Comic Sans MS" w:hAnsi="Comic Sans MS"/>
          <w:sz w:val="20"/>
          <w:szCs w:val="20"/>
        </w:rPr>
        <w:t xml:space="preserve">9) </w:t>
      </w:r>
      <w:r>
        <w:rPr>
          <w:rFonts w:ascii="Comic Sans MS" w:hAnsi="Comic Sans MS"/>
          <w:color w:val="000000"/>
          <w:sz w:val="20"/>
          <w:szCs w:val="20"/>
          <w:lang w:eastAsia="tr-TR"/>
        </w:rPr>
        <w:t>Atatürk ………………………….  a</w:t>
      </w:r>
      <w:r w:rsidRPr="001966C9">
        <w:rPr>
          <w:rFonts w:ascii="Comic Sans MS" w:hAnsi="Comic Sans MS"/>
          <w:color w:val="000000"/>
          <w:sz w:val="20"/>
          <w:szCs w:val="20"/>
          <w:lang w:eastAsia="tr-TR"/>
        </w:rPr>
        <w:t>dlı bir ders kitabı yazmıştır.</w:t>
      </w:r>
    </w:p>
    <w:p w:rsidR="00143B48" w:rsidRPr="001966C9" w:rsidRDefault="00143B48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1966C9">
        <w:rPr>
          <w:rFonts w:ascii="Comic Sans MS" w:hAnsi="Comic Sans MS"/>
          <w:color w:val="000000"/>
          <w:sz w:val="20"/>
          <w:szCs w:val="20"/>
        </w:rPr>
        <w:t>10) Güneş takvimini ilk …………………………………kullanmışlardır.</w:t>
      </w:r>
    </w:p>
    <w:p w:rsidR="00143B48" w:rsidRDefault="00143B48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43B48" w:rsidRDefault="00143B48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43B48" w:rsidRDefault="00143B48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43B48" w:rsidRDefault="00143B48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43B48" w:rsidRDefault="00143B48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43B48" w:rsidRDefault="00143B48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43B48" w:rsidRPr="00D74A41" w:rsidRDefault="00143B48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46" type="#_x0000_t202" style="position:absolute;margin-left:-13pt;margin-top:5.65pt;width:435.75pt;height:26.2pt;z-index:251646976">
            <v:textbox>
              <w:txbxContent>
                <w:p w:rsidR="00143B48" w:rsidRPr="00A93EB3" w:rsidRDefault="00143B48" w:rsidP="00D9124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93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olaylar ile gerçekle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ştiği tarihleri eşleştiriniz. (8</w:t>
                  </w:r>
                  <w:r w:rsidRPr="00A93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61" style="position:absolute;margin-left:.75pt;margin-top:-26.6pt;width:141pt;height:28.5pt;z-index:251645952" adj="-3363,10345">
            <v:textbox>
              <w:txbxContent>
                <w:p w:rsidR="00143B48" w:rsidRPr="007309A1" w:rsidRDefault="00143B48" w:rsidP="005346C4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</w:rPr>
                    <w:t>EŞLEŞTİRELİM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" o:spid="_x0000_s1048" type="#_x0000_t75" style="position:absolute;margin-left:-24.35pt;margin-top:-22.1pt;width:63pt;height:63pt;z-index:251644928;visibility:visible">
            <v:imagedata r:id="rId10" o:title=""/>
            <w10:wrap type="square"/>
          </v:shape>
        </w:pict>
      </w:r>
    </w:p>
    <w:p w:rsidR="00143B48" w:rsidRPr="001607DD" w:rsidRDefault="00143B48" w:rsidP="001607DD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20"/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5091"/>
        <w:gridCol w:w="903"/>
        <w:gridCol w:w="3460"/>
      </w:tblGrid>
      <w:tr w:rsidR="00143B48" w:rsidRPr="002728DA" w:rsidTr="000A1E66">
        <w:trPr>
          <w:trHeight w:val="315"/>
        </w:trPr>
        <w:tc>
          <w:tcPr>
            <w:tcW w:w="561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>1</w:t>
            </w:r>
          </w:p>
        </w:tc>
        <w:tc>
          <w:tcPr>
            <w:tcW w:w="5091" w:type="dxa"/>
          </w:tcPr>
          <w:p w:rsidR="00143B48" w:rsidRPr="002728DA" w:rsidRDefault="00143B48" w:rsidP="000A1E66">
            <w:pPr>
              <w:rPr>
                <w:rFonts w:ascii="Comic Sans MS" w:hAnsi="Comic Sans MS"/>
                <w:sz w:val="20"/>
              </w:rPr>
            </w:pPr>
            <w:r w:rsidRPr="002728DA">
              <w:rPr>
                <w:rFonts w:ascii="Comic Sans MS" w:hAnsi="Comic Sans MS"/>
                <w:sz w:val="20"/>
              </w:rPr>
              <w:t>Traktör</w:t>
            </w:r>
            <w:r w:rsidRPr="002728DA">
              <w:rPr>
                <w:rFonts w:ascii="Comic Sans MS" w:hAnsi="Comic Sans MS"/>
                <w:sz w:val="20"/>
              </w:rPr>
              <w:tab/>
            </w:r>
          </w:p>
        </w:tc>
        <w:tc>
          <w:tcPr>
            <w:tcW w:w="903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>Ulaşım</w:t>
            </w:r>
          </w:p>
        </w:tc>
      </w:tr>
      <w:tr w:rsidR="00143B48" w:rsidRPr="002728DA" w:rsidTr="000A1E66">
        <w:trPr>
          <w:trHeight w:val="409"/>
        </w:trPr>
        <w:tc>
          <w:tcPr>
            <w:tcW w:w="561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>2</w:t>
            </w:r>
          </w:p>
        </w:tc>
        <w:tc>
          <w:tcPr>
            <w:tcW w:w="5091" w:type="dxa"/>
          </w:tcPr>
          <w:p w:rsidR="00143B48" w:rsidRPr="002728DA" w:rsidRDefault="00143B48" w:rsidP="000A1E66">
            <w:pPr>
              <w:rPr>
                <w:rFonts w:ascii="Comic Sans MS" w:hAnsi="Comic Sans MS"/>
                <w:sz w:val="20"/>
              </w:rPr>
            </w:pPr>
            <w:r w:rsidRPr="002728DA">
              <w:rPr>
                <w:rFonts w:ascii="Comic Sans MS" w:hAnsi="Comic Sans MS"/>
                <w:sz w:val="20"/>
              </w:rPr>
              <w:t>Projeksiyon Cihazı</w:t>
            </w:r>
          </w:p>
        </w:tc>
        <w:tc>
          <w:tcPr>
            <w:tcW w:w="903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143B48" w:rsidRPr="002728DA" w:rsidRDefault="00143B48" w:rsidP="000A1E66">
            <w:pPr>
              <w:rPr>
                <w:rFonts w:ascii="Comic Sans MS" w:hAnsi="Comic Sans MS"/>
                <w:sz w:val="20"/>
              </w:rPr>
            </w:pPr>
            <w:r w:rsidRPr="002728DA">
              <w:rPr>
                <w:rFonts w:ascii="Comic Sans MS" w:hAnsi="Comic Sans MS"/>
                <w:sz w:val="20"/>
              </w:rPr>
              <w:t xml:space="preserve">Sağlık </w:t>
            </w:r>
          </w:p>
        </w:tc>
      </w:tr>
      <w:tr w:rsidR="00143B48" w:rsidRPr="002728DA" w:rsidTr="000A1E66">
        <w:trPr>
          <w:trHeight w:val="445"/>
        </w:trPr>
        <w:tc>
          <w:tcPr>
            <w:tcW w:w="561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>3</w:t>
            </w:r>
          </w:p>
        </w:tc>
        <w:tc>
          <w:tcPr>
            <w:tcW w:w="5091" w:type="dxa"/>
          </w:tcPr>
          <w:p w:rsidR="00143B48" w:rsidRPr="002728DA" w:rsidRDefault="00143B48" w:rsidP="00A93EB3">
            <w:pPr>
              <w:rPr>
                <w:rFonts w:ascii="Comic Sans MS" w:hAnsi="Comic Sans MS"/>
                <w:sz w:val="20"/>
              </w:rPr>
            </w:pPr>
            <w:r w:rsidRPr="002728DA">
              <w:rPr>
                <w:rFonts w:ascii="Comic Sans MS" w:hAnsi="Comic Sans MS"/>
                <w:sz w:val="20"/>
              </w:rPr>
              <w:t xml:space="preserve"> Röntgen  Filmi</w:t>
            </w:r>
          </w:p>
        </w:tc>
        <w:tc>
          <w:tcPr>
            <w:tcW w:w="903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>Tarım</w:t>
            </w:r>
          </w:p>
        </w:tc>
      </w:tr>
      <w:tr w:rsidR="00143B48" w:rsidRPr="002728DA" w:rsidTr="000A1E66">
        <w:trPr>
          <w:trHeight w:val="458"/>
        </w:trPr>
        <w:tc>
          <w:tcPr>
            <w:tcW w:w="561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>4</w:t>
            </w:r>
          </w:p>
        </w:tc>
        <w:tc>
          <w:tcPr>
            <w:tcW w:w="5091" w:type="dxa"/>
          </w:tcPr>
          <w:p w:rsidR="00143B48" w:rsidRPr="002728DA" w:rsidRDefault="00143B48" w:rsidP="000A1E66">
            <w:pPr>
              <w:rPr>
                <w:rFonts w:ascii="Comic Sans MS" w:hAnsi="Comic Sans MS"/>
                <w:sz w:val="20"/>
              </w:rPr>
            </w:pPr>
            <w:r w:rsidRPr="002728DA">
              <w:rPr>
                <w:rFonts w:ascii="Comic Sans MS" w:hAnsi="Comic Sans MS"/>
                <w:sz w:val="20"/>
              </w:rPr>
              <w:t>Tren</w:t>
            </w:r>
          </w:p>
        </w:tc>
        <w:tc>
          <w:tcPr>
            <w:tcW w:w="903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3460" w:type="dxa"/>
          </w:tcPr>
          <w:p w:rsidR="00143B48" w:rsidRPr="002728DA" w:rsidRDefault="00143B48" w:rsidP="000A1E66">
            <w:pPr>
              <w:rPr>
                <w:rFonts w:ascii="Comic Sans MS" w:hAnsi="Comic Sans MS"/>
                <w:b/>
                <w:sz w:val="20"/>
              </w:rPr>
            </w:pPr>
            <w:r w:rsidRPr="002728DA">
              <w:rPr>
                <w:rFonts w:ascii="Comic Sans MS" w:hAnsi="Comic Sans MS"/>
                <w:b/>
                <w:sz w:val="20"/>
              </w:rPr>
              <w:t>Eğitim</w:t>
            </w:r>
          </w:p>
        </w:tc>
      </w:tr>
    </w:tbl>
    <w:p w:rsidR="00143B48" w:rsidRDefault="00143B48" w:rsidP="005129F5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group id="_x0000_s1049" style="position:absolute;margin-left:27.9pt;margin-top:18.55pt;width:442.5pt;height:52.5pt;z-index:251654144;mso-position-horizontal-relative:text;mso-position-vertical-relative:text" coordorigin="1159,5565" coordsize="8850,1050">
            <v:shape id="_x0000_s1050" type="#_x0000_t202" style="position:absolute;left:1159;top:6225;width:8850;height:390">
              <v:textbox style="mso-next-textbox:#_x0000_s1050">
                <w:txbxContent>
                  <w:p w:rsidR="00143B48" w:rsidRPr="009C4C69" w:rsidRDefault="00143B48" w:rsidP="005A4359">
                    <w:pPr>
                      <w:rPr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</w:t>
                    </w:r>
                    <w:r w:rsidRPr="009C4C69">
                      <w:rPr>
                        <w:rFonts w:ascii="Comic Sans MS" w:hAnsi="Comic Sans MS"/>
                        <w:b/>
                        <w:sz w:val="20"/>
                      </w:rPr>
                      <w:t xml:space="preserve">şağıda  verilen   sorularda  doğru yanıtı  işaretleyiniz. 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( 18x4=72</w:t>
                    </w:r>
                    <w:r w:rsidRPr="009C4C69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p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uan</w:t>
                    </w:r>
                    <w:r w:rsidRPr="009C4C69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)</w:t>
                    </w:r>
                  </w:p>
                </w:txbxContent>
              </v:textbox>
            </v:shape>
            <v:shape id="_x0000_s1051" type="#_x0000_t61" style="position:absolute;left:1238;top:5565;width:5550;height:570" adj="-1709,10345">
              <v:textbox style="mso-next-textbox:#_x0000_s1051">
                <w:txbxContent>
                  <w:p w:rsidR="00143B48" w:rsidRPr="007309A1" w:rsidRDefault="00143B48" w:rsidP="00DC5512">
                    <w:pPr>
                      <w:rPr>
                        <w:rFonts w:ascii="Comic Sans MS" w:hAnsi="Comic Sans MS"/>
                        <w:b/>
                        <w:sz w:val="32"/>
                      </w:rPr>
                    </w:pPr>
                    <w:r>
                      <w:rPr>
                        <w:rFonts w:ascii="Comic Sans MS" w:hAnsi="Comic Sans MS"/>
                        <w:b/>
                        <w:sz w:val="32"/>
                      </w:rPr>
                      <w:t>DOĞRU SEÇENEĞİ BULALIM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Resim 6" o:spid="_x0000_s1052" type="#_x0000_t75" style="position:absolute;margin-left:-28.1pt;margin-top:126.05pt;width:54pt;height:75pt;z-index:251650048;visibility:visible;mso-position-horizontal-relative:text;mso-position-vertical-relative:text">
            <v:imagedata r:id="rId11" o:title=""/>
            <w10:wrap type="square"/>
          </v:shape>
        </w:pict>
      </w:r>
    </w:p>
    <w:p w:rsidR="00143B48" w:rsidRDefault="00143B48" w:rsidP="005129F5">
      <w:pPr>
        <w:rPr>
          <w:rFonts w:ascii="Comic Sans MS" w:hAnsi="Comic Sans MS"/>
          <w:sz w:val="20"/>
          <w:szCs w:val="20"/>
        </w:rPr>
        <w:sectPr w:rsidR="00143B48" w:rsidSect="008673C9">
          <w:type w:val="continuous"/>
          <w:pgSz w:w="11906" w:h="16838"/>
          <w:pgMar w:top="1417" w:right="1417" w:bottom="1417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708"/>
          <w:docGrid w:linePitch="360"/>
        </w:sectPr>
      </w:pPr>
    </w:p>
    <w:p w:rsidR="00143B48" w:rsidRPr="00807D6D" w:rsidRDefault="00143B48" w:rsidP="00807D6D">
      <w:pPr>
        <w:pStyle w:val="NoSpacing1"/>
        <w:spacing w:after="120"/>
        <w:ind w:left="-425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b/>
          <w:sz w:val="20"/>
        </w:rPr>
        <w:t>1)</w:t>
      </w:r>
      <w:r w:rsidRPr="00807D6D">
        <w:rPr>
          <w:rFonts w:ascii="Comic Sans MS" w:hAnsi="Comic Sans MS"/>
          <w:sz w:val="20"/>
        </w:rPr>
        <w:t xml:space="preserve"> Günün ağarmasıyla yürüyerek tarlaya giden Osman, oğluna öküzleri getirip kağnıya bağlamasını söyler. Gün boyunca tarladan evlerine, topladıkları ekinleri kağnıyla taşırlar.</w:t>
      </w:r>
    </w:p>
    <w:p w:rsidR="00143B48" w:rsidRPr="00807D6D" w:rsidRDefault="00143B48" w:rsidP="00807D6D">
      <w:pPr>
        <w:pStyle w:val="NoSpacing1"/>
        <w:spacing w:after="120"/>
        <w:ind w:left="-425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Yukarıdaki hikayede taşıma işinde kullanılan araç yerine günümüzde hangi teknolojik araç kullanılmaktadır?</w:t>
      </w:r>
    </w:p>
    <w:p w:rsidR="00143B48" w:rsidRDefault="00143B48" w:rsidP="00807D6D">
      <w:pPr>
        <w:pStyle w:val="NoSpacing1"/>
        <w:ind w:left="-426"/>
        <w:rPr>
          <w:rFonts w:ascii="Comic Sans MS" w:hAnsi="Comic Sans MS"/>
          <w:sz w:val="20"/>
        </w:rPr>
      </w:pPr>
    </w:p>
    <w:p w:rsidR="00143B48" w:rsidRPr="00807D6D" w:rsidRDefault="00143B48" w:rsidP="00807D6D">
      <w:pPr>
        <w:pStyle w:val="NoSpacing1"/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a) traktör                 b) bisiklet</w:t>
      </w:r>
    </w:p>
    <w:p w:rsidR="00143B48" w:rsidRPr="00807D6D" w:rsidRDefault="00143B48" w:rsidP="00807D6D">
      <w:pPr>
        <w:pStyle w:val="NoSpacing1"/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c) at arabası             d) fayton</w:t>
      </w:r>
    </w:p>
    <w:p w:rsidR="00143B48" w:rsidRDefault="00143B48" w:rsidP="00807D6D">
      <w:pPr>
        <w:pStyle w:val="NoSpacing1"/>
        <w:rPr>
          <w:rFonts w:ascii="Comic Sans MS" w:hAnsi="Comic Sans MS"/>
        </w:rPr>
      </w:pPr>
    </w:p>
    <w:p w:rsidR="00143B48" w:rsidRPr="00807D6D" w:rsidRDefault="00143B48" w:rsidP="00807D6D">
      <w:pPr>
        <w:pStyle w:val="NoSpacing1"/>
        <w:ind w:left="-426"/>
        <w:rPr>
          <w:rFonts w:ascii="Comic Sans MS" w:hAnsi="Comic Sans MS"/>
          <w:b/>
          <w:sz w:val="20"/>
          <w:szCs w:val="20"/>
          <w:u w:val="single"/>
        </w:rPr>
      </w:pPr>
      <w:r w:rsidRPr="00807D6D">
        <w:rPr>
          <w:rFonts w:ascii="Comic Sans MS" w:hAnsi="Comic Sans MS"/>
          <w:b/>
          <w:sz w:val="20"/>
          <w:szCs w:val="20"/>
        </w:rPr>
        <w:t>2)</w:t>
      </w:r>
      <w:r w:rsidRPr="00807D6D">
        <w:rPr>
          <w:rFonts w:ascii="Comic Sans MS" w:hAnsi="Comic Sans MS"/>
          <w:sz w:val="20"/>
          <w:szCs w:val="20"/>
        </w:rPr>
        <w:t xml:space="preserve"> Aşağıdaki araçlardan hangisi ev işlerinde kullanılan teknolojik araçlardan </w:t>
      </w:r>
      <w:r w:rsidRPr="00807D6D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43B48" w:rsidRPr="00807D6D" w:rsidRDefault="00143B48" w:rsidP="00807D6D">
      <w:pPr>
        <w:pStyle w:val="NoSpacing1"/>
        <w:rPr>
          <w:rFonts w:ascii="Comic Sans MS" w:hAnsi="Comic Sans MS"/>
          <w:b/>
          <w:sz w:val="20"/>
          <w:szCs w:val="20"/>
          <w:u w:val="single"/>
        </w:rPr>
      </w:pPr>
      <w:r>
        <w:rPr>
          <w:noProof/>
        </w:rPr>
        <w:pict>
          <v:shape id="Resim 261" o:spid="_x0000_s1053" type="#_x0000_t75" style="position:absolute;margin-left:97.9pt;margin-top:5.25pt;width:110.2pt;height:69pt;z-index:-251659264;visibility:visible">
            <v:imagedata r:id="rId12" o:title=""/>
          </v:shape>
        </w:pict>
      </w:r>
      <w:r>
        <w:rPr>
          <w:noProof/>
        </w:rPr>
        <w:pict>
          <v:shape id="Resim 260" o:spid="_x0000_s1054" type="#_x0000_t75" style="position:absolute;margin-left:4.9pt;margin-top:9pt;width:87pt;height:65.25pt;z-index:-251660288;visibility:visible">
            <v:imagedata r:id="rId13" o:title=""/>
          </v:shape>
        </w:pict>
      </w:r>
    </w:p>
    <w:p w:rsidR="00143B48" w:rsidRPr="00807D6D" w:rsidRDefault="00143B48" w:rsidP="00807D6D">
      <w:pPr>
        <w:pStyle w:val="NoSpacing1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807D6D">
        <w:rPr>
          <w:rFonts w:ascii="Comic Sans MS" w:hAnsi="Comic Sans MS"/>
          <w:sz w:val="20"/>
          <w:szCs w:val="20"/>
        </w:rPr>
        <w:t xml:space="preserve">b) </w:t>
      </w:r>
    </w:p>
    <w:p w:rsidR="00143B48" w:rsidRPr="00807D6D" w:rsidRDefault="00143B48" w:rsidP="00807D6D">
      <w:pPr>
        <w:rPr>
          <w:rFonts w:ascii="Comic Sans MS" w:hAnsi="Comic Sans MS"/>
          <w:sz w:val="20"/>
          <w:szCs w:val="20"/>
        </w:rPr>
      </w:pPr>
    </w:p>
    <w:p w:rsidR="00143B48" w:rsidRPr="00807D6D" w:rsidRDefault="00143B48" w:rsidP="00807D6D">
      <w:pPr>
        <w:rPr>
          <w:rFonts w:ascii="Comic Sans MS" w:hAnsi="Comic Sans MS"/>
          <w:sz w:val="20"/>
          <w:szCs w:val="20"/>
        </w:rPr>
      </w:pPr>
    </w:p>
    <w:p w:rsidR="00143B48" w:rsidRPr="00807D6D" w:rsidRDefault="00143B48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63" o:spid="_x0000_s1055" type="#_x0000_t75" style="position:absolute;margin-left:97.9pt;margin-top:20.6pt;width:83.25pt;height:83.25pt;z-index:-251657216;visibility:visible">
            <v:imagedata r:id="rId14" o:title=""/>
          </v:shape>
        </w:pict>
      </w:r>
    </w:p>
    <w:p w:rsidR="00143B48" w:rsidRPr="00807D6D" w:rsidRDefault="00143B48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62" o:spid="_x0000_s1056" type="#_x0000_t75" style="position:absolute;margin-left:.4pt;margin-top:2.1pt;width:84.4pt;height:84pt;z-index:-251658240;visibility:visible">
            <v:imagedata r:id="rId15" o:title="" gain="69719f"/>
          </v:shape>
        </w:pict>
      </w:r>
      <w:r w:rsidRPr="00807D6D">
        <w:rPr>
          <w:rFonts w:ascii="Comic Sans MS" w:hAnsi="Comic Sans MS"/>
          <w:sz w:val="20"/>
          <w:szCs w:val="20"/>
        </w:rPr>
        <w:t xml:space="preserve">c)     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07D6D">
        <w:rPr>
          <w:rFonts w:ascii="Comic Sans MS" w:hAnsi="Comic Sans MS"/>
          <w:sz w:val="20"/>
          <w:szCs w:val="20"/>
        </w:rPr>
        <w:t>d)</w:t>
      </w:r>
    </w:p>
    <w:p w:rsidR="00143B48" w:rsidRPr="00807D6D" w:rsidRDefault="00143B48" w:rsidP="00807D6D">
      <w:pPr>
        <w:rPr>
          <w:rFonts w:ascii="Comic Sans MS" w:hAnsi="Comic Sans MS"/>
          <w:sz w:val="20"/>
          <w:szCs w:val="20"/>
        </w:rPr>
      </w:pPr>
    </w:p>
    <w:p w:rsidR="00143B48" w:rsidRPr="00807D6D" w:rsidRDefault="00143B48" w:rsidP="00807D6D">
      <w:pPr>
        <w:rPr>
          <w:rFonts w:ascii="Comic Sans MS" w:hAnsi="Comic Sans MS"/>
          <w:sz w:val="20"/>
          <w:szCs w:val="20"/>
        </w:rPr>
      </w:pPr>
    </w:p>
    <w:p w:rsidR="00143B48" w:rsidRPr="00807D6D" w:rsidRDefault="00143B48" w:rsidP="00807D6D">
      <w:pPr>
        <w:rPr>
          <w:rFonts w:ascii="Comic Sans MS" w:hAnsi="Comic Sans MS"/>
          <w:sz w:val="20"/>
          <w:szCs w:val="20"/>
        </w:rPr>
      </w:pPr>
    </w:p>
    <w:p w:rsidR="00143B48" w:rsidRPr="00807D6D" w:rsidRDefault="00143B48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/>
          <w:b/>
          <w:sz w:val="20"/>
          <w:szCs w:val="20"/>
        </w:rPr>
        <w:t>3)</w:t>
      </w:r>
      <w:r w:rsidRPr="00807D6D">
        <w:rPr>
          <w:rFonts w:ascii="Comic Sans MS" w:hAnsi="Comic Sans MS"/>
          <w:sz w:val="20"/>
          <w:szCs w:val="20"/>
        </w:rPr>
        <w:t xml:space="preserve"> </w:t>
      </w:r>
      <w:r w:rsidRPr="00807D6D">
        <w:rPr>
          <w:rFonts w:ascii="Comic Sans MS" w:hAnsi="Comic Sans MS" w:cs="Comic Sans MS"/>
          <w:sz w:val="20"/>
          <w:szCs w:val="20"/>
        </w:rPr>
        <w:t>Aşağıdakilerden hangisi eğitim alanında teknolojik ürünlerdendir?</w:t>
      </w: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2" o:spid="_x0000_s1057" type="#_x0000_t75" style="position:absolute;margin-left:144.25pt;margin-top:4.3pt;width:89.75pt;height:62.75pt;z-index:-251655168;visibility:visible">
            <v:imagedata r:id="rId16" o:title=""/>
          </v:shape>
        </w:pict>
      </w:r>
      <w:r>
        <w:rPr>
          <w:noProof/>
        </w:rPr>
        <w:pict>
          <v:shape id="Resim 1" o:spid="_x0000_s1058" type="#_x0000_t75" style="position:absolute;margin-left:13.45pt;margin-top:4.3pt;width:73.8pt;height:63.6pt;z-index:-251656192;visibility:visible">
            <v:imagedata r:id="rId17" o:title=""/>
          </v:shape>
        </w:pict>
      </w:r>
      <w:r w:rsidRPr="00807D6D">
        <w:rPr>
          <w:rFonts w:ascii="Comic Sans MS" w:hAnsi="Comic Sans MS" w:cs="Comic Sans MS"/>
          <w:sz w:val="20"/>
          <w:szCs w:val="20"/>
        </w:rPr>
        <w:t>A)</w:t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  <w:t xml:space="preserve">      B)</w:t>
      </w: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59" type="#_x0000_t75" style="position:absolute;margin-left:153pt;margin-top:.25pt;width:89.95pt;height:51.9pt;z-index:-251653120;visibility:visible">
            <v:imagedata r:id="rId18" o:title=""/>
          </v:shape>
        </w:pict>
      </w:r>
      <w:r>
        <w:rPr>
          <w:noProof/>
        </w:rPr>
        <w:pict>
          <v:shape id="_x0000_s1060" type="#_x0000_t75" style="position:absolute;margin-left:13.45pt;margin-top:.2pt;width:81.35pt;height:56.9pt;z-index:-251654144;visibility:visible">
            <v:imagedata r:id="rId19" o:title=""/>
          </v:shape>
        </w:pict>
      </w:r>
      <w:r w:rsidRPr="00807D6D">
        <w:rPr>
          <w:rFonts w:ascii="Comic Sans MS" w:hAnsi="Comic Sans MS" w:cs="Comic Sans MS"/>
          <w:sz w:val="20"/>
          <w:szCs w:val="20"/>
        </w:rPr>
        <w:t>C)</w:t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</w:r>
      <w:r w:rsidRPr="00807D6D">
        <w:rPr>
          <w:rFonts w:ascii="Comic Sans MS" w:hAnsi="Comic Sans MS" w:cs="Comic Sans MS"/>
          <w:sz w:val="20"/>
          <w:szCs w:val="20"/>
        </w:rPr>
        <w:tab/>
        <w:t xml:space="preserve">      D)</w:t>
      </w: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143B48" w:rsidRPr="00807D6D" w:rsidRDefault="00143B48" w:rsidP="00807D6D">
      <w:pPr>
        <w:pStyle w:val="NoSpacing1"/>
        <w:rPr>
          <w:rFonts w:ascii="Comic Sans MS" w:hAnsi="Comic Sans MS" w:cs="Comic Sans MS"/>
          <w:sz w:val="20"/>
          <w:szCs w:val="20"/>
        </w:rPr>
      </w:pPr>
    </w:p>
    <w:p w:rsidR="00143B48" w:rsidRDefault="00143B48" w:rsidP="00807D6D">
      <w:pPr>
        <w:rPr>
          <w:rFonts w:ascii="Comic Sans MS" w:hAnsi="Comic Sans MS"/>
        </w:rPr>
      </w:pPr>
    </w:p>
    <w:p w:rsidR="00143B48" w:rsidRDefault="00143B48" w:rsidP="00807D6D">
      <w:pPr>
        <w:pStyle w:val="NoSpacing1"/>
        <w:rPr>
          <w:rFonts w:ascii="Comic Sans MS" w:hAnsi="Comic Sans MS"/>
        </w:rPr>
      </w:pPr>
    </w:p>
    <w:p w:rsidR="00143B48" w:rsidRPr="00807D6D" w:rsidRDefault="00143B48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/>
          <w:b/>
          <w:sz w:val="20"/>
          <w:szCs w:val="20"/>
        </w:rPr>
        <w:t>4)</w:t>
      </w:r>
      <w:r w:rsidRPr="00807D6D">
        <w:rPr>
          <w:rFonts w:ascii="Comic Sans MS" w:hAnsi="Comic Sans MS"/>
          <w:sz w:val="20"/>
          <w:szCs w:val="20"/>
        </w:rPr>
        <w:t xml:space="preserve"> </w:t>
      </w:r>
      <w:r w:rsidRPr="00807D6D">
        <w:rPr>
          <w:rFonts w:ascii="Comic Sans MS" w:hAnsi="Comic Sans MS" w:cs="Comic Sans MS"/>
          <w:sz w:val="20"/>
          <w:szCs w:val="20"/>
        </w:rPr>
        <w:t xml:space="preserve"> Ülkemizde resmi olarak kullanılan takvim aşağıdakilerden hangisidir?</w:t>
      </w:r>
    </w:p>
    <w:p w:rsidR="00143B48" w:rsidRPr="00807D6D" w:rsidRDefault="00143B48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A) Hicri takvim</w:t>
      </w:r>
    </w:p>
    <w:p w:rsidR="00143B48" w:rsidRPr="00807D6D" w:rsidRDefault="00143B48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B) Miladi takvim</w:t>
      </w:r>
    </w:p>
    <w:p w:rsidR="00143B48" w:rsidRPr="00807D6D" w:rsidRDefault="00143B48" w:rsidP="00807D6D">
      <w:pPr>
        <w:pStyle w:val="NoSpacing1"/>
        <w:spacing w:after="120"/>
        <w:rPr>
          <w:rFonts w:ascii="Comic Sans MS" w:hAnsi="Comic Sans MS" w:cs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C) On iki hayvanlı takvim</w:t>
      </w:r>
    </w:p>
    <w:p w:rsidR="00143B48" w:rsidRPr="00807D6D" w:rsidRDefault="00143B48" w:rsidP="00807D6D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 w:cs="Comic Sans MS"/>
          <w:sz w:val="20"/>
          <w:szCs w:val="20"/>
        </w:rPr>
        <w:t>D) Mısır takvimi</w:t>
      </w:r>
    </w:p>
    <w:p w:rsidR="00143B48" w:rsidRDefault="00143B48" w:rsidP="00807D6D">
      <w:pPr>
        <w:rPr>
          <w:rFonts w:ascii="Comic Sans MS" w:hAnsi="Comic Sans MS"/>
        </w:rPr>
      </w:pPr>
    </w:p>
    <w:p w:rsidR="00143B48" w:rsidRDefault="00143B48" w:rsidP="00807D6D">
      <w:pPr>
        <w:pStyle w:val="NoSpacing1"/>
        <w:rPr>
          <w:rFonts w:ascii="Comic Sans MS" w:hAnsi="Comic Sans MS"/>
        </w:rPr>
      </w:pPr>
    </w:p>
    <w:p w:rsidR="00143B48" w:rsidRDefault="00143B48" w:rsidP="00807D6D">
      <w:pPr>
        <w:pStyle w:val="NoSpacing1"/>
        <w:rPr>
          <w:rFonts w:ascii="Comic Sans MS" w:hAnsi="Comic Sans MS"/>
        </w:rPr>
      </w:pPr>
    </w:p>
    <w:p w:rsidR="00143B48" w:rsidRPr="00807D6D" w:rsidRDefault="00143B48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/>
          <w:b/>
          <w:sz w:val="20"/>
        </w:rPr>
        <w:t>5)</w:t>
      </w:r>
      <w:r w:rsidRPr="00807D6D">
        <w:rPr>
          <w:rFonts w:ascii="Comic Sans MS" w:hAnsi="Comic Sans MS"/>
          <w:sz w:val="20"/>
        </w:rPr>
        <w:t xml:space="preserve"> </w:t>
      </w:r>
      <w:r w:rsidRPr="00807D6D">
        <w:rPr>
          <w:rFonts w:ascii="Comic Sans MS" w:hAnsi="Comic Sans MS" w:cs="Comic Sans MS"/>
          <w:sz w:val="20"/>
        </w:rPr>
        <w:t xml:space="preserve">Aşağıdakilerden hangisi Hicri takvimin özelliklerinden </w:t>
      </w:r>
      <w:r w:rsidRPr="00807D6D">
        <w:rPr>
          <w:rFonts w:ascii="Comic Sans MS" w:hAnsi="Comic Sans MS" w:cs="Comic Sans MS"/>
          <w:b/>
          <w:sz w:val="20"/>
          <w:u w:val="single"/>
        </w:rPr>
        <w:t>değildir?</w:t>
      </w:r>
    </w:p>
    <w:p w:rsidR="00143B48" w:rsidRPr="00807D6D" w:rsidRDefault="00143B48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A) Güneş esas alınarak hazırlanmıştır.</w:t>
      </w:r>
    </w:p>
    <w:p w:rsidR="00143B48" w:rsidRPr="00807D6D" w:rsidRDefault="00143B48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B) Bir yıl 354 gün sürer.</w:t>
      </w:r>
    </w:p>
    <w:p w:rsidR="00143B48" w:rsidRPr="00807D6D" w:rsidRDefault="00143B48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C) Bir yıldaki ay sayısı 12’dir.</w:t>
      </w:r>
    </w:p>
    <w:p w:rsidR="00143B48" w:rsidRPr="00807D6D" w:rsidRDefault="00143B48" w:rsidP="00807D6D">
      <w:pPr>
        <w:pStyle w:val="NoSpacing1"/>
        <w:spacing w:after="120"/>
        <w:ind w:left="-426"/>
        <w:rPr>
          <w:rFonts w:ascii="Comic Sans MS" w:hAnsi="Comic Sans MS" w:cs="Comic Sans MS"/>
          <w:sz w:val="20"/>
        </w:rPr>
      </w:pPr>
      <w:r w:rsidRPr="00807D6D">
        <w:rPr>
          <w:rFonts w:ascii="Comic Sans MS" w:hAnsi="Comic Sans MS" w:cs="Comic Sans MS"/>
          <w:sz w:val="20"/>
        </w:rPr>
        <w:t>D) Hz. Muhammed’ in göç etmesi başlangıç kabul edilir.</w:t>
      </w:r>
    </w:p>
    <w:p w:rsidR="00143B48" w:rsidRDefault="00143B48" w:rsidP="00807D6D">
      <w:pPr>
        <w:pStyle w:val="NoSpacing1"/>
        <w:rPr>
          <w:rFonts w:ascii="Comic Sans MS" w:hAnsi="Comic Sans MS" w:cs="Comic Sans MS"/>
        </w:rPr>
      </w:pPr>
    </w:p>
    <w:p w:rsidR="00143B48" w:rsidRPr="00807D6D" w:rsidRDefault="00143B48" w:rsidP="00807D6D">
      <w:pPr>
        <w:ind w:left="-426"/>
        <w:rPr>
          <w:rFonts w:ascii="Comic Sans MS" w:hAnsi="Comic Sans MS"/>
          <w:sz w:val="20"/>
          <w:szCs w:val="20"/>
        </w:rPr>
      </w:pPr>
    </w:p>
    <w:p w:rsidR="00143B48" w:rsidRPr="00807D6D" w:rsidRDefault="00143B48" w:rsidP="00807D6D">
      <w:pPr>
        <w:spacing w:after="120" w:line="240" w:lineRule="auto"/>
        <w:ind w:left="-425"/>
        <w:rPr>
          <w:rFonts w:ascii="Comic Sans MS" w:hAnsi="Comic Sans MS"/>
          <w:bCs/>
          <w:sz w:val="20"/>
          <w:szCs w:val="20"/>
        </w:rPr>
      </w:pPr>
      <w:r w:rsidRPr="00807D6D">
        <w:rPr>
          <w:rFonts w:ascii="Comic Sans MS" w:hAnsi="Comic Sans MS"/>
          <w:b/>
          <w:bCs/>
          <w:sz w:val="20"/>
          <w:szCs w:val="20"/>
        </w:rPr>
        <w:t>6)</w:t>
      </w:r>
      <w:r w:rsidRPr="00807D6D">
        <w:rPr>
          <w:rFonts w:ascii="Comic Sans MS" w:hAnsi="Comic Sans MS"/>
          <w:bCs/>
          <w:sz w:val="20"/>
          <w:szCs w:val="20"/>
        </w:rPr>
        <w:t xml:space="preserve"> Aşağıdakilerden hangisi teknolojik bir üründe aranılan bir özelliktir?                               </w:t>
      </w:r>
    </w:p>
    <w:p w:rsidR="00143B48" w:rsidRPr="00807D6D" w:rsidRDefault="00143B48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A) Karmaşık bir ürün olması.                      </w:t>
      </w:r>
    </w:p>
    <w:p w:rsidR="00143B48" w:rsidRPr="00807D6D" w:rsidRDefault="00143B48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B) Pahalı olması                                                     </w:t>
      </w:r>
    </w:p>
    <w:p w:rsidR="00143B48" w:rsidRPr="00807D6D" w:rsidRDefault="00143B48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 xml:space="preserve">C) Çalışırken çok enerji harcaması.             </w:t>
      </w:r>
    </w:p>
    <w:p w:rsidR="00143B48" w:rsidRPr="00807D6D" w:rsidRDefault="00143B48" w:rsidP="00807D6D">
      <w:pPr>
        <w:spacing w:after="120" w:line="240" w:lineRule="auto"/>
        <w:ind w:left="-425"/>
        <w:rPr>
          <w:rFonts w:ascii="Comic Sans MS" w:hAnsi="Comic Sans MS"/>
          <w:bCs/>
          <w:sz w:val="20"/>
          <w:szCs w:val="20"/>
        </w:rPr>
      </w:pPr>
      <w:r w:rsidRPr="00807D6D">
        <w:rPr>
          <w:rFonts w:ascii="Comic Sans MS" w:hAnsi="Comic Sans MS"/>
          <w:sz w:val="20"/>
          <w:szCs w:val="20"/>
        </w:rPr>
        <w:t>D) İnsanların hayatını kolaylaştırması.</w:t>
      </w:r>
    </w:p>
    <w:p w:rsidR="00143B48" w:rsidRDefault="00143B48" w:rsidP="00807D6D">
      <w:pPr>
        <w:ind w:left="-426"/>
        <w:rPr>
          <w:rFonts w:ascii="Comic Sans MS" w:hAnsi="Comic Sans MS"/>
          <w:b/>
          <w:sz w:val="20"/>
        </w:rPr>
      </w:pPr>
    </w:p>
    <w:p w:rsidR="00143B48" w:rsidRDefault="00143B48" w:rsidP="00807D6D">
      <w:pPr>
        <w:ind w:left="-426"/>
        <w:rPr>
          <w:rFonts w:ascii="Comic Sans MS" w:hAnsi="Comic Sans MS"/>
          <w:sz w:val="20"/>
          <w:u w:val="single"/>
        </w:rPr>
      </w:pPr>
      <w:r>
        <w:rPr>
          <w:rFonts w:ascii="Comic Sans MS" w:hAnsi="Comic Sans MS"/>
          <w:b/>
          <w:sz w:val="20"/>
        </w:rPr>
        <w:t>7</w:t>
      </w:r>
      <w:r w:rsidRPr="00807D6D">
        <w:rPr>
          <w:rFonts w:ascii="Comic Sans MS" w:hAnsi="Comic Sans MS"/>
          <w:b/>
          <w:sz w:val="20"/>
        </w:rPr>
        <w:t>)</w:t>
      </w:r>
      <w:r w:rsidRPr="00807D6D">
        <w:rPr>
          <w:rFonts w:ascii="Comic Sans MS" w:hAnsi="Comic Sans MS"/>
          <w:sz w:val="20"/>
        </w:rPr>
        <w:t xml:space="preserve"> Aşağıdakilerden hangisi yanda verilen teknolojik ürünün zararlarından biri </w:t>
      </w:r>
      <w:r w:rsidRPr="00807D6D">
        <w:rPr>
          <w:rFonts w:ascii="Comic Sans MS" w:hAnsi="Comic Sans MS"/>
          <w:b/>
          <w:sz w:val="20"/>
          <w:u w:val="single"/>
        </w:rPr>
        <w:t>değildir?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  <w:u w:val="single"/>
        </w:rPr>
      </w:pPr>
      <w:r w:rsidRPr="00807D6D">
        <w:rPr>
          <w:rFonts w:ascii="Comic Sans MS" w:hAnsi="Comic Sans MS"/>
          <w:sz w:val="20"/>
        </w:rPr>
        <w:t>a) Gözlerimiz bozulabilir.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b) Çocukların duygularını kötü etki edebilir.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c) Bilgi edinebiliriz.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d) İşitme sorunu yaşayabiliriz.</w:t>
      </w:r>
    </w:p>
    <w:p w:rsidR="00143B48" w:rsidRDefault="00143B48" w:rsidP="00807D6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69" o:spid="_x0000_s1061" type="#_x0000_t75" style="position:absolute;margin-left:86.65pt;margin-top:3.3pt;width:91.5pt;height:50.25pt;z-index:-251652096;visibility:visible">
            <v:imagedata r:id="rId20" o:title=""/>
          </v:shape>
        </w:pict>
      </w:r>
      <w:r>
        <w:rPr>
          <w:noProof/>
          <w:lang w:eastAsia="tr-TR"/>
        </w:rPr>
        <w:pict>
          <v:shape id="Resim 270" o:spid="_x0000_s1062" type="#_x0000_t75" style="position:absolute;margin-left:-34.05pt;margin-top:3.3pt;width:102.75pt;height:58.5pt;z-index:-251651072;visibility:visible">
            <v:imagedata r:id="rId21" o:title="" gain="74473f"/>
          </v:shape>
        </w:pict>
      </w:r>
    </w:p>
    <w:p w:rsidR="00143B48" w:rsidRDefault="00143B48" w:rsidP="00807D6D">
      <w:pPr>
        <w:rPr>
          <w:rFonts w:ascii="Comic Sans MS" w:hAnsi="Comic Sans MS"/>
        </w:rPr>
      </w:pPr>
    </w:p>
    <w:p w:rsidR="00143B48" w:rsidRDefault="00143B48" w:rsidP="00807D6D">
      <w:pPr>
        <w:ind w:left="-426"/>
        <w:rPr>
          <w:rFonts w:ascii="Comic Sans MS" w:hAnsi="Comic Sans MS"/>
          <w:sz w:val="20"/>
        </w:rPr>
      </w:pP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8</w:t>
      </w:r>
      <w:r w:rsidRPr="00807D6D">
        <w:rPr>
          <w:rFonts w:ascii="Comic Sans MS" w:hAnsi="Comic Sans MS"/>
          <w:b/>
          <w:sz w:val="20"/>
        </w:rPr>
        <w:t>)</w:t>
      </w:r>
      <w:r w:rsidRPr="00807D6D">
        <w:rPr>
          <w:rFonts w:ascii="Comic Sans MS" w:hAnsi="Comic Sans MS"/>
          <w:sz w:val="20"/>
        </w:rPr>
        <w:t xml:space="preserve"> Yukarıda verilen taşıtları incelediğimizde aşağıdaki sonuçlardan hangisine </w:t>
      </w:r>
      <w:r w:rsidRPr="00E039D1">
        <w:rPr>
          <w:rFonts w:ascii="Comic Sans MS" w:hAnsi="Comic Sans MS"/>
          <w:b/>
          <w:sz w:val="20"/>
          <w:u w:val="single"/>
        </w:rPr>
        <w:t>ulaşamayız?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a) İcat edilen araçlar zamanla geliştirilir.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b) Teknolojinin gelişmesiyle araçlar da gelişmiştir.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c) Zamanla araçlar daha hızlı ve konforlu olmuştur.</w:t>
      </w:r>
    </w:p>
    <w:p w:rsidR="00143B48" w:rsidRPr="00807D6D" w:rsidRDefault="00143B48" w:rsidP="00807D6D">
      <w:pPr>
        <w:ind w:left="-426"/>
        <w:rPr>
          <w:rFonts w:ascii="Comic Sans MS" w:hAnsi="Comic Sans MS"/>
          <w:sz w:val="20"/>
        </w:rPr>
      </w:pPr>
      <w:r w:rsidRPr="00807D6D">
        <w:rPr>
          <w:rFonts w:ascii="Comic Sans MS" w:hAnsi="Comic Sans MS"/>
          <w:sz w:val="20"/>
        </w:rPr>
        <w:t>d) İcat edilen araçlar ilk haliyle tüm isteklerimizi karşılar.</w:t>
      </w:r>
    </w:p>
    <w:p w:rsidR="00143B48" w:rsidRPr="00E039D1" w:rsidRDefault="00143B48" w:rsidP="00E039D1">
      <w:pPr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 xml:space="preserve"> I.</w:t>
      </w:r>
      <w:r w:rsidRPr="00E039D1">
        <w:rPr>
          <w:rFonts w:ascii="Comic Sans MS" w:hAnsi="Comic Sans MS"/>
          <w:sz w:val="20"/>
        </w:rPr>
        <w:t xml:space="preserve"> Kağıt, cam, plastik gibi maddelerden yapılan ürünlerin atıkları yeniden değerlendirilebilir.</w:t>
      </w:r>
    </w:p>
    <w:p w:rsidR="00143B48" w:rsidRPr="00E039D1" w:rsidRDefault="00143B48" w:rsidP="00E039D1">
      <w:pPr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II.</w:t>
      </w:r>
      <w:r w:rsidRPr="00E039D1">
        <w:rPr>
          <w:rFonts w:ascii="Comic Sans MS" w:hAnsi="Comic Sans MS"/>
          <w:sz w:val="20"/>
        </w:rPr>
        <w:t xml:space="preserve"> Kullanılmış, bitmiş pilleri çöp kutusuna atmalıyız.</w:t>
      </w:r>
    </w:p>
    <w:p w:rsidR="00143B48" w:rsidRPr="00E039D1" w:rsidRDefault="00143B48" w:rsidP="00E039D1">
      <w:pPr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III.</w:t>
      </w:r>
      <w:r w:rsidRPr="00E039D1">
        <w:rPr>
          <w:rFonts w:ascii="Comic Sans MS" w:hAnsi="Comic Sans MS"/>
          <w:sz w:val="20"/>
        </w:rPr>
        <w:t xml:space="preserve"> Teknolojik ürünleri kullanırken çevreye zarar vermemeliyiz.</w:t>
      </w:r>
    </w:p>
    <w:p w:rsidR="00143B48" w:rsidRPr="00E039D1" w:rsidRDefault="00143B48" w:rsidP="00E039D1">
      <w:pPr>
        <w:ind w:right="-425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</w:t>
      </w:r>
      <w:r w:rsidRPr="00E039D1">
        <w:rPr>
          <w:rFonts w:ascii="Comic Sans MS" w:hAnsi="Comic Sans MS"/>
          <w:b/>
          <w:sz w:val="20"/>
        </w:rPr>
        <w:t>)</w:t>
      </w:r>
      <w:r w:rsidRPr="00E039D1">
        <w:rPr>
          <w:rFonts w:ascii="Comic Sans MS" w:hAnsi="Comic Sans MS"/>
          <w:sz w:val="20"/>
        </w:rPr>
        <w:t xml:space="preserve"> Yukarıda verilen bilgilere göre tablo doğru (D), ya da yanlış (Y) hangi seçenekteki gibi doldurulur?</w:t>
      </w:r>
    </w:p>
    <w:p w:rsidR="00143B48" w:rsidRPr="00E039D1" w:rsidRDefault="00143B48" w:rsidP="00E039D1">
      <w:pPr>
        <w:ind w:right="-425"/>
        <w:rPr>
          <w:rFonts w:ascii="Comic Sans MS" w:hAnsi="Comic Sans MS"/>
          <w:sz w:val="20"/>
        </w:rPr>
      </w:pPr>
    </w:p>
    <w:tbl>
      <w:tblPr>
        <w:tblW w:w="240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600"/>
        <w:gridCol w:w="600"/>
        <w:gridCol w:w="600"/>
        <w:gridCol w:w="600"/>
      </w:tblGrid>
      <w:tr w:rsidR="00143B48" w:rsidRPr="002728DA" w:rsidTr="00CD372D">
        <w:trPr>
          <w:trHeight w:val="402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II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III</w:t>
            </w:r>
          </w:p>
        </w:tc>
      </w:tr>
      <w:tr w:rsidR="00143B48" w:rsidRPr="002728DA" w:rsidTr="00CD372D">
        <w:trPr>
          <w:trHeight w:val="40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A)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</w:tr>
      <w:tr w:rsidR="00143B48" w:rsidRPr="002728DA" w:rsidTr="00CD372D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B)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</w:tr>
      <w:tr w:rsidR="00143B48" w:rsidRPr="002728DA" w:rsidTr="00CD372D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C)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</w:tr>
      <w:tr w:rsidR="00143B48" w:rsidRPr="002728DA" w:rsidTr="00CD372D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Y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B48" w:rsidRPr="00E039D1" w:rsidRDefault="00143B48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</w:rPr>
            </w:pPr>
            <w:r w:rsidRPr="00E039D1">
              <w:rPr>
                <w:rFonts w:ascii="Comic Sans MS" w:hAnsi="Comic Sans MS" w:cs="Arial TUR"/>
                <w:sz w:val="20"/>
              </w:rPr>
              <w:t>D</w:t>
            </w:r>
          </w:p>
        </w:tc>
      </w:tr>
    </w:tbl>
    <w:p w:rsidR="00143B48" w:rsidRDefault="00143B48" w:rsidP="00807D6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71" o:spid="_x0000_s1063" type="#_x0000_t75" style="position:absolute;margin-left:-15.9pt;margin-top:18.8pt;width:62.85pt;height:63pt;z-index:-251650048;visibility:visible;mso-position-horizontal-relative:text;mso-position-vertical-relative:text">
            <v:imagedata r:id="rId22" o:title=""/>
          </v:shape>
        </w:pict>
      </w:r>
    </w:p>
    <w:p w:rsidR="00143B48" w:rsidRDefault="00143B48" w:rsidP="00807D6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73" o:spid="_x0000_s1064" type="#_x0000_t75" style="position:absolute;margin-left:152.85pt;margin-top:12.15pt;width:71.9pt;height:36pt;z-index:-251648000;visibility:visible">
            <v:imagedata r:id="rId23" o:title=""/>
          </v:shape>
        </w:pict>
      </w:r>
      <w:r>
        <w:rPr>
          <w:noProof/>
          <w:lang w:eastAsia="tr-TR"/>
        </w:rPr>
        <w:pict>
          <v:shape id="Resim 272" o:spid="_x0000_s1065" type="#_x0000_t75" style="position:absolute;margin-left:56.85pt;margin-top:.15pt;width:71.85pt;height:48pt;z-index:-251649024;visibility:visible">
            <v:imagedata r:id="rId24" o:title=""/>
          </v:shape>
        </w:pict>
      </w:r>
    </w:p>
    <w:p w:rsidR="00143B48" w:rsidRDefault="00143B48" w:rsidP="00807D6D">
      <w:pPr>
        <w:rPr>
          <w:rFonts w:ascii="Comic Sans MS" w:hAnsi="Comic Sans MS"/>
        </w:rPr>
      </w:pPr>
    </w:p>
    <w:p w:rsidR="00143B48" w:rsidRPr="00E039D1" w:rsidRDefault="00143B48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steteskop         telefon                   uçak</w:t>
      </w:r>
    </w:p>
    <w:p w:rsidR="00143B48" w:rsidRPr="00E039D1" w:rsidRDefault="00143B48" w:rsidP="00807D6D">
      <w:pPr>
        <w:rPr>
          <w:rFonts w:ascii="Comic Sans MS" w:hAnsi="Comic Sans MS"/>
          <w:sz w:val="20"/>
        </w:rPr>
      </w:pPr>
    </w:p>
    <w:p w:rsidR="00143B48" w:rsidRPr="00E039D1" w:rsidRDefault="00143B48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10)</w:t>
      </w:r>
      <w:r w:rsidRPr="00E039D1">
        <w:rPr>
          <w:rFonts w:ascii="Comic Sans MS" w:hAnsi="Comic Sans MS"/>
          <w:sz w:val="20"/>
        </w:rPr>
        <w:t xml:space="preserve"> Yukarıda resmi verilen teknolojik ürünlerin kullanım alanları </w:t>
      </w:r>
      <w:r w:rsidRPr="00E039D1">
        <w:rPr>
          <w:rFonts w:ascii="Comic Sans MS" w:hAnsi="Comic Sans MS"/>
          <w:sz w:val="20"/>
          <w:u w:val="single"/>
        </w:rPr>
        <w:t xml:space="preserve">sırasıyla </w:t>
      </w:r>
      <w:r w:rsidRPr="00E039D1">
        <w:rPr>
          <w:rFonts w:ascii="Comic Sans MS" w:hAnsi="Comic Sans MS"/>
          <w:sz w:val="20"/>
        </w:rPr>
        <w:t>hangisidir?</w:t>
      </w:r>
    </w:p>
    <w:p w:rsidR="00143B48" w:rsidRPr="00E039D1" w:rsidRDefault="00143B48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a) iletişim – sağlık – ulaşım</w:t>
      </w:r>
    </w:p>
    <w:p w:rsidR="00143B48" w:rsidRPr="00E039D1" w:rsidRDefault="00143B48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b) sağlık – iletişim – ulaşım</w:t>
      </w:r>
    </w:p>
    <w:p w:rsidR="00143B48" w:rsidRPr="00E039D1" w:rsidRDefault="00143B48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c) ulaşım – sağlık – iletişim</w:t>
      </w:r>
    </w:p>
    <w:p w:rsidR="00143B48" w:rsidRPr="00E039D1" w:rsidRDefault="00143B48" w:rsidP="00E039D1">
      <w:pPr>
        <w:spacing w:after="120" w:line="240" w:lineRule="auto"/>
        <w:ind w:right="-425"/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d) iletişim – eğitim – ulaşım</w:t>
      </w:r>
    </w:p>
    <w:p w:rsidR="00143B48" w:rsidRDefault="00143B48" w:rsidP="00807D6D">
      <w:pPr>
        <w:rPr>
          <w:rFonts w:ascii="Comic Sans MS" w:hAnsi="Comic Sans MS"/>
        </w:rPr>
      </w:pPr>
    </w:p>
    <w:p w:rsidR="00143B48" w:rsidRPr="00E039D1" w:rsidRDefault="00143B48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b/>
          <w:sz w:val="20"/>
        </w:rPr>
        <w:t>11)</w:t>
      </w:r>
      <w:r w:rsidRPr="00E039D1">
        <w:rPr>
          <w:rFonts w:ascii="Comic Sans MS" w:hAnsi="Comic Sans MS"/>
          <w:sz w:val="20"/>
        </w:rPr>
        <w:t xml:space="preserve"> Aşağıdakilerden hangisi teknolojik ürün olarak kabul </w:t>
      </w:r>
      <w:r w:rsidRPr="00E039D1">
        <w:rPr>
          <w:rFonts w:ascii="Comic Sans MS" w:hAnsi="Comic Sans MS"/>
          <w:b/>
          <w:sz w:val="20"/>
          <w:u w:val="single"/>
        </w:rPr>
        <w:t>edilmez?</w:t>
      </w:r>
    </w:p>
    <w:p w:rsidR="00143B48" w:rsidRPr="00E039D1" w:rsidRDefault="00143B48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>a) Kalem                    b) Silgi</w:t>
      </w:r>
    </w:p>
    <w:p w:rsidR="00143B48" w:rsidRPr="00E039D1" w:rsidRDefault="00143B48" w:rsidP="00807D6D">
      <w:pPr>
        <w:rPr>
          <w:rFonts w:ascii="Comic Sans MS" w:hAnsi="Comic Sans MS"/>
          <w:sz w:val="20"/>
        </w:rPr>
      </w:pPr>
      <w:r w:rsidRPr="00E039D1">
        <w:rPr>
          <w:rFonts w:ascii="Comic Sans MS" w:hAnsi="Comic Sans MS"/>
          <w:sz w:val="20"/>
        </w:rPr>
        <w:t xml:space="preserve">c) Kalemtıraş            d) Ağaç </w:t>
      </w:r>
    </w:p>
    <w:p w:rsidR="00143B48" w:rsidRDefault="00143B48" w:rsidP="00807D6D">
      <w:pPr>
        <w:rPr>
          <w:rFonts w:ascii="Comic Sans MS" w:hAnsi="Comic Sans MS"/>
        </w:rPr>
      </w:pPr>
    </w:p>
    <w:p w:rsidR="00143B48" w:rsidRDefault="00143B48" w:rsidP="00F42C44">
      <w:pPr>
        <w:pStyle w:val="NoSpacing"/>
        <w:rPr>
          <w:rFonts w:ascii="Comic Sans MS" w:hAnsi="Comic Sans MS"/>
          <w:sz w:val="24"/>
          <w:szCs w:val="24"/>
        </w:rPr>
        <w:sectPr w:rsidR="00143B48" w:rsidSect="00E039D1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995"/>
          <w:docGrid w:linePitch="360"/>
        </w:sectPr>
      </w:pP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 xml:space="preserve">12) </w:t>
      </w:r>
      <w:r w:rsidRPr="00F42C44">
        <w:rPr>
          <w:rFonts w:ascii="Comic Sans MS" w:hAnsi="Comic Sans MS"/>
          <w:sz w:val="20"/>
          <w:szCs w:val="24"/>
        </w:rPr>
        <w:t>Aşağıdaki ulaşım araçlarından hangisi daha çok taşımacılık alanında kullanılır?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A) Kamyon</w:t>
      </w:r>
      <w:r>
        <w:rPr>
          <w:rFonts w:ascii="Comic Sans MS" w:hAnsi="Comic Sans MS"/>
          <w:sz w:val="20"/>
          <w:szCs w:val="24"/>
        </w:rPr>
        <w:tab/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>B) Otomobil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B) Bisiklet</w:t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  <w:t>D) Helikopter</w:t>
      </w:r>
    </w:p>
    <w:p w:rsidR="00143B48" w:rsidRPr="00F42C44" w:rsidRDefault="00143B48" w:rsidP="00807D6D">
      <w:pPr>
        <w:rPr>
          <w:rFonts w:ascii="Comic Sans MS" w:hAnsi="Comic Sans MS"/>
          <w:sz w:val="18"/>
        </w:rPr>
      </w:pPr>
    </w:p>
    <w:p w:rsidR="00143B48" w:rsidRPr="00F42C44" w:rsidRDefault="00143B48" w:rsidP="00807D6D">
      <w:pPr>
        <w:rPr>
          <w:rFonts w:ascii="Comic Sans MS" w:hAnsi="Comic Sans MS"/>
          <w:sz w:val="18"/>
        </w:rPr>
        <w:sectPr w:rsidR="00143B48" w:rsidRPr="00F42C44" w:rsidSect="00F42C44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995"/>
          <w:docGrid w:linePitch="360"/>
        </w:sectPr>
      </w:pP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13</w:t>
      </w:r>
      <w:r>
        <w:rPr>
          <w:rFonts w:ascii="Comic Sans MS" w:hAnsi="Comic Sans MS"/>
          <w:sz w:val="20"/>
          <w:szCs w:val="24"/>
        </w:rPr>
        <w:t xml:space="preserve">) </w:t>
      </w:r>
      <w:r w:rsidRPr="00F42C44">
        <w:rPr>
          <w:rFonts w:ascii="Comic Sans MS" w:hAnsi="Comic Sans MS"/>
          <w:sz w:val="20"/>
          <w:szCs w:val="24"/>
        </w:rPr>
        <w:t>Aşağıdakilerden hangisinin icadıyla kitap sayıları artmış ve kitap fiyatları ucuzlamıştır?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A) Bilgisayar</w:t>
      </w:r>
      <w:r w:rsidRPr="00F42C44"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  <w:t>B) Faks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C) Matbaa</w:t>
      </w:r>
      <w:r>
        <w:rPr>
          <w:rFonts w:ascii="Comic Sans MS" w:hAnsi="Comic Sans MS"/>
          <w:sz w:val="20"/>
          <w:szCs w:val="24"/>
        </w:rPr>
        <w:tab/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>D) Televizyon</w:t>
      </w:r>
    </w:p>
    <w:p w:rsidR="00143B48" w:rsidRPr="00F42C44" w:rsidRDefault="00143B48" w:rsidP="00807D6D">
      <w:pPr>
        <w:rPr>
          <w:rFonts w:ascii="Comic Sans MS" w:hAnsi="Comic Sans MS"/>
          <w:sz w:val="18"/>
        </w:rPr>
        <w:sectPr w:rsidR="00143B48" w:rsidRPr="00F42C44" w:rsidSect="00F42C44">
          <w:type w:val="continuous"/>
          <w:pgSz w:w="11906" w:h="16838"/>
          <w:pgMar w:top="1417" w:right="1274" w:bottom="426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995"/>
          <w:docGrid w:linePitch="360"/>
        </w:sectPr>
      </w:pPr>
    </w:p>
    <w:p w:rsidR="00143B48" w:rsidRPr="00F42C44" w:rsidRDefault="00143B48" w:rsidP="00F73E23">
      <w:pPr>
        <w:tabs>
          <w:tab w:val="num" w:pos="0"/>
          <w:tab w:val="left" w:pos="426"/>
        </w:tabs>
        <w:ind w:right="-638"/>
        <w:rPr>
          <w:rFonts w:ascii="Tahoma" w:hAnsi="Tahoma" w:cs="Tahoma"/>
          <w:sz w:val="12"/>
          <w:szCs w:val="20"/>
        </w:rPr>
      </w:pP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14)</w:t>
      </w:r>
      <w:r w:rsidRPr="00F42C44">
        <w:rPr>
          <w:rFonts w:ascii="Comic Sans MS" w:hAnsi="Comic Sans MS"/>
          <w:sz w:val="20"/>
          <w:szCs w:val="24"/>
        </w:rPr>
        <w:t xml:space="preserve"> “Ortadan çok dar bir boğazla birbirine bağlanan iki ayrı bölmeden oluşan cam bir kap şeklindedir.”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Verilen tanım aşağıdaki saatlerden hangisine aittir?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A) Ateş saati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B) Güneş saati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C) Su saati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D) Kum saati</w:t>
      </w:r>
    </w:p>
    <w:p w:rsidR="00143B48" w:rsidRPr="00F42C44" w:rsidRDefault="00143B48" w:rsidP="00F42C44">
      <w:pPr>
        <w:pStyle w:val="NoSpacing"/>
        <w:rPr>
          <w:rFonts w:ascii="Comic Sans MS" w:hAnsi="Comic Sans MS"/>
          <w:b/>
          <w:sz w:val="20"/>
          <w:szCs w:val="24"/>
        </w:rPr>
      </w:pP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15)</w:t>
      </w:r>
      <w:r w:rsidRPr="00F42C44">
        <w:rPr>
          <w:rFonts w:ascii="Comic Sans MS" w:hAnsi="Comic Sans MS"/>
          <w:sz w:val="20"/>
          <w:szCs w:val="24"/>
        </w:rPr>
        <w:t xml:space="preserve"> Aşağıdaki ulaşım araçlarından hangisi diğerlerine göre daha önce icat edilmiştir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A) Otobüs</w:t>
      </w:r>
      <w:r>
        <w:rPr>
          <w:rFonts w:ascii="Comic Sans MS" w:hAnsi="Comic Sans MS"/>
          <w:sz w:val="20"/>
          <w:szCs w:val="24"/>
        </w:rPr>
        <w:tab/>
      </w:r>
      <w:r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>B) At arabası</w:t>
      </w:r>
    </w:p>
    <w:p w:rsidR="00143B48" w:rsidRPr="00F42C44" w:rsidRDefault="00143B48" w:rsidP="00F42C44">
      <w:pPr>
        <w:pStyle w:val="NoSpacing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C) Tren</w:t>
      </w:r>
      <w:r w:rsidRPr="00F42C44"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</w:r>
      <w:r w:rsidRPr="00F42C44">
        <w:rPr>
          <w:rFonts w:ascii="Comic Sans MS" w:hAnsi="Comic Sans MS"/>
          <w:sz w:val="20"/>
          <w:szCs w:val="24"/>
        </w:rPr>
        <w:tab/>
        <w:t>D) Metro</w:t>
      </w:r>
    </w:p>
    <w:p w:rsidR="00143B48" w:rsidRDefault="00143B48" w:rsidP="00F42C44">
      <w:pPr>
        <w:pStyle w:val="NoSpacing"/>
        <w:rPr>
          <w:rFonts w:ascii="Comic Sans MS" w:hAnsi="Comic Sans MS"/>
          <w:sz w:val="24"/>
          <w:szCs w:val="24"/>
        </w:rPr>
      </w:pPr>
    </w:p>
    <w:p w:rsidR="00143B48" w:rsidRPr="00F42C44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b/>
          <w:sz w:val="20"/>
          <w:szCs w:val="24"/>
        </w:rPr>
        <w:t>16)</w:t>
      </w:r>
      <w:r w:rsidRPr="00F42C44">
        <w:rPr>
          <w:rFonts w:ascii="Comic Sans MS" w:hAnsi="Comic Sans MS"/>
          <w:sz w:val="20"/>
          <w:szCs w:val="24"/>
        </w:rPr>
        <w:t xml:space="preserve"> Aşağıdakilerden hangisi teknolojinin hayatımıza katkılarından bir değildir?</w:t>
      </w:r>
    </w:p>
    <w:p w:rsidR="00143B48" w:rsidRPr="00F42C44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A) Ulaşım kolay hale geldi.</w:t>
      </w:r>
    </w:p>
    <w:p w:rsidR="00143B48" w:rsidRPr="00F42C44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B) Radyasyon nedeniyle hastalıklar arttı.</w:t>
      </w:r>
    </w:p>
    <w:p w:rsidR="00143B48" w:rsidRPr="00F42C44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C) Tarım ürünlerinin artması</w:t>
      </w:r>
    </w:p>
    <w:p w:rsidR="00143B48" w:rsidRPr="00F42C44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F42C44">
        <w:rPr>
          <w:rFonts w:ascii="Comic Sans MS" w:hAnsi="Comic Sans MS"/>
          <w:sz w:val="20"/>
          <w:szCs w:val="24"/>
        </w:rPr>
        <w:t>D) Sağlık hizmetlerinin daha yaygın olması</w:t>
      </w:r>
    </w:p>
    <w:p w:rsidR="00143B48" w:rsidRPr="00C01C5F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b/>
          <w:sz w:val="20"/>
          <w:szCs w:val="24"/>
        </w:rPr>
        <w:t>17)</w:t>
      </w:r>
      <w:r w:rsidRPr="00C01C5F">
        <w:rPr>
          <w:rFonts w:ascii="Comic Sans MS" w:hAnsi="Comic Sans MS"/>
          <w:sz w:val="20"/>
          <w:szCs w:val="24"/>
        </w:rPr>
        <w:t xml:space="preserve">  Hayatımızı kolaylaştıran buluşlar yapan, icatlarıyla insanlığa hizmet eden kişilere aşağıdakilerden hangisi kullanılır?</w:t>
      </w:r>
    </w:p>
    <w:p w:rsidR="00143B48" w:rsidRPr="00C01C5F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sz w:val="20"/>
          <w:szCs w:val="24"/>
        </w:rPr>
        <w:t>A) Öğretmen</w:t>
      </w:r>
    </w:p>
    <w:p w:rsidR="00143B48" w:rsidRPr="00C01C5F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sz w:val="20"/>
          <w:szCs w:val="24"/>
        </w:rPr>
        <w:t>B) Ziraat Mühendisi</w:t>
      </w:r>
    </w:p>
    <w:p w:rsidR="00143B48" w:rsidRPr="00C01C5F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 w:rsidRPr="00C01C5F">
        <w:rPr>
          <w:rFonts w:ascii="Comic Sans MS" w:hAnsi="Comic Sans MS"/>
          <w:sz w:val="20"/>
          <w:szCs w:val="24"/>
        </w:rPr>
        <w:t>C) Bilim Adamı</w:t>
      </w:r>
    </w:p>
    <w:p w:rsidR="00143B48" w:rsidRPr="00C01C5F" w:rsidRDefault="00143B48" w:rsidP="00C01C5F">
      <w:pPr>
        <w:pStyle w:val="NoSpacing"/>
        <w:spacing w:after="120"/>
        <w:rPr>
          <w:rFonts w:ascii="Comic Sans MS" w:hAnsi="Comic Sans MS"/>
          <w:sz w:val="20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6" type="#_x0000_t62" style="position:absolute;margin-left:32.05pt;margin-top:17.65pt;width:180.75pt;height:94.45pt;z-index:251670528" adj="27163,6884">
            <v:textbox>
              <w:txbxContent>
                <w:p w:rsidR="00143B48" w:rsidRPr="00233D32" w:rsidRDefault="00143B48" w:rsidP="00C01C5F">
                  <w:pPr>
                    <w:pStyle w:val="NoSpacing"/>
                    <w:rPr>
                      <w:rFonts w:cs="Calibri"/>
                      <w:b/>
                    </w:rPr>
                  </w:pPr>
                  <w:r w:rsidRPr="00233D32">
                    <w:rPr>
                      <w:rFonts w:cs="Calibri"/>
                      <w:b/>
                    </w:rPr>
                    <w:t>Uzun yıllar önce verem hastalığından o kadar çok insan ölmüştür ki şehirler ve kasabalar bu hastalık yüzünden yok olmuştur.Şimdi ise insanlar bu hastalıktan hiç korkmamaktadır</w:t>
                  </w:r>
                  <w:r>
                    <w:rPr>
                      <w:rFonts w:cs="Calibri"/>
                      <w:b/>
                    </w:rPr>
                    <w:t>.</w:t>
                  </w:r>
                </w:p>
              </w:txbxContent>
            </v:textbox>
          </v:shape>
        </w:pict>
      </w:r>
      <w:r w:rsidRPr="00C01C5F">
        <w:rPr>
          <w:rFonts w:ascii="Comic Sans MS" w:hAnsi="Comic Sans MS"/>
          <w:sz w:val="20"/>
          <w:szCs w:val="24"/>
        </w:rPr>
        <w:t>D) Emniyet Müdürü</w:t>
      </w:r>
    </w:p>
    <w:p w:rsidR="00143B48" w:rsidRPr="00C01C5F" w:rsidRDefault="00143B48" w:rsidP="00C01C5F">
      <w:pPr>
        <w:pStyle w:val="AralkYok1"/>
        <w:rPr>
          <w:rFonts w:ascii="Comic Sans MS" w:hAnsi="Comic Sans MS" w:cs="Calibri"/>
          <w:b/>
          <w:sz w:val="20"/>
          <w:szCs w:val="20"/>
        </w:rPr>
      </w:pPr>
      <w:r>
        <w:rPr>
          <w:noProof/>
        </w:rPr>
        <w:pict>
          <v:shape id="Resim 76" o:spid="_x0000_s1067" type="#_x0000_t75" alt="ANd9GcTqsn4BeBPrPJltxMGYDkGai6vWllkCKRPag9s1TipMGkJV-AJtZQ" href="http://www.google.com.tr/imgres?q=profes%C3%B6r+gif&amp;um=1&amp;hl=tr&amp;biw=1366&amp;bih=599&amp;tbm=isch&amp;tbnid=bO449x5myQeCeM:&amp;imgrefurl=http://www.turkcexbox.com/geyik-eglence/5063-konsollar-modern-dunyanin-metresi.html&amp;docid=Fd0Jg7UfTormyM&amp;imgurl=http://4.bp.blogspot.com/-kYACOM8rvSw/TsSfsMK2zFI/AAAAAAAAAGA/OkiZNdcfhuI/s1600/prof2anime.gif&amp;w=170&amp;h=205&amp;ei=QNZEUfibF8bg4QTl54EY&amp;zoom=1&amp;sa=X&amp;ved=0CIMBEIQcMBM&amp;ved=1t:3588,r:19,s:0,i:131&amp;iact=rc&amp;dur=431&amp;page=1&amp;tbnh=164&amp;tbnw=136&amp;start=0&amp;ndsp=20&amp;tx=51&amp;ty=" style="position:absolute;margin-left:251.65pt;margin-top:4.5pt;width:73.5pt;height:96.75pt;z-index:-251646976;visibility:visible" o:button="t">
            <v:fill o:detectmouseclick="t"/>
            <v:imagedata r:id="rId25" o:title=""/>
          </v:shape>
        </w:pict>
      </w:r>
      <w:r w:rsidRPr="00C01C5F">
        <w:rPr>
          <w:rFonts w:ascii="Comic Sans MS" w:hAnsi="Comic Sans MS" w:cs="Calibri"/>
          <w:b/>
          <w:sz w:val="20"/>
          <w:szCs w:val="20"/>
        </w:rPr>
        <w:t>18)</w:t>
      </w:r>
    </w:p>
    <w:p w:rsidR="00143B48" w:rsidRPr="00C01C5F" w:rsidRDefault="00143B48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143B48" w:rsidRPr="00C01C5F" w:rsidRDefault="00143B48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143B48" w:rsidRPr="00C01C5F" w:rsidRDefault="00143B48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143B48" w:rsidRPr="00C01C5F" w:rsidRDefault="00143B48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143B48" w:rsidRPr="00C01C5F" w:rsidRDefault="00143B48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143B48" w:rsidRPr="00C01C5F" w:rsidRDefault="00143B48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143B48" w:rsidRPr="00C01C5F" w:rsidRDefault="00143B48" w:rsidP="00C01C5F">
      <w:pPr>
        <w:pStyle w:val="AralkYok1"/>
        <w:rPr>
          <w:rFonts w:ascii="Comic Sans MS" w:hAnsi="Comic Sans MS" w:cs="Calibri"/>
          <w:sz w:val="20"/>
          <w:szCs w:val="20"/>
        </w:rPr>
      </w:pPr>
    </w:p>
    <w:p w:rsidR="00143B48" w:rsidRPr="00C01C5F" w:rsidRDefault="00143B48" w:rsidP="00C01C5F">
      <w:pPr>
        <w:pStyle w:val="AralkYok1"/>
        <w:spacing w:after="120"/>
        <w:rPr>
          <w:rFonts w:ascii="Comic Sans MS" w:hAnsi="Comic Sans MS" w:cs="Calibri"/>
          <w:b/>
          <w:sz w:val="20"/>
          <w:szCs w:val="20"/>
        </w:rPr>
      </w:pPr>
      <w:r w:rsidRPr="00C01C5F">
        <w:rPr>
          <w:rFonts w:ascii="Comic Sans MS" w:hAnsi="Comic Sans MS" w:cs="Calibri"/>
          <w:b/>
          <w:sz w:val="20"/>
          <w:szCs w:val="20"/>
        </w:rPr>
        <w:t>Profesörün bahsettiği bu durum en iyi aşağıdakilerden hangisi ile açıklanabilir?</w:t>
      </w:r>
    </w:p>
    <w:p w:rsidR="00143B48" w:rsidRPr="00C01C5F" w:rsidRDefault="00143B48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>
        <w:rPr>
          <w:noProof/>
        </w:rPr>
        <w:pict>
          <v:shape id="_x0000_s1068" type="#_x0000_t202" style="position:absolute;margin-left:329.65pt;margin-top:11.8pt;width:150.9pt;height:75.75pt;z-index:251671552" strokecolor="#76923c" strokeweight="4.5pt">
            <v:stroke linestyle="thinThick"/>
            <v:textbox style="mso-next-textbox:#_x0000_s1068">
              <w:txbxContent>
                <w:p w:rsidR="00143B48" w:rsidRPr="00CA342D" w:rsidRDefault="00143B48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18"/>
                    </w:rPr>
                  </w:pPr>
                  <w:r w:rsidRPr="00CA342D">
                    <w:rPr>
                      <w:rFonts w:ascii="Hand writing Mutlu" w:hAnsi="Hand writing Mutlu"/>
                      <w:sz w:val="18"/>
                    </w:rPr>
                    <w:t>BAŞARILAR DİLERİM</w:t>
                  </w:r>
                </w:p>
                <w:p w:rsidR="00143B48" w:rsidRPr="00CA342D" w:rsidRDefault="00143B48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18"/>
                    </w:rPr>
                  </w:pPr>
                  <w:r w:rsidRPr="00CA342D">
                    <w:rPr>
                      <w:rFonts w:ascii="Hand writing Mutlu" w:hAnsi="Hand writing Mutlu"/>
                      <w:sz w:val="18"/>
                    </w:rPr>
                    <w:t>Soner ÖZTÜRK</w:t>
                  </w:r>
                </w:p>
                <w:p w:rsidR="00143B48" w:rsidRPr="00CA342D" w:rsidRDefault="00143B48" w:rsidP="00CA342D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18"/>
                    </w:rPr>
                  </w:pPr>
                  <w:r w:rsidRPr="00CA342D">
                    <w:rPr>
                      <w:rFonts w:ascii="Hand writing Mutlu" w:hAnsi="Hand writing Mutlu"/>
                      <w:sz w:val="18"/>
                    </w:rPr>
                    <w:t>4-A Sınıf Öğretmeni</w:t>
                  </w:r>
                </w:p>
              </w:txbxContent>
            </v:textbox>
          </v:shape>
        </w:pict>
      </w:r>
      <w:r w:rsidRPr="00C01C5F">
        <w:rPr>
          <w:rFonts w:ascii="Comic Sans MS" w:hAnsi="Comic Sans MS" w:cs="Calibri"/>
          <w:sz w:val="20"/>
          <w:szCs w:val="20"/>
        </w:rPr>
        <w:t>A.Günümüzde verem diye bir hastalık yoktur.</w:t>
      </w:r>
    </w:p>
    <w:p w:rsidR="00143B48" w:rsidRPr="00C01C5F" w:rsidRDefault="00143B48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 w:rsidRPr="00C01C5F">
        <w:rPr>
          <w:rFonts w:ascii="Comic Sans MS" w:hAnsi="Comic Sans MS" w:cs="Calibri"/>
          <w:sz w:val="20"/>
          <w:szCs w:val="20"/>
        </w:rPr>
        <w:t>B.İnsanlar vereme yakalanmamak için birbirleri ile görüşmemektedir.</w:t>
      </w:r>
    </w:p>
    <w:p w:rsidR="00143B48" w:rsidRPr="00C01C5F" w:rsidRDefault="00143B48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>
        <w:rPr>
          <w:noProof/>
        </w:rPr>
        <w:pict>
          <v:shape id="_x0000_s1069" type="#_x0000_t75" style="position:absolute;margin-left:443.65pt;margin-top:13.2pt;width:31.5pt;height:30.75pt;z-index:251673600;visibility:visible">
            <v:imagedata r:id="rId26" o:title=""/>
            <w10:wrap type="square"/>
          </v:shape>
        </w:pict>
      </w:r>
      <w:r>
        <w:rPr>
          <w:noProof/>
        </w:rPr>
        <w:pict>
          <v:shape id="Resim 495" o:spid="_x0000_s1070" type="#_x0000_t75" style="position:absolute;margin-left:332.65pt;margin-top:13.2pt;width:31.5pt;height:30.75pt;z-index:251672576;visibility:visible">
            <v:imagedata r:id="rId26" o:title=""/>
            <w10:wrap type="square"/>
          </v:shape>
        </w:pict>
      </w:r>
      <w:r w:rsidRPr="00C01C5F">
        <w:rPr>
          <w:rFonts w:ascii="Comic Sans MS" w:hAnsi="Comic Sans MS" w:cs="Calibri"/>
          <w:sz w:val="20"/>
          <w:szCs w:val="20"/>
        </w:rPr>
        <w:t>C.Teknolojinin gelişmesi ile bir çok hastalığın ilacı ve aşısı bulunmuştur.</w:t>
      </w:r>
    </w:p>
    <w:p w:rsidR="00143B48" w:rsidRPr="00C01C5F" w:rsidRDefault="00143B48" w:rsidP="00C01C5F">
      <w:pPr>
        <w:pStyle w:val="AralkYok1"/>
        <w:spacing w:after="120"/>
        <w:rPr>
          <w:rFonts w:ascii="Comic Sans MS" w:hAnsi="Comic Sans MS" w:cs="Calibri"/>
          <w:sz w:val="20"/>
          <w:szCs w:val="20"/>
        </w:rPr>
      </w:pPr>
      <w:r w:rsidRPr="00C01C5F">
        <w:rPr>
          <w:rFonts w:ascii="Comic Sans MS" w:hAnsi="Comic Sans MS" w:cs="Calibri"/>
          <w:sz w:val="20"/>
          <w:szCs w:val="20"/>
        </w:rPr>
        <w:t>D.Verem sadece fakir insanlara bulaşan bir hastalıktır</w:t>
      </w:r>
    </w:p>
    <w:p w:rsidR="00143B48" w:rsidRPr="00F42C44" w:rsidRDefault="00143B48" w:rsidP="00C01C5F">
      <w:pPr>
        <w:tabs>
          <w:tab w:val="num" w:pos="0"/>
          <w:tab w:val="left" w:pos="426"/>
        </w:tabs>
        <w:spacing w:after="120" w:line="240" w:lineRule="auto"/>
        <w:ind w:right="-638"/>
        <w:rPr>
          <w:rFonts w:ascii="Tahoma" w:hAnsi="Tahoma" w:cs="Tahoma"/>
          <w:sz w:val="12"/>
          <w:szCs w:val="20"/>
        </w:rPr>
      </w:pPr>
    </w:p>
    <w:sectPr w:rsidR="00143B48" w:rsidRPr="00F42C44" w:rsidSect="00F42C44">
      <w:type w:val="continuous"/>
      <w:pgSz w:w="11906" w:h="16838"/>
      <w:pgMar w:top="1417" w:right="1274" w:bottom="426" w:left="1417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B48" w:rsidRDefault="00143B48" w:rsidP="00CA21F3">
      <w:pPr>
        <w:spacing w:after="0" w:line="240" w:lineRule="auto"/>
      </w:pPr>
      <w:r>
        <w:separator/>
      </w:r>
    </w:p>
  </w:endnote>
  <w:endnote w:type="continuationSeparator" w:id="0">
    <w:p w:rsidR="00143B48" w:rsidRDefault="00143B48" w:rsidP="00CA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B48" w:rsidRDefault="00143B48" w:rsidP="00CA21F3">
      <w:pPr>
        <w:spacing w:after="0" w:line="240" w:lineRule="auto"/>
      </w:pPr>
      <w:r>
        <w:separator/>
      </w:r>
    </w:p>
  </w:footnote>
  <w:footnote w:type="continuationSeparator" w:id="0">
    <w:p w:rsidR="00143B48" w:rsidRDefault="00143B48" w:rsidP="00CA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77E55AE"/>
    <w:lvl w:ilvl="0" w:tplc="57B2A452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962919"/>
    <w:multiLevelType w:val="hybridMultilevel"/>
    <w:tmpl w:val="BB925DC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0A771829"/>
    <w:multiLevelType w:val="hybridMultilevel"/>
    <w:tmpl w:val="5FACDF36"/>
    <w:lvl w:ilvl="0" w:tplc="C1C41C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C91AE4"/>
    <w:multiLevelType w:val="hybridMultilevel"/>
    <w:tmpl w:val="4740C656"/>
    <w:lvl w:ilvl="0" w:tplc="6D48D0EA">
      <w:start w:val="9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">
    <w:nsid w:val="0E8F2C3C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6">
    <w:nsid w:val="22ED073E"/>
    <w:multiLevelType w:val="hybridMultilevel"/>
    <w:tmpl w:val="35E27A2A"/>
    <w:lvl w:ilvl="0" w:tplc="6A20E1A6">
      <w:start w:val="3"/>
      <w:numFmt w:val="upperLetter"/>
      <w:lvlText w:val="%1)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7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F0C2605"/>
    <w:multiLevelType w:val="hybridMultilevel"/>
    <w:tmpl w:val="906C2460"/>
    <w:lvl w:ilvl="0" w:tplc="AD50722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34D4591"/>
    <w:multiLevelType w:val="hybridMultilevel"/>
    <w:tmpl w:val="00B8E9A2"/>
    <w:lvl w:ilvl="0" w:tplc="A8E620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441FC5"/>
    <w:multiLevelType w:val="hybridMultilevel"/>
    <w:tmpl w:val="507AB4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9144F1"/>
    <w:multiLevelType w:val="hybridMultilevel"/>
    <w:tmpl w:val="634009B2"/>
    <w:lvl w:ilvl="0" w:tplc="53205512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ascii="Comic Sans MS" w:eastAsia="Times New Roman" w:hAnsi="Comic Sans MS" w:cs="Aharoni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3">
    <w:nsid w:val="4385118D"/>
    <w:multiLevelType w:val="hybridMultilevel"/>
    <w:tmpl w:val="F7C846DC"/>
    <w:lvl w:ilvl="0" w:tplc="B714323E">
      <w:start w:val="6"/>
      <w:numFmt w:val="decimal"/>
      <w:lvlText w:val="%1."/>
      <w:lvlJc w:val="left"/>
      <w:pPr>
        <w:ind w:left="39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14">
    <w:nsid w:val="4474626F"/>
    <w:multiLevelType w:val="hybridMultilevel"/>
    <w:tmpl w:val="7270B36E"/>
    <w:lvl w:ilvl="0" w:tplc="3AA670A2">
      <w:start w:val="1"/>
      <w:numFmt w:val="upperLetter"/>
      <w:lvlText w:val="%1)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15">
    <w:nsid w:val="504F390B"/>
    <w:multiLevelType w:val="hybridMultilevel"/>
    <w:tmpl w:val="0122EC4E"/>
    <w:lvl w:ilvl="0" w:tplc="EC28613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A9D0D84"/>
    <w:multiLevelType w:val="hybridMultilevel"/>
    <w:tmpl w:val="8CBC9970"/>
    <w:lvl w:ilvl="0" w:tplc="00D66BC2">
      <w:start w:val="1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8">
    <w:nsid w:val="60490B46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78720748"/>
    <w:multiLevelType w:val="hybridMultilevel"/>
    <w:tmpl w:val="1AD6D25C"/>
    <w:lvl w:ilvl="0" w:tplc="61EE407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2"/>
  </w:num>
  <w:num w:numId="5">
    <w:abstractNumId w:val="11"/>
  </w:num>
  <w:num w:numId="6">
    <w:abstractNumId w:val="12"/>
  </w:num>
  <w:num w:numId="7">
    <w:abstractNumId w:val="1"/>
  </w:num>
  <w:num w:numId="8">
    <w:abstractNumId w:val="17"/>
  </w:num>
  <w:num w:numId="9">
    <w:abstractNumId w:val="5"/>
  </w:num>
  <w:num w:numId="10">
    <w:abstractNumId w:val="13"/>
  </w:num>
  <w:num w:numId="11">
    <w:abstractNumId w:val="4"/>
  </w:num>
  <w:num w:numId="12">
    <w:abstractNumId w:val="8"/>
  </w:num>
  <w:num w:numId="13">
    <w:abstractNumId w:val="18"/>
  </w:num>
  <w:num w:numId="14">
    <w:abstractNumId w:val="16"/>
  </w:num>
  <w:num w:numId="15">
    <w:abstractNumId w:val="3"/>
  </w:num>
  <w:num w:numId="16">
    <w:abstractNumId w:val="10"/>
  </w:num>
  <w:num w:numId="17">
    <w:abstractNumId w:val="7"/>
  </w:num>
  <w:num w:numId="18">
    <w:abstractNumId w:val="19"/>
  </w:num>
  <w:num w:numId="19">
    <w:abstractNumId w:val="1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8D"/>
    <w:rsid w:val="0003759D"/>
    <w:rsid w:val="00055BD1"/>
    <w:rsid w:val="000A1E66"/>
    <w:rsid w:val="000C1ABA"/>
    <w:rsid w:val="001214AF"/>
    <w:rsid w:val="00143B48"/>
    <w:rsid w:val="001607DD"/>
    <w:rsid w:val="00192E4F"/>
    <w:rsid w:val="001966C9"/>
    <w:rsid w:val="00215289"/>
    <w:rsid w:val="0023245A"/>
    <w:rsid w:val="002327A0"/>
    <w:rsid w:val="00233D32"/>
    <w:rsid w:val="00250766"/>
    <w:rsid w:val="002728DA"/>
    <w:rsid w:val="002901C7"/>
    <w:rsid w:val="002D74F2"/>
    <w:rsid w:val="002E5DEA"/>
    <w:rsid w:val="002F0A1B"/>
    <w:rsid w:val="00302B13"/>
    <w:rsid w:val="00307AD0"/>
    <w:rsid w:val="003C2A43"/>
    <w:rsid w:val="003E4830"/>
    <w:rsid w:val="00427868"/>
    <w:rsid w:val="00453047"/>
    <w:rsid w:val="00465428"/>
    <w:rsid w:val="005129F5"/>
    <w:rsid w:val="005346C4"/>
    <w:rsid w:val="00535158"/>
    <w:rsid w:val="005402FB"/>
    <w:rsid w:val="00576C63"/>
    <w:rsid w:val="005A4359"/>
    <w:rsid w:val="005F588C"/>
    <w:rsid w:val="00607580"/>
    <w:rsid w:val="006517DA"/>
    <w:rsid w:val="006E5935"/>
    <w:rsid w:val="00716B9E"/>
    <w:rsid w:val="007309A1"/>
    <w:rsid w:val="0073704E"/>
    <w:rsid w:val="00762816"/>
    <w:rsid w:val="007C50C8"/>
    <w:rsid w:val="007D5D7D"/>
    <w:rsid w:val="00807D6D"/>
    <w:rsid w:val="00814D7B"/>
    <w:rsid w:val="00862135"/>
    <w:rsid w:val="008673C9"/>
    <w:rsid w:val="008A237A"/>
    <w:rsid w:val="008B1B94"/>
    <w:rsid w:val="009003A2"/>
    <w:rsid w:val="0091570B"/>
    <w:rsid w:val="009A2244"/>
    <w:rsid w:val="009C4C69"/>
    <w:rsid w:val="00A10DF3"/>
    <w:rsid w:val="00A93EB3"/>
    <w:rsid w:val="00AE4D0B"/>
    <w:rsid w:val="00AF57AC"/>
    <w:rsid w:val="00B1107C"/>
    <w:rsid w:val="00B27FC3"/>
    <w:rsid w:val="00BC3C94"/>
    <w:rsid w:val="00BE46BA"/>
    <w:rsid w:val="00C01C5F"/>
    <w:rsid w:val="00C227CB"/>
    <w:rsid w:val="00C77C55"/>
    <w:rsid w:val="00CA21F3"/>
    <w:rsid w:val="00CA342D"/>
    <w:rsid w:val="00CA5943"/>
    <w:rsid w:val="00CB3761"/>
    <w:rsid w:val="00CC0BCF"/>
    <w:rsid w:val="00CD372D"/>
    <w:rsid w:val="00D33FC5"/>
    <w:rsid w:val="00D35CBE"/>
    <w:rsid w:val="00D5463D"/>
    <w:rsid w:val="00D74A41"/>
    <w:rsid w:val="00D91243"/>
    <w:rsid w:val="00DC5512"/>
    <w:rsid w:val="00DD3A65"/>
    <w:rsid w:val="00DF77FA"/>
    <w:rsid w:val="00E039D1"/>
    <w:rsid w:val="00E17F32"/>
    <w:rsid w:val="00E51BC7"/>
    <w:rsid w:val="00EB4884"/>
    <w:rsid w:val="00EE1D44"/>
    <w:rsid w:val="00F01FF0"/>
    <w:rsid w:val="00F139F7"/>
    <w:rsid w:val="00F42C44"/>
    <w:rsid w:val="00F6548D"/>
    <w:rsid w:val="00F73E23"/>
    <w:rsid w:val="00F87D49"/>
    <w:rsid w:val="00FE12A3"/>
    <w:rsid w:val="00FF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4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4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E4D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1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21F3"/>
    <w:rPr>
      <w:rFonts w:cs="Times New Roman"/>
    </w:rPr>
  </w:style>
  <w:style w:type="paragraph" w:styleId="NoSpacing">
    <w:name w:val="No Spacing"/>
    <w:uiPriority w:val="99"/>
    <w:qFormat/>
    <w:rsid w:val="00D91243"/>
    <w:rPr>
      <w:lang w:eastAsia="en-US"/>
    </w:rPr>
  </w:style>
  <w:style w:type="character" w:styleId="Strong">
    <w:name w:val="Strong"/>
    <w:basedOn w:val="DefaultParagraphFont"/>
    <w:uiPriority w:val="99"/>
    <w:qFormat/>
    <w:rsid w:val="003E4830"/>
    <w:rPr>
      <w:rFonts w:cs="Times New Roman"/>
      <w:b/>
      <w:bCs/>
    </w:rPr>
  </w:style>
  <w:style w:type="paragraph" w:customStyle="1" w:styleId="NoSpacing1">
    <w:name w:val="No Spacing1"/>
    <w:uiPriority w:val="99"/>
    <w:rsid w:val="00807D6D"/>
    <w:rPr>
      <w:rFonts w:ascii="Times New Roman" w:hAnsi="Times New Roman"/>
      <w:sz w:val="24"/>
      <w:szCs w:val="24"/>
    </w:rPr>
  </w:style>
  <w:style w:type="paragraph" w:customStyle="1" w:styleId="AralkYok1">
    <w:name w:val="Aralık Yok1"/>
    <w:uiPriority w:val="99"/>
    <w:rsid w:val="00C01C5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4</Pages>
  <Words>881</Words>
  <Characters>5025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</dc:creator>
  <cp:keywords>www.sorubak.com</cp:keywords>
  <dc:description>www.sorubak.com</dc:description>
  <cp:lastModifiedBy>edanur</cp:lastModifiedBy>
  <cp:revision>4</cp:revision>
  <dcterms:created xsi:type="dcterms:W3CDTF">2013-03-19T20:18:00Z</dcterms:created>
  <dcterms:modified xsi:type="dcterms:W3CDTF">2014-03-16T13:57:00Z</dcterms:modified>
  <cp:category>www.sorubak.com</cp:category>
</cp:coreProperties>
</file>