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4B" w:rsidRDefault="00560D4B" w:rsidP="00997DA2">
      <w:pPr>
        <w:pStyle w:val="NoSpacing"/>
        <w:rPr>
          <w:b/>
        </w:rPr>
      </w:pPr>
      <w:r>
        <w:rPr>
          <w:b/>
        </w:rPr>
        <w:t>ADI SOYADI:……………………                          NO’su:………    SINIFI:………..            24/10/2014</w:t>
      </w:r>
    </w:p>
    <w:p w:rsidR="00560D4B" w:rsidRDefault="00560D4B" w:rsidP="00997DA2">
      <w:pPr>
        <w:pStyle w:val="NoSpacing"/>
        <w:rPr>
          <w:rFonts w:ascii="Times New Roman" w:hAnsi="Times New Roman"/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ALDIĞI PUAN:……………</w:t>
      </w:r>
    </w:p>
    <w:p w:rsidR="00560D4B" w:rsidRDefault="00560D4B" w:rsidP="00997DA2">
      <w:pPr>
        <w:pStyle w:val="NoSpacing"/>
        <w:rPr>
          <w:b/>
        </w:rPr>
      </w:pPr>
      <w:r>
        <w:rPr>
          <w:b/>
        </w:rPr>
        <w:t xml:space="preserve">      </w:t>
      </w:r>
      <w:r>
        <w:rPr>
          <w:b/>
          <w:sz w:val="28"/>
          <w:szCs w:val="28"/>
        </w:rPr>
        <w:t xml:space="preserve"> TURGUT  ÖZAL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2014-2015 EĞİTİM-ÖĞRETİM YILI  4/F  SINIFI  </w:t>
      </w:r>
    </w:p>
    <w:p w:rsidR="00560D4B" w:rsidRDefault="00560D4B" w:rsidP="00997DA2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I. YAZILISI</w:t>
      </w:r>
    </w:p>
    <w:p w:rsidR="00560D4B" w:rsidRDefault="00560D4B" w:rsidP="00997DA2">
      <w:pPr>
        <w:pStyle w:val="NoSpacing"/>
        <w:rPr>
          <w:sz w:val="24"/>
          <w:szCs w:val="24"/>
        </w:rPr>
      </w:pPr>
    </w:p>
    <w:p w:rsidR="00560D4B" w:rsidRDefault="00560D4B" w:rsidP="00997DA2">
      <w:pPr>
        <w:pStyle w:val="NoSpacing"/>
        <w:numPr>
          <w:ilvl w:val="0"/>
          <w:numId w:val="1"/>
        </w:numPr>
        <w:spacing w:before="100" w:beforeAutospacing="1" w:after="100" w:afterAutospacing="1"/>
        <w:rPr>
          <w:b/>
        </w:rPr>
      </w:pPr>
      <w:r>
        <w:rPr>
          <w:b/>
        </w:rPr>
        <w:t>DOLDURMA SORULARI ( Aşağıda verilen cümlelerdeki boşluklara uygun sözcükleri yazınız.)</w:t>
      </w:r>
    </w:p>
    <w:p w:rsidR="00560D4B" w:rsidRDefault="00560D4B" w:rsidP="00997DA2">
      <w:pPr>
        <w:pStyle w:val="NoSpacing"/>
      </w:pPr>
      <w:r>
        <w:rPr>
          <w:u w:val="single"/>
        </w:rPr>
        <w:t>15 puan</w:t>
      </w:r>
    </w:p>
    <w:p w:rsidR="00560D4B" w:rsidRDefault="00560D4B" w:rsidP="00997DA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    (soy ağacı – fiziksel – kişisel gelişim - parmak izleri – Türkiye Cumhuriyeti – mavi, pembe – </w:t>
      </w:r>
    </w:p>
    <w:p w:rsidR="00560D4B" w:rsidRDefault="00560D4B" w:rsidP="00997DA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farklı  - nüfus cüzdanı – aile – duygu, düşünce)</w:t>
      </w:r>
    </w:p>
    <w:p w:rsidR="00560D4B" w:rsidRDefault="00560D4B" w:rsidP="00997DA2">
      <w:pPr>
        <w:pStyle w:val="NoSpacing"/>
      </w:pPr>
      <w:r>
        <w:rPr>
          <w:b/>
        </w:rPr>
        <w:t>a</w:t>
      </w:r>
      <w:r>
        <w:t xml:space="preserve">. Bütün insanların </w:t>
      </w:r>
      <w:r>
        <w:rPr>
          <w:color w:val="3366FF"/>
        </w:rPr>
        <w:t xml:space="preserve"> parmak izleri </w:t>
      </w:r>
      <w:r>
        <w:t xml:space="preserve"> birbirinden farklıdır.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b</w:t>
      </w:r>
      <w:r>
        <w:rPr>
          <w:color w:val="000000"/>
        </w:rPr>
        <w:t xml:space="preserve">. </w:t>
      </w:r>
      <w:r>
        <w:rPr>
          <w:color w:val="3366FF"/>
        </w:rPr>
        <w:t>Nüfus cüzdanı</w:t>
      </w:r>
      <w:r>
        <w:rPr>
          <w:color w:val="00FF00"/>
        </w:rPr>
        <w:t>ı</w:t>
      </w:r>
      <w:r>
        <w:rPr>
          <w:color w:val="000000"/>
        </w:rPr>
        <w:t xml:space="preserve"> mızda adımız , soyadımız ve bizimle ilgili gerekli bilgiler bulunur.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Erkeklerin nüfus cüzdanları    </w:t>
      </w:r>
      <w:r>
        <w:rPr>
          <w:color w:val="3366FF"/>
        </w:rPr>
        <w:t>mavi</w:t>
      </w:r>
      <w:r>
        <w:rPr>
          <w:color w:val="000000"/>
        </w:rPr>
        <w:t xml:space="preserve">   , kızların ki ise   </w:t>
      </w:r>
      <w:r>
        <w:rPr>
          <w:color w:val="3366FF"/>
        </w:rPr>
        <w:t xml:space="preserve">pembe </w:t>
      </w:r>
      <w:r>
        <w:rPr>
          <w:color w:val="000000"/>
        </w:rPr>
        <w:t xml:space="preserve">  renklidir.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ç.</w:t>
      </w:r>
      <w:r>
        <w:rPr>
          <w:color w:val="000000"/>
        </w:rPr>
        <w:t xml:space="preserve"> Boyumuz ve ağırlığımız bizim   </w:t>
      </w:r>
      <w:r>
        <w:rPr>
          <w:color w:val="3366FF"/>
        </w:rPr>
        <w:t>fiziksel</w:t>
      </w:r>
      <w:r>
        <w:rPr>
          <w:color w:val="00FF00"/>
        </w:rPr>
        <w:t xml:space="preserve"> </w:t>
      </w:r>
      <w:r>
        <w:rPr>
          <w:color w:val="000000"/>
        </w:rPr>
        <w:t xml:space="preserve"> özelliklerimizdendir.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d.</w:t>
      </w:r>
      <w:r>
        <w:rPr>
          <w:color w:val="000000"/>
        </w:rPr>
        <w:t xml:space="preserve">  Anne , baba ve çocuklardan oluşan topluluğa  </w:t>
      </w:r>
      <w:r>
        <w:rPr>
          <w:color w:val="3366FF"/>
        </w:rPr>
        <w:t xml:space="preserve">aile </w:t>
      </w:r>
      <w:r>
        <w:rPr>
          <w:color w:val="000000"/>
        </w:rPr>
        <w:t xml:space="preserve"> denir.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e.</w:t>
      </w:r>
      <w:r>
        <w:rPr>
          <w:color w:val="000000"/>
        </w:rPr>
        <w:t xml:space="preserve"> Fiziksel farklılıklarımızdan dolayı birbirimize nasıl saygı duyuyorsak  </w:t>
      </w:r>
      <w:r>
        <w:rPr>
          <w:color w:val="3366FF"/>
        </w:rPr>
        <w:t>duygu</w:t>
      </w:r>
      <w:r>
        <w:rPr>
          <w:color w:val="000000"/>
        </w:rPr>
        <w:t xml:space="preserve"> ve  </w:t>
      </w:r>
      <w:r>
        <w:rPr>
          <w:color w:val="3366FF"/>
        </w:rPr>
        <w:t xml:space="preserve">düşünce </w:t>
      </w:r>
      <w:r>
        <w:rPr>
          <w:color w:val="000000"/>
        </w:rPr>
        <w:t>lerimizden dolayı da birbirimize saygı duymalıyız.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f.</w:t>
      </w:r>
      <w:r>
        <w:rPr>
          <w:color w:val="000000"/>
        </w:rPr>
        <w:t xml:space="preserve"> Bir kişinin soyunu gösteren çizelge veya ağaç tarzındaki şemaya </w:t>
      </w:r>
      <w:r>
        <w:rPr>
          <w:color w:val="3366FF"/>
        </w:rPr>
        <w:t xml:space="preserve">soy ağacı </w:t>
      </w:r>
      <w:r>
        <w:rPr>
          <w:color w:val="000000"/>
        </w:rPr>
        <w:t>denir.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g.</w:t>
      </w:r>
      <w:r>
        <w:rPr>
          <w:color w:val="000000"/>
        </w:rPr>
        <w:t xml:space="preserve"> Nüfus cüzdanımız, </w:t>
      </w:r>
      <w:r>
        <w:rPr>
          <w:color w:val="3366FF"/>
        </w:rPr>
        <w:t>Türkiye Cumhuriyeti</w:t>
      </w:r>
      <w:r>
        <w:rPr>
          <w:color w:val="000000"/>
        </w:rPr>
        <w:t xml:space="preserve"> vatandaşı olduğumuzu gösterir.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h.</w:t>
      </w:r>
      <w:r>
        <w:rPr>
          <w:color w:val="000000"/>
        </w:rPr>
        <w:t xml:space="preserve"> Kardeş bile olsalar bireylerin fiziksel özellikleri  </w:t>
      </w:r>
      <w:r>
        <w:rPr>
          <w:color w:val="3366FF"/>
        </w:rPr>
        <w:t xml:space="preserve">farklı </w:t>
      </w:r>
      <w:r>
        <w:rPr>
          <w:color w:val="000000"/>
        </w:rPr>
        <w:t xml:space="preserve">olabilir.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i.</w:t>
      </w:r>
      <w:r>
        <w:rPr>
          <w:color w:val="000000"/>
        </w:rPr>
        <w:t xml:space="preserve">  Tatil sadece eğlenmek, uyumak, yemek içmek değildir. Aynı zamanda </w:t>
      </w:r>
      <w:r>
        <w:rPr>
          <w:color w:val="3366FF"/>
        </w:rPr>
        <w:t>kişisel gelişim</w:t>
      </w:r>
      <w:r>
        <w:rPr>
          <w:color w:val="00FF00"/>
        </w:rPr>
        <w:t xml:space="preserve"> </w:t>
      </w:r>
      <w:r>
        <w:rPr>
          <w:color w:val="000000"/>
        </w:rPr>
        <w:t xml:space="preserve">imize katkı sağlayacak faaliyetleri de öğrenmek demektir.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2) DOĞRU- YANLIŞ SORULARI ( Parantez içlerine doğruysa “D” , yanlışsa “Y” harfi yazın.)</w:t>
      </w:r>
      <w:r>
        <w:rPr>
          <w:color w:val="000000"/>
          <w:u w:val="single"/>
        </w:rPr>
        <w:t>15 puan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Boyumuz, kilomuz, göz rengimiz bizim duygusal özelliklerimizdir. </w:t>
      </w:r>
      <w:r>
        <w:rPr>
          <w:color w:val="3366FF"/>
        </w:rPr>
        <w:t>Y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Parmak izi, kalıcı bir yaralanma olmazsa ömür boyu sabit kalır. </w:t>
      </w:r>
      <w:r>
        <w:rPr>
          <w:color w:val="3366FF"/>
        </w:rPr>
        <w:t>D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Parmak izi gibi gözümüzdeki kornea tabakası da bize özgü bireysel bir farklılıktır. </w:t>
      </w:r>
      <w:r>
        <w:rPr>
          <w:color w:val="3366FF"/>
        </w:rPr>
        <w:t>D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Ülkemizde nüfus hizmetlerini belediye başkanları yürütmektedir. </w:t>
      </w:r>
      <w:r>
        <w:rPr>
          <w:color w:val="3366FF"/>
        </w:rPr>
        <w:t>Y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Nüfus cüzdanında biz ve ailemizle ilgili tanıtıcı bilgiler yer alır. </w:t>
      </w:r>
      <w:r>
        <w:rPr>
          <w:color w:val="3366FF"/>
        </w:rPr>
        <w:t>D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Her bireyin kendine özgü duygu ve düşünceleri yoktur. </w:t>
      </w:r>
      <w:r>
        <w:rPr>
          <w:color w:val="3366FF"/>
        </w:rPr>
        <w:t>Y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Bir kişinin soyunu gösteren çizelge veya ağaç tarzındaki şemaya kronoloji denir. </w:t>
      </w:r>
      <w:r>
        <w:rPr>
          <w:color w:val="3366FF"/>
        </w:rPr>
        <w:t>Y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Braille alfabesi denilen alfabe sayesinde görme engelliler kitap okuyabilmektedir. </w:t>
      </w:r>
      <w:r>
        <w:rPr>
          <w:color w:val="3366FF"/>
        </w:rPr>
        <w:t>D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Engelli vatandaşlarımız, görme zihinsel, işitme, ortopedik vb. engellerine rağmen yaşamlarını devam ettirirler. </w:t>
      </w:r>
      <w:r>
        <w:rPr>
          <w:color w:val="3366FF"/>
        </w:rPr>
        <w:t>D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Pasaport, ehliyet, kimlik belgesi olarak kullanılmaz. </w:t>
      </w:r>
      <w:r>
        <w:rPr>
          <w:color w:val="3366FF"/>
        </w:rPr>
        <w:t>Y</w:t>
      </w:r>
    </w:p>
    <w:p w:rsidR="00560D4B" w:rsidRDefault="00560D4B" w:rsidP="00997DA2">
      <w:pPr>
        <w:pStyle w:val="NoSpacing"/>
        <w:rPr>
          <w:color w:val="00FF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3) Aşağıdaki bilgilerden hangisi kimlik belgemizde bulunmaz 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 adı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doğum yeri              </w:t>
      </w:r>
      <w:r>
        <w:rPr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duygusal özellik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doğum tarihi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4) Hayatımıza ait belli başlı olayların sıralanışına ne denir 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kronometre         </w:t>
      </w:r>
      <w:r>
        <w:rPr>
          <w:b/>
          <w:color w:val="000000"/>
        </w:rPr>
        <w:t>B.</w:t>
      </w:r>
      <w:r>
        <w:rPr>
          <w:color w:val="000000"/>
        </w:rPr>
        <w:t xml:space="preserve"> şerit            </w:t>
      </w:r>
      <w:r>
        <w:rPr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kronoloji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klorofil 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5) Aşağıdakilerden hangisi bireysel farklılıklarımızdan biri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A.</w:t>
      </w:r>
      <w:r>
        <w:rPr>
          <w:color w:val="000000"/>
        </w:rPr>
        <w:t xml:space="preserve"> Temel ihtiyaçlarımız      </w:t>
      </w:r>
      <w:r>
        <w:rPr>
          <w:b/>
          <w:color w:val="000000"/>
        </w:rPr>
        <w:t>B.</w:t>
      </w:r>
      <w:r>
        <w:rPr>
          <w:color w:val="000000"/>
        </w:rPr>
        <w:t xml:space="preserve"> Duygularımız        </w:t>
      </w:r>
      <w:r>
        <w:rPr>
          <w:b/>
          <w:color w:val="000000"/>
        </w:rPr>
        <w:t>C.</w:t>
      </w:r>
      <w:r>
        <w:rPr>
          <w:color w:val="000000"/>
        </w:rPr>
        <w:t xml:space="preserve"> Yeteneklerimiz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Dış görünüşümüz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6) Aşağıdaki ifadelerden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</w:t>
      </w:r>
      <w:r>
        <w:rPr>
          <w:color w:val="000000"/>
        </w:rPr>
        <w:t>. İnsanların hem benzer hem farklı özellikleri vardır.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Bireysel farklılıklar toplumsal zenginliktir.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</w:t>
      </w:r>
      <w:r>
        <w:rPr>
          <w:color w:val="000000"/>
        </w:rPr>
        <w:t xml:space="preserve">. Ortak duygular insanların benzer yönlerindendir.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Farklı düşünceler toplumda çatışmalara yol açar.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7) Aşağıdaki özelliklerden hangisi her insanda kesinlikle farklıdır 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    </w:t>
      </w:r>
      <w:r>
        <w:rPr>
          <w:b/>
          <w:color w:val="000000"/>
        </w:rPr>
        <w:t>A.</w:t>
      </w:r>
      <w:r>
        <w:rPr>
          <w:color w:val="000000"/>
        </w:rPr>
        <w:t xml:space="preserve"> Göz rengi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Saç rengi              </w:t>
      </w:r>
      <w:r>
        <w:rPr>
          <w:color w:val="3366FF"/>
        </w:rPr>
        <w:t xml:space="preserve"> *</w:t>
      </w:r>
      <w:r>
        <w:rPr>
          <w:b/>
          <w:color w:val="000000"/>
        </w:rPr>
        <w:t>C.</w:t>
      </w:r>
      <w:r>
        <w:rPr>
          <w:color w:val="000000"/>
        </w:rPr>
        <w:t xml:space="preserve"> Parmak izi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Boyu    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b/>
          <w:color w:val="000000"/>
        </w:rPr>
      </w:pPr>
    </w:p>
    <w:p w:rsidR="00560D4B" w:rsidRDefault="00560D4B" w:rsidP="00997DA2">
      <w:pPr>
        <w:pStyle w:val="NoSpacing"/>
        <w:rPr>
          <w:b/>
          <w:color w:val="000000"/>
        </w:rPr>
      </w:pPr>
    </w:p>
    <w:p w:rsidR="00560D4B" w:rsidRDefault="00560D4B" w:rsidP="00997DA2">
      <w:pPr>
        <w:pStyle w:val="NoSpacing"/>
        <w:rPr>
          <w:b/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8) Nüfus cüzdanımızdaki bilgilerden hangisi sadece bize aittir?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Anne adı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Baba adı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Doğum yeri           </w:t>
      </w:r>
      <w:r>
        <w:rPr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T.C. kimlik numarası    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9) Soy ağacını hazırlayacak olan Mert bu ağacı hazırlarken aşağıdaki kişilerden hangisini göstermek zorunda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Babasının babasını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Teyzesinin babasını    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Annesinin annesini                    </w:t>
      </w:r>
      <w:r>
        <w:rPr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Eniştesinin annesini           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10) Aşağıda verilenlerden hangisi bireyin sonradan kazanılan farklı özelliğidir?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ten rengi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göz rengi            </w:t>
      </w:r>
      <w:r>
        <w:rPr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eğitimi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parmak izi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11)</w:t>
      </w:r>
      <w:r>
        <w:rPr>
          <w:color w:val="000000"/>
        </w:rPr>
        <w:t xml:space="preserve">  I.     2009 yılında 4. sınıfa başladı.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     II.     2000 yılında doğdu.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     III.    2005 yılında yüzme öğrendi.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     IV.   2002 yılında kardeşi oldu.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 xml:space="preserve">Yukarıda Eylül’ün yaşantısından olaylar verilmiştir. Karışık verilen bu olayların kronolojik sıralaması aşağıdakilerden  hangisidir?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A.</w:t>
      </w:r>
      <w:r>
        <w:rPr>
          <w:color w:val="000000"/>
        </w:rPr>
        <w:t xml:space="preserve"> II, IV,III,I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I,II,III,IV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IV,I,III,II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II,IV,I,III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12) Aşağıdakilerden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Kimlik bilgilerimiz kişisel bilgilerimizi yansıtır.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B.</w:t>
      </w:r>
      <w:r>
        <w:rPr>
          <w:color w:val="000000"/>
        </w:rPr>
        <w:t xml:space="preserve"> Yaşanan olaylara göre duygularımız değişmez.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C.</w:t>
      </w:r>
      <w:r>
        <w:rPr>
          <w:color w:val="000000"/>
        </w:rPr>
        <w:t xml:space="preserve"> Farklılıklarımızı hoşgörü ile karşılamalıyız.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Takım tutmak sosyal özelliktir.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 xml:space="preserve"> Aşağıdaki kısa cevaplı soruları cevaplayınız.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20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13)</w:t>
      </w:r>
      <w:r>
        <w:rPr>
          <w:color w:val="000000"/>
        </w:rPr>
        <w:t xml:space="preserve"> En küçük topluluğa ne denir ? ………………</w:t>
      </w:r>
      <w:r>
        <w:rPr>
          <w:color w:val="3366FF"/>
        </w:rPr>
        <w:t xml:space="preserve">aile </w:t>
      </w:r>
      <w:r>
        <w:rPr>
          <w:color w:val="00FF00"/>
        </w:rPr>
        <w:t xml:space="preserve">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b/>
          <w:color w:val="000000"/>
        </w:rPr>
        <w:t>14)</w:t>
      </w:r>
      <w:r>
        <w:rPr>
          <w:color w:val="000000"/>
        </w:rPr>
        <w:t xml:space="preserve"> Bireyi tanıtan kart veya belgeye kısaca ne denir ?................... </w:t>
      </w:r>
      <w:r>
        <w:rPr>
          <w:color w:val="3366FF"/>
        </w:rPr>
        <w:t xml:space="preserve"> kimlik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15)</w:t>
      </w:r>
      <w:r>
        <w:rPr>
          <w:color w:val="000000"/>
        </w:rPr>
        <w:t xml:space="preserve"> Aile kökeni ve daha sonra gelen üyelerini gösteren şemaya(tabloya) ne denir?...........</w:t>
      </w:r>
      <w:r>
        <w:rPr>
          <w:color w:val="3366FF"/>
        </w:rPr>
        <w:t>soy ağacı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16)</w:t>
      </w:r>
      <w:r>
        <w:rPr>
          <w:color w:val="000000"/>
        </w:rPr>
        <w:t xml:space="preserve"> Herhangi bir organını kullanamaz durumda olanlara verilen genel ada ne denir?.........</w:t>
      </w:r>
      <w:r>
        <w:rPr>
          <w:color w:val="3366FF"/>
        </w:rPr>
        <w:t xml:space="preserve">engelli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>Sınav süresi : 30 dakikadır.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4/F SINIF ÖĞRETMENİ OLARAK  TÜM ÖĞRENCİLERİME   </w:t>
      </w: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               BAŞARILAR   DİLERİM.</w:t>
      </w: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</w:p>
    <w:p w:rsidR="00560D4B" w:rsidRDefault="00560D4B" w:rsidP="00997DA2">
      <w:pPr>
        <w:pStyle w:val="NoSpacing"/>
        <w:rPr>
          <w:b/>
        </w:rPr>
      </w:pPr>
    </w:p>
    <w:p w:rsidR="00560D4B" w:rsidRDefault="00560D4B" w:rsidP="00997DA2">
      <w:pPr>
        <w:pStyle w:val="NoSpacing"/>
        <w:rPr>
          <w:b/>
        </w:rPr>
      </w:pPr>
      <w:r>
        <w:rPr>
          <w:b/>
        </w:rPr>
        <w:t>ADI SOYADI:……………………                          NO’su:………    SINIFI:………..            24/10/2014</w:t>
      </w:r>
    </w:p>
    <w:p w:rsidR="00560D4B" w:rsidRDefault="00560D4B" w:rsidP="00997DA2">
      <w:pPr>
        <w:pStyle w:val="NoSpacing"/>
        <w:rPr>
          <w:rFonts w:ascii="Times New Roman" w:hAnsi="Times New Roman"/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ALDIĞI PUAN:……………</w:t>
      </w:r>
    </w:p>
    <w:p w:rsidR="00560D4B" w:rsidRDefault="00560D4B" w:rsidP="00997DA2">
      <w:pPr>
        <w:pStyle w:val="NoSpacing"/>
        <w:rPr>
          <w:b/>
        </w:rPr>
      </w:pPr>
      <w:r>
        <w:rPr>
          <w:b/>
        </w:rPr>
        <w:t xml:space="preserve">      </w:t>
      </w:r>
      <w:r>
        <w:rPr>
          <w:b/>
          <w:sz w:val="28"/>
          <w:szCs w:val="28"/>
        </w:rPr>
        <w:t xml:space="preserve"> TURGUT  ÖZAL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2014-2015 EĞİTİM-ÖĞRETİM YILI  4/F  SINIFI  </w:t>
      </w:r>
    </w:p>
    <w:p w:rsidR="00560D4B" w:rsidRPr="00627C5F" w:rsidRDefault="00560D4B" w:rsidP="00997DA2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I. YAZILISI</w:t>
      </w:r>
    </w:p>
    <w:p w:rsidR="00560D4B" w:rsidRPr="00627C5F" w:rsidRDefault="00560D4B" w:rsidP="00997DA2">
      <w:pPr>
        <w:pStyle w:val="NoSpacing"/>
        <w:spacing w:before="100" w:beforeAutospacing="1" w:after="100" w:afterAutospacing="1"/>
        <w:rPr>
          <w:b/>
        </w:rPr>
      </w:pPr>
      <w:r>
        <w:rPr>
          <w:b/>
        </w:rPr>
        <w:t>1)DOLDURMA SORULARI ( Aşağıda verilen cümlelerdeki boşluklara uygun sözcükleri yazınız.)</w:t>
      </w:r>
      <w:r w:rsidRPr="00627C5F">
        <w:rPr>
          <w:u w:val="single"/>
        </w:rPr>
        <w:t>15 puan</w:t>
      </w:r>
    </w:p>
    <w:p w:rsidR="00560D4B" w:rsidRDefault="00560D4B" w:rsidP="00997DA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    (soy ağacı – fiziksel – kişisel gelişim - parmak izleri – Türkiye Cumhuriyeti – mavi, pembe – </w:t>
      </w:r>
    </w:p>
    <w:p w:rsidR="00560D4B" w:rsidRDefault="00560D4B" w:rsidP="00997DA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farklı  - nüfus cüzdanı – aile – duygu, düşünce)</w:t>
      </w:r>
    </w:p>
    <w:p w:rsidR="00560D4B" w:rsidRDefault="00560D4B" w:rsidP="00997DA2">
      <w:pPr>
        <w:pStyle w:val="NoSpacing"/>
        <w:rPr>
          <w:b/>
        </w:rPr>
      </w:pPr>
    </w:p>
    <w:p w:rsidR="00560D4B" w:rsidRDefault="00560D4B" w:rsidP="00997DA2">
      <w:pPr>
        <w:pStyle w:val="NoSpacing"/>
      </w:pPr>
      <w:r>
        <w:rPr>
          <w:b/>
        </w:rPr>
        <w:t>a</w:t>
      </w:r>
      <w:r>
        <w:t xml:space="preserve">. Bütün insanların </w:t>
      </w:r>
      <w:r>
        <w:rPr>
          <w:color w:val="3366FF"/>
        </w:rPr>
        <w:t xml:space="preserve"> ………………………………………..</w:t>
      </w:r>
      <w:r>
        <w:t xml:space="preserve"> birbirinden farklıdır.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b</w:t>
      </w:r>
      <w:r>
        <w:rPr>
          <w:color w:val="000000"/>
        </w:rPr>
        <w:t xml:space="preserve">. </w:t>
      </w:r>
      <w:r>
        <w:rPr>
          <w:color w:val="3366FF"/>
        </w:rPr>
        <w:t>…………………………………………</w:t>
      </w:r>
      <w:r>
        <w:rPr>
          <w:color w:val="000000"/>
        </w:rPr>
        <w:t xml:space="preserve"> mızda adımız , soyadımız ve bizimle ilgili gerekli bilgiler bulunur.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Erkeklerin nüfus cüzdanları  ……………….  , kızların ki ise  …………………  renklidir.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ç.</w:t>
      </w:r>
      <w:r>
        <w:rPr>
          <w:color w:val="000000"/>
        </w:rPr>
        <w:t xml:space="preserve"> Boyumuz ve ağırlığımız bizim   </w:t>
      </w:r>
      <w:r>
        <w:rPr>
          <w:color w:val="3366FF"/>
        </w:rPr>
        <w:t>…………………………….</w:t>
      </w:r>
      <w:r>
        <w:rPr>
          <w:color w:val="000000"/>
        </w:rPr>
        <w:t xml:space="preserve"> özelliklerimizdendir.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d.</w:t>
      </w:r>
      <w:r>
        <w:rPr>
          <w:color w:val="000000"/>
        </w:rPr>
        <w:t xml:space="preserve">  Anne , baba ve çocuklardan oluşan topluluğa  </w:t>
      </w:r>
      <w:r>
        <w:rPr>
          <w:color w:val="3366FF"/>
        </w:rPr>
        <w:t xml:space="preserve">…………………… </w:t>
      </w:r>
      <w:r>
        <w:rPr>
          <w:color w:val="000000"/>
        </w:rPr>
        <w:t xml:space="preserve"> denir.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e.</w:t>
      </w:r>
      <w:r>
        <w:rPr>
          <w:color w:val="000000"/>
        </w:rPr>
        <w:t xml:space="preserve"> Fiziksel farklılıklarımızdan dolayı birbirimize nasıl saygı duyuyorsak  </w:t>
      </w:r>
      <w:r>
        <w:rPr>
          <w:color w:val="3366FF"/>
        </w:rPr>
        <w:t>………………..</w:t>
      </w:r>
      <w:r>
        <w:rPr>
          <w:color w:val="000000"/>
        </w:rPr>
        <w:t xml:space="preserve"> ve …………………………</w:t>
      </w:r>
      <w:r>
        <w:rPr>
          <w:color w:val="3366FF"/>
        </w:rPr>
        <w:t xml:space="preserve"> </w:t>
      </w:r>
      <w:r>
        <w:rPr>
          <w:color w:val="000000"/>
        </w:rPr>
        <w:t>lerimizden dolayı da birbirimize saygı duymalıyız.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f.</w:t>
      </w:r>
      <w:r>
        <w:rPr>
          <w:color w:val="000000"/>
        </w:rPr>
        <w:t xml:space="preserve"> Bir kişinin soyunu gösteren çizelge veya ağaç tarzındaki şemaya </w:t>
      </w:r>
      <w:r>
        <w:rPr>
          <w:color w:val="3366FF"/>
        </w:rPr>
        <w:t>………………………………….</w:t>
      </w:r>
      <w:r>
        <w:rPr>
          <w:color w:val="000000"/>
        </w:rPr>
        <w:t>denir.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g.</w:t>
      </w:r>
      <w:r>
        <w:rPr>
          <w:color w:val="000000"/>
        </w:rPr>
        <w:t xml:space="preserve"> Nüfus cüzdanımız, </w:t>
      </w:r>
      <w:r>
        <w:rPr>
          <w:color w:val="3366FF"/>
        </w:rPr>
        <w:t>………………………………………………..</w:t>
      </w:r>
      <w:r>
        <w:rPr>
          <w:color w:val="000000"/>
        </w:rPr>
        <w:t>vatandaşı olduğumuzu gösterir.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h.</w:t>
      </w:r>
      <w:r>
        <w:rPr>
          <w:color w:val="000000"/>
        </w:rPr>
        <w:t xml:space="preserve"> Kardeş bile olsalar bireylerin fiziksel özellikleri ………………………….</w:t>
      </w:r>
      <w:r>
        <w:rPr>
          <w:color w:val="3366FF"/>
        </w:rPr>
        <w:t xml:space="preserve"> </w:t>
      </w:r>
      <w:r>
        <w:rPr>
          <w:color w:val="000000"/>
        </w:rPr>
        <w:t xml:space="preserve">olabilir.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i.</w:t>
      </w:r>
      <w:r>
        <w:rPr>
          <w:color w:val="000000"/>
        </w:rPr>
        <w:t xml:space="preserve">  Tatil sadece eğlenmek, uyumak, yemek içmek değildir. Aynı zamanda </w:t>
      </w:r>
      <w:r>
        <w:rPr>
          <w:color w:val="3366FF"/>
        </w:rPr>
        <w:t>……………………………..</w:t>
      </w:r>
      <w:r>
        <w:rPr>
          <w:color w:val="00FF00"/>
        </w:rPr>
        <w:t xml:space="preserve"> </w:t>
      </w:r>
      <w:r>
        <w:rPr>
          <w:color w:val="000000"/>
        </w:rPr>
        <w:t xml:space="preserve">imize katkı sağlayacak faaliyetleri de öğrenmek demektir.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2) DOĞRU- YANLIŞ SORULARI ( Parantez içlerine doğruysa “D” , yanlışsa “Y” harfi yazın.)</w:t>
      </w:r>
      <w:r>
        <w:rPr>
          <w:color w:val="000000"/>
          <w:u w:val="single"/>
        </w:rPr>
        <w:t>15 puan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Boyumuz, kilomuz, göz rengimiz bizim duygusal özelliklerimizdir.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Parmak izi, kalıcı bir yaralanma olmazsa ömür boyu sabit kalır.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Parmak izi gibi gözümüzdeki kornea tabakası da bize özgü bireysel bir farklılıktır.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Ülkemizde nüfus hizmetlerini belediye başkanları yürütmektedir.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Nüfus cüzdanında biz ve ailemizle ilgili tanıtıcı bilgiler yer alır.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Her bireyin kendine özgü duygu ve düşünceleri yoktur.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Bir kişinin soyunu gösteren çizelge veya ağaç tarzındaki şemaya kronoloji denir.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Braille alfabesi denilen alfabe sayesinde görme engelliler kitap okuyabilmektedir.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(  )  Engelli vatandaşlarımız, görme zihinsel, işitme, ortopedik vb. engellerine rağmen yaşamlarını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       devam ettirirler.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color w:val="000000"/>
        </w:rPr>
        <w:t xml:space="preserve">(  )  Pasaport, ehliyet, kimlik belgesi olarak kullanılmaz. </w:t>
      </w:r>
    </w:p>
    <w:p w:rsidR="00560D4B" w:rsidRDefault="00560D4B" w:rsidP="00997DA2">
      <w:pPr>
        <w:pStyle w:val="NoSpacing"/>
        <w:rPr>
          <w:color w:val="00FF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3) Aşağıdaki bilgilerden hangisi kimlik belgemizde bulunmaz 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 xml:space="preserve">     A.</w:t>
      </w:r>
      <w:r>
        <w:rPr>
          <w:color w:val="000000"/>
        </w:rPr>
        <w:t xml:space="preserve"> baba adı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doğum yeri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duygusal özellik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doğum tarihi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4) Hayatımıza ait belli başlı olayların sıralanışına ne denir 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 xml:space="preserve">      A.</w:t>
      </w:r>
      <w:r>
        <w:rPr>
          <w:color w:val="000000"/>
        </w:rPr>
        <w:t xml:space="preserve"> kronometre         </w:t>
      </w:r>
      <w:r>
        <w:rPr>
          <w:b/>
          <w:color w:val="000000"/>
        </w:rPr>
        <w:t>B.</w:t>
      </w:r>
      <w:r>
        <w:rPr>
          <w:color w:val="000000"/>
        </w:rPr>
        <w:t xml:space="preserve"> şerit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kronoloji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klorofil 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5) Aşağıdakilerden hangisi bireysel farklılıklarımızdan biri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3366FF"/>
        </w:rPr>
        <w:t xml:space="preserve">     </w:t>
      </w:r>
      <w:r>
        <w:rPr>
          <w:b/>
          <w:color w:val="000000"/>
        </w:rPr>
        <w:t>A.</w:t>
      </w:r>
      <w:r>
        <w:rPr>
          <w:color w:val="000000"/>
        </w:rPr>
        <w:t xml:space="preserve"> Temel ihtiyaçlarımız      </w:t>
      </w:r>
      <w:r>
        <w:rPr>
          <w:b/>
          <w:color w:val="000000"/>
        </w:rPr>
        <w:t>B.</w:t>
      </w:r>
      <w:r>
        <w:rPr>
          <w:color w:val="000000"/>
        </w:rPr>
        <w:t xml:space="preserve"> Duygularımız        </w:t>
      </w:r>
      <w:r>
        <w:rPr>
          <w:b/>
          <w:color w:val="000000"/>
        </w:rPr>
        <w:t>C.</w:t>
      </w:r>
      <w:r>
        <w:rPr>
          <w:color w:val="000000"/>
        </w:rPr>
        <w:t xml:space="preserve"> Yeteneklerimiz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Dış görünüşümüz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6) Aşağıdaki ifadelerden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</w:t>
      </w:r>
      <w:r>
        <w:rPr>
          <w:color w:val="000000"/>
        </w:rPr>
        <w:t>. İnsanların hem benzer hem farklı özellikleri vardır.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Bireysel farklılıklar toplumsal zenginliktir.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</w:t>
      </w:r>
      <w:r>
        <w:rPr>
          <w:color w:val="000000"/>
        </w:rPr>
        <w:t xml:space="preserve">. Ortak duygular insanların benzer yönlerindendir.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Farklı düşünceler toplumda çatışmalara yol açar.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7) Aşağıdaki özelliklerden hangisi her insanda kesinlikle farklıdır 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    </w:t>
      </w:r>
      <w:r>
        <w:rPr>
          <w:b/>
          <w:color w:val="000000"/>
        </w:rPr>
        <w:t>A.</w:t>
      </w:r>
      <w:r>
        <w:rPr>
          <w:color w:val="000000"/>
        </w:rPr>
        <w:t xml:space="preserve"> Göz rengi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Saç rengi              </w:t>
      </w:r>
      <w:r>
        <w:rPr>
          <w:color w:val="3366FF"/>
        </w:rPr>
        <w:t xml:space="preserve"> </w:t>
      </w:r>
      <w:r>
        <w:rPr>
          <w:b/>
          <w:color w:val="000000"/>
        </w:rPr>
        <w:t>C.</w:t>
      </w:r>
      <w:r>
        <w:rPr>
          <w:color w:val="000000"/>
        </w:rPr>
        <w:t xml:space="preserve"> Parmak izi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Boyu    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b/>
          <w:color w:val="000000"/>
        </w:rPr>
      </w:pPr>
    </w:p>
    <w:p w:rsidR="00560D4B" w:rsidRDefault="00560D4B" w:rsidP="00997DA2">
      <w:pPr>
        <w:pStyle w:val="NoSpacing"/>
        <w:rPr>
          <w:b/>
          <w:color w:val="000000"/>
        </w:rPr>
      </w:pPr>
    </w:p>
    <w:p w:rsidR="00560D4B" w:rsidRDefault="00560D4B" w:rsidP="00997DA2">
      <w:pPr>
        <w:pStyle w:val="NoSpacing"/>
        <w:rPr>
          <w:b/>
          <w:color w:val="000000"/>
        </w:rPr>
      </w:pPr>
    </w:p>
    <w:p w:rsidR="00560D4B" w:rsidRDefault="00560D4B" w:rsidP="00997DA2">
      <w:pPr>
        <w:pStyle w:val="NoSpacing"/>
        <w:rPr>
          <w:b/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8) Nüfus cüzdanımızdaki bilgilerden hangisi sadece bize aittir?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 xml:space="preserve">     A.</w:t>
      </w:r>
      <w:r>
        <w:rPr>
          <w:color w:val="000000"/>
        </w:rPr>
        <w:t xml:space="preserve"> Anne adı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Baba adı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Doğum yeri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T.C. kimlik numarası    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9) Soy ağacını hazırlayacak olan Mert bu ağacı hazırlarken aşağıdaki kişilerden hangisini göstermek zorunda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Babasının babasını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Teyzesinin babasını    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Annesinin annesini                    </w:t>
      </w:r>
      <w:r>
        <w:rPr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Eniştesinin annesini            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10) Aşağıda verilenlerden hangisi bireyin sonradan kazanılan farklı özelliğidir?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 xml:space="preserve">    A.</w:t>
      </w:r>
      <w:r>
        <w:rPr>
          <w:color w:val="000000"/>
        </w:rPr>
        <w:t xml:space="preserve"> ten rengi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göz rengi            </w:t>
      </w:r>
      <w:r>
        <w:rPr>
          <w:color w:val="3366FF"/>
        </w:rPr>
        <w:t xml:space="preserve">    </w:t>
      </w:r>
      <w:r>
        <w:rPr>
          <w:b/>
          <w:color w:val="000000"/>
        </w:rPr>
        <w:t>C.</w:t>
      </w:r>
      <w:r>
        <w:rPr>
          <w:color w:val="000000"/>
        </w:rPr>
        <w:t xml:space="preserve"> eğitimi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parmak izi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11)</w:t>
      </w:r>
      <w:r>
        <w:rPr>
          <w:color w:val="000000"/>
        </w:rPr>
        <w:t xml:space="preserve">  I.     2009 yılında 4. sınıfa başladı.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     II.     2000 yılında doğdu.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     III.    2005 yılında yüzme öğrendi.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     IV.   2002 yılında kardeşi oldu.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 xml:space="preserve">Yukarıda Eylül’ün yaşantısından olaylar verilmiştir. Karışık verilen bu olayların kronolojik sıralaması aşağıdakilerden  hangisidir?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3366FF"/>
        </w:rPr>
        <w:t xml:space="preserve">   </w:t>
      </w:r>
      <w:r>
        <w:rPr>
          <w:b/>
          <w:color w:val="000000"/>
        </w:rPr>
        <w:t>A.</w:t>
      </w:r>
      <w:r>
        <w:rPr>
          <w:color w:val="000000"/>
        </w:rPr>
        <w:t xml:space="preserve"> II, IV,III,I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I,II,III,IV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IV,I,III,II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II,IV,I,III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12) Aşağıdakilerden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Kimlik bilgilerimiz kişisel bilgilerimizi yansıtır. 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3366FF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Yaşanan olaylara göre duygularımız değişmez.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C.</w:t>
      </w:r>
      <w:r>
        <w:rPr>
          <w:color w:val="000000"/>
        </w:rPr>
        <w:t xml:space="preserve"> Farklılıklarımızı hoşgörü ile karşılamalıyız.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Takım tutmak sosyal özelliktir.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 xml:space="preserve"> Aşağıdaki kısa cevaplı soruları cevaplayınız.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20 puan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13)</w:t>
      </w:r>
      <w:r>
        <w:rPr>
          <w:color w:val="000000"/>
        </w:rPr>
        <w:t xml:space="preserve"> En küçük topluluğa ne denir ? ………………</w:t>
      </w:r>
      <w:r>
        <w:rPr>
          <w:color w:val="3366FF"/>
        </w:rPr>
        <w:t xml:space="preserve">……………….. </w:t>
      </w:r>
      <w:r>
        <w:rPr>
          <w:color w:val="00FF00"/>
        </w:rPr>
        <w:t xml:space="preserve"> </w:t>
      </w:r>
    </w:p>
    <w:p w:rsidR="00560D4B" w:rsidRDefault="00560D4B" w:rsidP="00997DA2">
      <w:pPr>
        <w:pStyle w:val="NoSpacing"/>
        <w:rPr>
          <w:color w:val="00FF00"/>
        </w:rPr>
      </w:pPr>
      <w:r>
        <w:rPr>
          <w:b/>
          <w:color w:val="000000"/>
        </w:rPr>
        <w:t>14)</w:t>
      </w:r>
      <w:r>
        <w:rPr>
          <w:color w:val="000000"/>
        </w:rPr>
        <w:t xml:space="preserve"> Bireyi tanıtan kart veya belgeye kısaca ne denir ?......................................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15)</w:t>
      </w:r>
      <w:r>
        <w:rPr>
          <w:color w:val="000000"/>
        </w:rPr>
        <w:t xml:space="preserve"> Aile kökeni ve daha sonra gelen üyelerini gösteren şemaya(tabloya) ne denir?...........</w:t>
      </w:r>
      <w:r>
        <w:rPr>
          <w:color w:val="3366FF"/>
        </w:rPr>
        <w:t>.....................</w:t>
      </w:r>
    </w:p>
    <w:p w:rsidR="00560D4B" w:rsidRDefault="00560D4B" w:rsidP="00997DA2">
      <w:pPr>
        <w:pStyle w:val="NoSpacing"/>
        <w:rPr>
          <w:color w:val="000000"/>
        </w:rPr>
      </w:pPr>
      <w:r>
        <w:rPr>
          <w:b/>
          <w:color w:val="000000"/>
        </w:rPr>
        <w:t>16)</w:t>
      </w:r>
      <w:r>
        <w:rPr>
          <w:color w:val="000000"/>
        </w:rPr>
        <w:t xml:space="preserve"> Herhangi bir organını kullanamaz durumda olanlara verilen genel ada ne denir?.........</w:t>
      </w:r>
      <w:r>
        <w:rPr>
          <w:color w:val="3366FF"/>
        </w:rPr>
        <w:t>..........................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  <w:r>
        <w:rPr>
          <w:color w:val="000000"/>
        </w:rPr>
        <w:t>Sınav süresi : 30 dakikadır.</w:t>
      </w: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color w:val="000000"/>
        </w:rPr>
      </w:pP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4/F SINIF ÖĞRETMENİ OLARAK  TÜM ÖĞRENCİLERİME   </w:t>
      </w:r>
    </w:p>
    <w:p w:rsidR="00560D4B" w:rsidRDefault="00560D4B" w:rsidP="00997DA2">
      <w:pPr>
        <w:pStyle w:val="NoSpacing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               BAŞARILAR   DİLERİM.</w:t>
      </w:r>
    </w:p>
    <w:p w:rsidR="00560D4B" w:rsidRPr="00A55780" w:rsidRDefault="00560D4B" w:rsidP="00CB25C9">
      <w:pPr>
        <w:pStyle w:val="NoSpacing"/>
        <w:rPr>
          <w:sz w:val="24"/>
          <w:szCs w:val="24"/>
        </w:rPr>
      </w:pPr>
      <w:hyperlink r:id="rId5" w:history="1">
        <w:r w:rsidRPr="00182660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560D4B" w:rsidRDefault="00560D4B"/>
    <w:sectPr w:rsidR="00560D4B" w:rsidSect="00997DA2">
      <w:pgSz w:w="11906" w:h="16838"/>
      <w:pgMar w:top="568" w:right="424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0F09"/>
    <w:multiLevelType w:val="hybridMultilevel"/>
    <w:tmpl w:val="1AA6DB2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DA2"/>
    <w:rsid w:val="00182660"/>
    <w:rsid w:val="003C5AC2"/>
    <w:rsid w:val="00560D4B"/>
    <w:rsid w:val="00627C5F"/>
    <w:rsid w:val="00872FE2"/>
    <w:rsid w:val="00997DA2"/>
    <w:rsid w:val="00A55780"/>
    <w:rsid w:val="00B65CD9"/>
    <w:rsid w:val="00CB2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CD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97DA2"/>
    <w:rPr>
      <w:lang w:eastAsia="en-US"/>
    </w:rPr>
  </w:style>
  <w:style w:type="character" w:styleId="Hyperlink">
    <w:name w:val="Hyperlink"/>
    <w:basedOn w:val="DefaultParagraphFont"/>
    <w:uiPriority w:val="99"/>
    <w:rsid w:val="00CB25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1600</Words>
  <Characters>9124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/>
  <dc:description/>
  <cp:lastModifiedBy>edanur</cp:lastModifiedBy>
  <cp:revision>2</cp:revision>
  <dcterms:created xsi:type="dcterms:W3CDTF">2014-10-27T21:55:00Z</dcterms:created>
  <dcterms:modified xsi:type="dcterms:W3CDTF">2014-10-29T17:41:00Z</dcterms:modified>
</cp:coreProperties>
</file>