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0A" w:rsidRDefault="00A4170A">
      <w:r>
        <w:t>Adı Soyadı:…………………………….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…../11/2013</w:t>
      </w:r>
    </w:p>
    <w:p w:rsidR="00A4170A" w:rsidRDefault="00A4170A">
      <w:r>
        <w:t>No:…………..Sınıf:…………………...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A4170A" w:rsidRDefault="00A4170A" w:rsidP="00FC58A6">
      <w:pPr>
        <w:jc w:val="center"/>
      </w:pPr>
      <w:r>
        <w:t>CİHANGİR İLK</w:t>
      </w:r>
      <w:bookmarkStart w:id="0" w:name="_GoBack"/>
      <w:bookmarkEnd w:id="0"/>
      <w:r>
        <w:t>OKULU</w:t>
      </w:r>
    </w:p>
    <w:p w:rsidR="00A4170A" w:rsidRDefault="00A4170A" w:rsidP="00FC58A6">
      <w:pPr>
        <w:jc w:val="center"/>
      </w:pPr>
      <w:r>
        <w:t>SOSYAL BİLGİLER 1.DÖNEM 1.YAZILI SORULARI</w:t>
      </w:r>
    </w:p>
    <w:p w:rsidR="00A4170A" w:rsidRPr="00C65BF2" w:rsidRDefault="00A4170A" w:rsidP="00FC58A6">
      <w:pPr>
        <w:rPr>
          <w:rFonts w:ascii="Hand writing Mutlu" w:hAnsi="Hand writing Mutlu"/>
          <w:b/>
          <w:color w:val="000000"/>
        </w:rPr>
      </w:pPr>
      <w:r w:rsidRPr="00C65BF2">
        <w:rPr>
          <w:rFonts w:ascii="Hand writing Mutlu" w:hAnsi="Hand writing Mutlu"/>
          <w:b/>
        </w:rPr>
        <w:t>A.</w:t>
      </w:r>
      <w:r w:rsidRPr="00C65BF2">
        <w:rPr>
          <w:rFonts w:ascii="Hand writing Mutlu" w:hAnsi="Hand writing Mutlu"/>
          <w:b/>
          <w:color w:val="000000"/>
        </w:rPr>
        <w:t xml:space="preserve"> Aşağıda eksik bırakılan sözcükleri uygun sözcüklerle tamamlayınız.(10 Puan)</w:t>
      </w:r>
    </w:p>
    <w:p w:rsidR="00A4170A" w:rsidRDefault="00A4170A" w:rsidP="00FC58A6">
      <w:pPr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95pt;margin-top:-.25pt;width:470.7pt;height:28.15pt;z-index:251654656">
            <v:textbox>
              <w:txbxContent>
                <w:p w:rsidR="00A4170A" w:rsidRPr="006E34B7" w:rsidRDefault="00A4170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 Tur" w:hAnsi="Alfabe Hv Bt Tur"/>
                    </w:rPr>
                    <w:t>akraba, kişisel, birey, hoşgörü, fotoğraf, ilgi, çekirdek, parmak, duygu, soyağacı</w:t>
                  </w:r>
                </w:p>
              </w:txbxContent>
            </v:textbox>
          </v:shape>
        </w:pict>
      </w:r>
    </w:p>
    <w:p w:rsidR="00A4170A" w:rsidRPr="00F83A60" w:rsidRDefault="00A4170A" w:rsidP="00FC58A6">
      <w:pPr>
        <w:rPr>
          <w:rFonts w:ascii="Comic Sans MS" w:hAnsi="Comic Sans MS"/>
          <w:b/>
        </w:rPr>
      </w:pPr>
    </w:p>
    <w:p w:rsidR="00A4170A" w:rsidRPr="008667CF" w:rsidRDefault="00A4170A" w:rsidP="0034531A">
      <w:pPr>
        <w:rPr>
          <w:rFonts w:ascii="Alfabe Hv Bt" w:hAnsi="Alfabe Hv Bt"/>
        </w:rPr>
      </w:pPr>
      <w:r>
        <w:rPr>
          <w:noProof/>
        </w:rPr>
        <w:pict>
          <v:shape id="_x0000_s1027" type="#_x0000_t202" style="position:absolute;margin-left:410.8pt;margin-top:1.1pt;width:114.75pt;height:169.5pt;z-index:251660800">
            <v:textbox>
              <w:txbxContent>
                <w:p w:rsidR="00A4170A" w:rsidRDefault="00A4170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4531A">
                    <w:rPr>
                      <w:rFonts w:ascii="Arial Narrow" w:hAnsi="Arial Narrow"/>
                      <w:b/>
                    </w:rPr>
                    <w:t xml:space="preserve">B. 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Bir nüfus cüzdanında kişiye ait hangi bilgiler vardır?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tanesini yaz.</w:t>
                  </w:r>
                </w:p>
                <w:p w:rsidR="00A4170A" w:rsidRDefault="00A4170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(6 puan)</w:t>
                  </w:r>
                </w:p>
                <w:p w:rsidR="00A4170A" w:rsidRDefault="00A4170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  <w:p w:rsidR="00A4170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1……………………………..</w:t>
                  </w:r>
                </w:p>
                <w:p w:rsidR="00A4170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2……………………………..</w:t>
                  </w:r>
                </w:p>
                <w:p w:rsidR="00A4170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3……………………………..</w:t>
                  </w:r>
                </w:p>
                <w:p w:rsidR="00A4170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4…………………………….</w:t>
                  </w:r>
                </w:p>
                <w:p w:rsidR="00A4170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5…………………………….</w:t>
                  </w:r>
                </w:p>
                <w:p w:rsidR="00A4170A" w:rsidRPr="0034531A" w:rsidRDefault="00A4170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6…………………………….</w:t>
                  </w:r>
                </w:p>
              </w:txbxContent>
            </v:textbox>
          </v:shape>
        </w:pict>
      </w:r>
      <w:r w:rsidRPr="008667CF">
        <w:rPr>
          <w:rFonts w:ascii="Alfabe Hv Bt" w:hAnsi="Alfabe Hv Bt"/>
          <w:b/>
        </w:rPr>
        <w:t>1.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Her şeyi anlayışla karşılama durumuna ……………………. adı verilir.</w:t>
      </w:r>
    </w:p>
    <w:p w:rsidR="00A4170A" w:rsidRPr="008667CF" w:rsidRDefault="00A4170A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2.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Herkesin …………. ve yeteneği aynı değildir.</w:t>
      </w:r>
    </w:p>
    <w:p w:rsidR="00A4170A" w:rsidRPr="008667CF" w:rsidRDefault="00A4170A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3.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İnsanların fiziksel, duygusal ve ……………… farklılıkları vardır.</w:t>
      </w:r>
    </w:p>
    <w:p w:rsidR="00A4170A" w:rsidRPr="008667CF" w:rsidRDefault="00A4170A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4.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Yaşadığımız olaylara göre ………….…. ve düşüncelerimiz değişebilir.</w:t>
      </w:r>
    </w:p>
    <w:p w:rsidR="00A4170A" w:rsidRPr="008667CF" w:rsidRDefault="00A4170A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5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" w:hAnsi="Alfabe Hv Bt"/>
          <w:color w:val="000000"/>
        </w:rPr>
        <w:t xml:space="preserve"> ………………..bireylere özel, önemli </w:t>
      </w:r>
      <w:r w:rsidRPr="008667CF">
        <w:rPr>
          <w:rFonts w:ascii="Alfabe Hv Bt Tur" w:hAnsi="Alfabe Hv Bt Tur"/>
          <w:color w:val="000000"/>
        </w:rPr>
        <w:t>bir kimlik belgesi sayılır.</w:t>
      </w:r>
      <w:r w:rsidRPr="008667CF">
        <w:rPr>
          <w:rFonts w:ascii="Alfabe Hv Bt" w:hAnsi="Alfabe Hv Bt"/>
          <w:color w:val="000000"/>
        </w:rPr>
        <w:t xml:space="preserve"> </w:t>
      </w:r>
    </w:p>
    <w:p w:rsidR="00A4170A" w:rsidRPr="008667CF" w:rsidRDefault="00A4170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6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Aile büyüklerimizin isimlerini yazarak  …………………oluşturabiliriz.</w:t>
      </w:r>
    </w:p>
    <w:p w:rsidR="00A4170A" w:rsidRDefault="00A4170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7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Aralarında kan bağı olan insanlara .................................. denir.</w:t>
      </w:r>
    </w:p>
    <w:p w:rsidR="00A4170A" w:rsidRPr="008667CF" w:rsidRDefault="00A4170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8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 Tur" w:hAnsi="Alfabe Hv Bt Tur"/>
        </w:rPr>
        <w:t xml:space="preserve"> Yeni evlenmiş kadın ve erkekten oluşan aileye .................... aile denir.</w:t>
      </w:r>
    </w:p>
    <w:p w:rsidR="00A4170A" w:rsidRPr="008667CF" w:rsidRDefault="00A4170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9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 Tur" w:hAnsi="Alfabe Hv Bt Tur"/>
        </w:rPr>
        <w:t xml:space="preserve"> …………………..çekmek ilgi alanlarımızdandır.</w:t>
      </w:r>
    </w:p>
    <w:p w:rsidR="00A4170A" w:rsidRDefault="00A4170A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10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 Tur" w:hAnsi="Alfabe Hv Bt Tur"/>
          <w:color w:val="000000"/>
        </w:rPr>
        <w:t xml:space="preserve"> İnsan topluluklarını oluşturan, benzer ve farklı özellikleri bulunan </w:t>
      </w:r>
    </w:p>
    <w:p w:rsidR="00A4170A" w:rsidRPr="008667CF" w:rsidRDefault="00A4170A" w:rsidP="0034531A">
      <w:pPr>
        <w:rPr>
          <w:rFonts w:ascii="Alfabe Hv Bt" w:hAnsi="Alfabe Hv Bt"/>
          <w:color w:val="000000"/>
        </w:rPr>
      </w:pPr>
      <w:r w:rsidRPr="008667CF">
        <w:rPr>
          <w:rFonts w:ascii="Alfabe Hv Bt Tur" w:hAnsi="Alfabe Hv Bt Tur"/>
          <w:color w:val="000000"/>
        </w:rPr>
        <w:t>insanların  her birine  ……………..denir.</w:t>
      </w:r>
    </w:p>
    <w:p w:rsidR="00A4170A" w:rsidRDefault="00A4170A" w:rsidP="00FC58A6">
      <w:pPr>
        <w:rPr>
          <w:rFonts w:ascii="Hand writing Mutlu" w:hAnsi="Hand writing Mutlu"/>
          <w:b/>
          <w:color w:val="000000"/>
        </w:rPr>
      </w:pPr>
    </w:p>
    <w:p w:rsidR="00A4170A" w:rsidRDefault="00A4170A" w:rsidP="00FC58A6">
      <w:pPr>
        <w:rPr>
          <w:rFonts w:ascii="Arial Narrow" w:hAnsi="Arial Narrow"/>
          <w:b/>
          <w:color w:val="000000"/>
        </w:rPr>
      </w:pPr>
      <w:r w:rsidRPr="006E34B7">
        <w:rPr>
          <w:rFonts w:ascii="Hand writing Mutlu" w:hAnsi="Hand writing Mutlu"/>
          <w:b/>
          <w:color w:val="000000"/>
        </w:rPr>
        <w:t xml:space="preserve">B.  </w:t>
      </w:r>
      <w:r>
        <w:rPr>
          <w:rFonts w:ascii="Hand writing Mutlu" w:hAnsi="Hand writing Mutlu"/>
          <w:b/>
          <w:color w:val="000000"/>
        </w:rPr>
        <w:t>D</w:t>
      </w:r>
      <w:r w:rsidRPr="006E34B7">
        <w:rPr>
          <w:rFonts w:ascii="Hand writing Mutlu" w:hAnsi="Hand writing Mutlu"/>
          <w:b/>
          <w:color w:val="000000"/>
        </w:rPr>
        <w:t>oğru olanların başına D, yanlış olanların başına Y harfi koyunuz.</w:t>
      </w:r>
      <w:r>
        <w:rPr>
          <w:rFonts w:ascii="Arial Narrow" w:hAnsi="Arial Narrow"/>
          <w:b/>
          <w:color w:val="000000"/>
        </w:rPr>
        <w:t xml:space="preserve"> (12 Puan)</w:t>
      </w:r>
    </w:p>
    <w:p w:rsidR="00A4170A" w:rsidRPr="008667CF" w:rsidRDefault="00A4170A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 xml:space="preserve">(…..) Sınıf arkadaşımızla bir sorunumuz olduğunda konuşarak sorunumuzu çözeriz  </w:t>
      </w:r>
    </w:p>
    <w:p w:rsidR="00A4170A" w:rsidRPr="008667CF" w:rsidRDefault="00A4170A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 xml:space="preserve">(…..) Yaşadığımız olaylara göre duygu ve düşüncelerimiz değişir.   </w:t>
      </w:r>
    </w:p>
    <w:p w:rsidR="00A4170A" w:rsidRPr="008667CF" w:rsidRDefault="00A4170A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>(…..) Annemizin erkek kardeşine amca deriz.</w:t>
      </w:r>
    </w:p>
    <w:p w:rsidR="00A4170A" w:rsidRPr="008667CF" w:rsidRDefault="00A4170A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Arkadaşlarımız yanlışlıkla bize çarpıp özür dilediğinde hoşgörülü olmamız beklenemez.</w:t>
      </w:r>
    </w:p>
    <w:p w:rsidR="00A4170A" w:rsidRPr="008667CF" w:rsidRDefault="00A4170A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Evdeki vazoyu kırdığımızda hissettiğimiz duygu nefrettir.</w:t>
      </w:r>
    </w:p>
    <w:p w:rsidR="00A4170A" w:rsidRPr="008667CF" w:rsidRDefault="00A4170A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Pasaport yurt dışına çıkışta kullanılan bir kimlik belgesidir.</w:t>
      </w:r>
    </w:p>
    <w:p w:rsidR="00A4170A" w:rsidRPr="008667CF" w:rsidRDefault="00A4170A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Nüfus cüzdanlarımızı İçişleri Bakanlığına bağlı Nüfus Müdürlükleri hazırlar verir.</w:t>
      </w:r>
    </w:p>
    <w:p w:rsidR="00A4170A" w:rsidRPr="008667CF" w:rsidRDefault="00A4170A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>İnsanlar fiziksel olarak farklı olsalar da duygusal olarak aynıdır.</w:t>
      </w:r>
    </w:p>
    <w:p w:rsidR="00A4170A" w:rsidRPr="008667CF" w:rsidRDefault="00A4170A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>Hayatımızdaki önemli olayları kronolojik sıraya koyabiliriz.</w:t>
      </w:r>
    </w:p>
    <w:p w:rsidR="00A4170A" w:rsidRDefault="00A4170A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 xml:space="preserve">Göz rengimiz kimlik belgemizde mutlaka bulunmalıdır. </w:t>
      </w:r>
    </w:p>
    <w:p w:rsidR="00A4170A" w:rsidRDefault="00A4170A" w:rsidP="008667CF">
      <w:pPr>
        <w:rPr>
          <w:rFonts w:ascii="Alfabe Hv Bt" w:hAnsi="Alfabe Hv Bt"/>
        </w:rPr>
      </w:pPr>
      <w:r>
        <w:rPr>
          <w:rFonts w:ascii="Alfabe Hv Bt Tur" w:hAnsi="Alfabe Hv Bt Tur"/>
        </w:rPr>
        <w:t>(…..) Benimle aynı düşünceyi paylaşmasa da arkadaşıma saygı duyarım.</w:t>
      </w:r>
    </w:p>
    <w:p w:rsidR="00A4170A" w:rsidRPr="008667CF" w:rsidRDefault="00A4170A" w:rsidP="008667CF">
      <w:pPr>
        <w:rPr>
          <w:rFonts w:ascii="Alfabe Hv Bt" w:hAnsi="Alfabe Hv Bt"/>
        </w:rPr>
      </w:pPr>
      <w:r>
        <w:rPr>
          <w:rFonts w:ascii="Alfabe Hv Bt Tur" w:hAnsi="Alfabe Hv Bt Tur"/>
        </w:rPr>
        <w:t>(…..) Olaylar karşısında verdiğimiz tepkiler bizim nasıl ders çalıştığımızı da ortaya koyar.</w:t>
      </w:r>
    </w:p>
    <w:p w:rsidR="00A4170A" w:rsidRDefault="00A4170A" w:rsidP="00FC58A6">
      <w:pPr>
        <w:rPr>
          <w:rFonts w:ascii="Arial Narrow" w:hAnsi="Arial Narrow"/>
          <w:b/>
          <w:color w:val="000000"/>
        </w:rPr>
      </w:pPr>
    </w:p>
    <w:p w:rsidR="00A4170A" w:rsidRDefault="00A4170A" w:rsidP="00FC58A6">
      <w:pPr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>C</w:t>
      </w:r>
      <w:r w:rsidRPr="00FC58A6">
        <w:rPr>
          <w:rFonts w:ascii="Arial Narrow" w:hAnsi="Arial Narrow"/>
          <w:b/>
          <w:color w:val="000000"/>
        </w:rPr>
        <w:t xml:space="preserve">.  </w:t>
      </w:r>
      <w:r>
        <w:rPr>
          <w:rFonts w:ascii="Arial Narrow" w:hAnsi="Arial Narrow"/>
          <w:b/>
          <w:color w:val="000000"/>
        </w:rPr>
        <w:t xml:space="preserve">Atatürk’ün hayatını kronolojik sıraya göre yazınız. (10 Puan)  </w:t>
      </w:r>
    </w:p>
    <w:tbl>
      <w:tblPr>
        <w:tblpPr w:leftFromText="141" w:rightFromText="141" w:vertAnchor="page" w:horzAnchor="margin" w:tblpXSpec="right" w:tblpY="11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474"/>
      </w:tblGrid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jc w:val="center"/>
              <w:rPr>
                <w:rFonts w:ascii="Arial Narrow" w:hAnsi="Arial Narrow" w:cs="Tahoma"/>
                <w:b/>
                <w:bCs/>
              </w:rPr>
            </w:pPr>
            <w:r w:rsidRPr="000526E0">
              <w:rPr>
                <w:rFonts w:ascii="Arial Narrow" w:hAnsi="Arial Narrow" w:cs="Tahoma"/>
                <w:b/>
                <w:bCs/>
              </w:rPr>
              <w:t>Tarih</w:t>
            </w:r>
          </w:p>
        </w:tc>
        <w:tc>
          <w:tcPr>
            <w:tcW w:w="3474" w:type="dxa"/>
          </w:tcPr>
          <w:p w:rsidR="00A4170A" w:rsidRPr="000526E0" w:rsidRDefault="00A4170A" w:rsidP="000526E0">
            <w:pPr>
              <w:jc w:val="center"/>
              <w:rPr>
                <w:rFonts w:ascii="Arial Narrow" w:hAnsi="Arial Narrow" w:cs="Tahoma"/>
                <w:b/>
                <w:bCs/>
              </w:rPr>
            </w:pPr>
            <w:r w:rsidRPr="000526E0">
              <w:rPr>
                <w:rFonts w:ascii="Arial Narrow" w:hAnsi="Arial Narrow" w:cs="Tahoma"/>
                <w:b/>
                <w:bCs/>
              </w:rPr>
              <w:t>Olay</w:t>
            </w:r>
          </w:p>
        </w:tc>
      </w:tr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76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60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76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76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76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A4170A" w:rsidTr="000526E0">
        <w:trPr>
          <w:trHeight w:val="276"/>
        </w:trPr>
        <w:tc>
          <w:tcPr>
            <w:tcW w:w="1668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A4170A" w:rsidRPr="000526E0" w:rsidRDefault="00A4170A" w:rsidP="000526E0">
            <w:pPr>
              <w:rPr>
                <w:rFonts w:ascii="Arial Narrow" w:hAnsi="Arial Narrow" w:cs="Tahoma"/>
                <w:b/>
                <w:bCs/>
              </w:rPr>
            </w:pPr>
          </w:p>
        </w:tc>
      </w:tr>
    </w:tbl>
    <w:p w:rsidR="00A4170A" w:rsidRDefault="00A4170A" w:rsidP="003E01F3">
      <w:pPr>
        <w:rPr>
          <w:rFonts w:ascii="Arial Narrow" w:hAnsi="Arial Narrow" w:cs="Tahoma"/>
          <w:b/>
          <w:bCs/>
        </w:rPr>
      </w:pPr>
      <w:r>
        <w:rPr>
          <w:noProof/>
        </w:rPr>
        <w:pict>
          <v:roundrect id="_x0000_s1028" style="position:absolute;margin-left:-11.2pt;margin-top:7.85pt;width:278.3pt;height:159.2pt;z-index:-251657728;mso-position-horizontal-relative:text;mso-position-vertical-relative:text" arcsize="10923f"/>
        </w:pict>
      </w:r>
    </w:p>
    <w:p w:rsidR="00A4170A" w:rsidRPr="003E01F3" w:rsidRDefault="00A4170A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 </w:t>
      </w:r>
      <w:r w:rsidRPr="003E01F3">
        <w:rPr>
          <w:rFonts w:ascii="Arial Narrow" w:hAnsi="Arial Narrow" w:cs="Tahoma"/>
          <w:b/>
          <w:bCs/>
        </w:rPr>
        <w:t>29 Ekim 1923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Cumhuriyet'in ilan edilmesi. 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19 Mayıs 1919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Mustafa Kemal, Samsun'a çıktı. 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27 Aralık 1919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Ankara’ya gelişi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24 Nisan 1920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Büyük Millet Meclisi Başkanı seçildi. 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10 Kasım 1953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Atatürk’ün</w:t>
      </w:r>
      <w:r w:rsidRPr="003E01F3">
        <w:rPr>
          <w:rFonts w:ascii="Arial Narrow" w:hAnsi="Arial Narrow" w:cs="Tahoma"/>
          <w:bCs/>
          <w:color w:val="auto"/>
        </w:rPr>
        <w:t xml:space="preserve"> Anıtkabir’e nakledilmesi.        </w:t>
      </w:r>
    </w:p>
    <w:p w:rsidR="00A4170A" w:rsidRPr="003E01F3" w:rsidRDefault="00A4170A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1881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Selanik'te doğdu.</w:t>
      </w:r>
    </w:p>
    <w:p w:rsidR="00A4170A" w:rsidRPr="003E01F3" w:rsidRDefault="00A4170A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29 Ekim 1923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İlk Cumhurbaşkanı olması</w:t>
      </w:r>
      <w:r>
        <w:rPr>
          <w:rFonts w:ascii="Arial Narrow" w:hAnsi="Arial Narrow" w:cs="Arial"/>
          <w:bCs/>
        </w:rPr>
        <w:t xml:space="preserve"> </w:t>
      </w:r>
    </w:p>
    <w:p w:rsidR="00A4170A" w:rsidRPr="003E01F3" w:rsidRDefault="00A4170A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1893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Askeri Rüştiye'ye girdi ve Kemal adını aldı.</w:t>
      </w:r>
      <w:r>
        <w:rPr>
          <w:rFonts w:ascii="Arial Narrow" w:hAnsi="Arial Narrow" w:cs="Arial"/>
          <w:bCs/>
        </w:rPr>
        <w:t xml:space="preserve"> </w:t>
      </w:r>
    </w:p>
    <w:p w:rsidR="00A4170A" w:rsidRPr="003E01F3" w:rsidRDefault="00A4170A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29 Ocak 1923</w:t>
      </w:r>
      <w:r w:rsidRPr="003E01F3">
        <w:rPr>
          <w:rFonts w:ascii="Arial Narrow" w:hAnsi="Arial Narrow" w:cs="Tahoma"/>
          <w:bCs/>
        </w:rPr>
        <w:t xml:space="preserve">: </w:t>
      </w:r>
      <w:r w:rsidRPr="003E01F3">
        <w:rPr>
          <w:rFonts w:ascii="Arial Narrow" w:hAnsi="Arial Narrow" w:cs="Arial"/>
          <w:bCs/>
        </w:rPr>
        <w:t xml:space="preserve">Latife Hanım'la evlendi. 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Tahoma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10 Kasım 1938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Atatürk’ün ölümü.</w:t>
      </w:r>
      <w:r w:rsidRPr="003E01F3">
        <w:rPr>
          <w:rFonts w:ascii="Arial Narrow" w:hAnsi="Arial Narrow" w:cs="Tahoma"/>
          <w:bCs/>
          <w:color w:val="auto"/>
        </w:rPr>
        <w:t xml:space="preserve">          </w:t>
      </w:r>
    </w:p>
    <w:p w:rsidR="00A4170A" w:rsidRPr="003E01F3" w:rsidRDefault="00A4170A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23 Nisan 1920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TBMM’nin açılması</w:t>
      </w:r>
    </w:p>
    <w:p w:rsidR="00A4170A" w:rsidRPr="00217438" w:rsidRDefault="00A4170A" w:rsidP="00A84F1A">
      <w:pPr>
        <w:shd w:val="clear" w:color="auto" w:fill="FFFFFF"/>
        <w:tabs>
          <w:tab w:val="left" w:leader="dot" w:pos="7603"/>
        </w:tabs>
        <w:spacing w:line="576" w:lineRule="exact"/>
        <w:ind w:left="439" w:right="1210" w:hanging="432"/>
        <w:rPr>
          <w:sz w:val="22"/>
          <w:szCs w:val="22"/>
        </w:rPr>
      </w:pPr>
      <w:r>
        <w:rPr>
          <w:noProof/>
        </w:rPr>
        <w:pict>
          <v:rect id="_x0000_s1029" style="position:absolute;left:0;text-align:left;margin-left:10.3pt;margin-top:27.95pt;width:437.45pt;height:71.2pt;z-index:-251659776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30" type="#_x0000_t75" style="position:absolute;left:0;text-align:left;margin-left:-2.65pt;margin-top:7.6pt;width:89.3pt;height:89.2pt;z-index:-251660800;visibility:visible;mso-wrap-distance-left:0;mso-wrap-distance-right:0" wrapcoords="-182 0 -182 21418 21600 21418 21600 0 -182 0">
            <v:imagedata r:id="rId5" o:title="" gain="79922f" grayscale="t"/>
            <w10:wrap type="through"/>
          </v:shape>
        </w:pict>
      </w:r>
      <w:r>
        <w:rPr>
          <w:b/>
          <w:color w:val="000000"/>
          <w:spacing w:val="1"/>
          <w:sz w:val="22"/>
          <w:szCs w:val="22"/>
        </w:rPr>
        <w:t xml:space="preserve">              </w:t>
      </w:r>
      <w:r>
        <w:rPr>
          <w:rFonts w:ascii="Arial Narrow" w:hAnsi="Arial Narrow"/>
          <w:b/>
          <w:color w:val="000000"/>
          <w:spacing w:val="1"/>
        </w:rPr>
        <w:t>Ç</w:t>
      </w:r>
      <w:r w:rsidRPr="00A84F1A">
        <w:rPr>
          <w:rFonts w:ascii="Arial Narrow" w:hAnsi="Arial Narrow"/>
          <w:b/>
          <w:color w:val="000000"/>
          <w:spacing w:val="1"/>
        </w:rPr>
        <w:t xml:space="preserve">. Resimdeki çocuk neler </w:t>
      </w:r>
      <w:r>
        <w:rPr>
          <w:rFonts w:ascii="Arial Narrow" w:hAnsi="Arial Narrow"/>
          <w:b/>
          <w:color w:val="000000"/>
          <w:spacing w:val="1"/>
        </w:rPr>
        <w:t xml:space="preserve">düşünüyor </w:t>
      </w:r>
      <w:r w:rsidRPr="00A84F1A">
        <w:rPr>
          <w:rFonts w:ascii="Arial Narrow" w:hAnsi="Arial Narrow"/>
          <w:b/>
          <w:color w:val="000000"/>
          <w:spacing w:val="1"/>
        </w:rPr>
        <w:t>olabilir?</w:t>
      </w:r>
      <w:r>
        <w:rPr>
          <w:rFonts w:ascii="Arial Narrow" w:hAnsi="Arial Narrow"/>
          <w:b/>
          <w:color w:val="000000"/>
          <w:spacing w:val="1"/>
        </w:rPr>
        <w:t xml:space="preserve"> (6 puan) </w:t>
      </w:r>
      <w:r>
        <w:rPr>
          <w:b/>
          <w:color w:val="000000"/>
          <w:spacing w:val="-6"/>
          <w:sz w:val="22"/>
          <w:szCs w:val="22"/>
        </w:rPr>
        <w:t xml:space="preserve">                                         </w:t>
      </w:r>
    </w:p>
    <w:p w:rsidR="00A4170A" w:rsidRDefault="00A4170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ab/>
        <w:t>……………………………………………………………………………………………………………..</w:t>
      </w:r>
    </w:p>
    <w:p w:rsidR="00A4170A" w:rsidRDefault="00A4170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…………………………………………………………………………………………………………………..</w:t>
      </w:r>
    </w:p>
    <w:p w:rsidR="00A4170A" w:rsidRDefault="00A4170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…………………………………………………………………………………………………………………..</w:t>
      </w:r>
    </w:p>
    <w:p w:rsidR="00A4170A" w:rsidRPr="00F50ECE" w:rsidRDefault="00A4170A" w:rsidP="00FC58A6">
      <w:pPr>
        <w:rPr>
          <w:rFonts w:ascii="Arial Narrow" w:hAnsi="Arial Narrow"/>
          <w:b/>
          <w:color w:val="000000"/>
        </w:rPr>
        <w:sectPr w:rsidR="00A4170A" w:rsidRPr="00F50ECE" w:rsidSect="00A84F1A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>
        <w:rPr>
          <w:noProof/>
        </w:rPr>
        <w:pict>
          <v:rect id="_x0000_s1031" style="position:absolute;margin-left:-9pt;margin-top:16.8pt;width:545.15pt;height:769.45pt;z-index:-25165670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6.65pt;margin-top:16.8pt;width:0;height:769.45pt;z-index:251657728" o:connectortype="straight"/>
        </w:pict>
      </w:r>
      <w:r w:rsidRPr="000F3406">
        <w:rPr>
          <w:rFonts w:ascii="Hand writing Mutlu" w:hAnsi="Hand writing Mutlu"/>
          <w:b/>
          <w:color w:val="000000"/>
        </w:rPr>
        <w:t>D.  Aşağıda çoktan seçmeli olarak verilen soruları yanıtlayınız.</w:t>
      </w:r>
      <w:r>
        <w:rPr>
          <w:rFonts w:ascii="Hand writing Mutlu" w:hAnsi="Hand writing Mutlu"/>
          <w:b/>
          <w:color w:val="000000"/>
        </w:rPr>
        <w:t xml:space="preserve"> </w:t>
      </w:r>
      <w:r>
        <w:rPr>
          <w:rFonts w:ascii="Arial Narrow" w:hAnsi="Arial Narrow"/>
          <w:b/>
          <w:color w:val="000000"/>
        </w:rPr>
        <w:t>(14 x 4 = 56 Puan)</w:t>
      </w:r>
    </w:p>
    <w:p w:rsidR="00A4170A" w:rsidRPr="0087541A" w:rsidRDefault="00A4170A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t>1. Arkadaşımızın bir hareketinden sonra kırıldığımız</w:t>
      </w:r>
      <w:r>
        <w:rPr>
          <w:rFonts w:ascii="Arial Narrow" w:hAnsi="Arial Narrow"/>
          <w:b/>
          <w:color w:val="000000"/>
        </w:rPr>
        <w:t>-</w:t>
      </w:r>
      <w:r w:rsidRPr="0087541A">
        <w:rPr>
          <w:rFonts w:ascii="Arial Narrow" w:hAnsi="Arial Narrow"/>
          <w:b/>
          <w:color w:val="000000"/>
        </w:rPr>
        <w:t>da aşağıdakilerin hangisini yapmamız doğru olur?</w:t>
      </w:r>
    </w:p>
    <w:p w:rsidR="00A4170A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 Ona aynı şekilde karşılık vermeliyiz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 Ona küserek, konuşmamalıyız.</w:t>
      </w:r>
    </w:p>
    <w:p w:rsidR="00A4170A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Ona kırılmamızın nedenini söylemeliyiz.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Onunla ilişkilerimizi kesmeliyiz.</w:t>
      </w:r>
    </w:p>
    <w:p w:rsidR="00A4170A" w:rsidRDefault="00A4170A" w:rsidP="00FC58A6">
      <w:pPr>
        <w:rPr>
          <w:rFonts w:ascii="Arial Narrow" w:hAnsi="Arial Narrow"/>
          <w:b/>
          <w:color w:val="000000"/>
        </w:rPr>
      </w:pPr>
    </w:p>
    <w:p w:rsidR="00A4170A" w:rsidRDefault="00A4170A" w:rsidP="00FC58A6">
      <w:pPr>
        <w:rPr>
          <w:rFonts w:ascii="Arial Narrow" w:hAnsi="Arial Narrow"/>
          <w:b/>
          <w:color w:val="000000"/>
        </w:rPr>
      </w:pP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color w:val="000000"/>
        </w:rPr>
        <w:t>2.</w:t>
      </w:r>
      <w:r w:rsidRPr="002A4A3C">
        <w:rPr>
          <w:rFonts w:ascii="Arial Narrow" w:hAnsi="Arial Narrow"/>
          <w:color w:val="000000"/>
        </w:rPr>
        <w:t xml:space="preserve">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I. 1997 yılında doğdum.</w:t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II. 2003 yılında okula başladım.</w:t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III.  2000 yılında kardeşim oldu.</w:t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IV.  1999 yılında Nevşehir’e taşındık.</w:t>
      </w:r>
    </w:p>
    <w:p w:rsidR="00A4170A" w:rsidRPr="0087541A" w:rsidRDefault="00A4170A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t>Yukarıda Ezgi’nin yaşamıyla ilgili olaylar kronolojik bir sıraya konulduğunda aşağıdakilerden hangisi doğru bir kronolojik sıralama olur?</w:t>
      </w:r>
    </w:p>
    <w:p w:rsidR="00A4170A" w:rsidRDefault="00A4170A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I, II, III,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I, III, 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A4170A" w:rsidRPr="002A4A3C" w:rsidRDefault="00A4170A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I, IV, II, III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I, IV, III, II</w:t>
      </w:r>
    </w:p>
    <w:p w:rsidR="00A4170A" w:rsidRDefault="00A4170A" w:rsidP="00FC58A6">
      <w:pPr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rPr>
          <w:rFonts w:ascii="Arial Narrow" w:hAnsi="Arial Narrow"/>
          <w:color w:val="000000"/>
        </w:rPr>
      </w:pPr>
    </w:p>
    <w:p w:rsidR="00A4170A" w:rsidRPr="0087541A" w:rsidRDefault="00A4170A" w:rsidP="00FC58A6">
      <w:pPr>
        <w:rPr>
          <w:rFonts w:ascii="Arial Narrow" w:hAnsi="Arial Narrow"/>
          <w:b/>
          <w:color w:val="000000"/>
        </w:rPr>
      </w:pPr>
      <w:r w:rsidRPr="002A4A3C">
        <w:rPr>
          <w:rFonts w:ascii="Arial Narrow" w:hAnsi="Arial Narrow"/>
          <w:b/>
          <w:color w:val="000000"/>
        </w:rPr>
        <w:t>3.</w:t>
      </w:r>
      <w:r w:rsidRPr="002A4A3C">
        <w:rPr>
          <w:rFonts w:ascii="Arial Narrow" w:hAnsi="Arial Narrow"/>
          <w:color w:val="000000"/>
        </w:rPr>
        <w:t xml:space="preserve"> </w:t>
      </w:r>
      <w:r w:rsidRPr="0087541A">
        <w:rPr>
          <w:rFonts w:ascii="Arial Narrow" w:hAnsi="Arial Narrow"/>
          <w:b/>
          <w:color w:val="000000"/>
        </w:rPr>
        <w:t>Aşağıdakilerden hangisi duygusal özelliklerimizden birisi değildir?</w:t>
      </w:r>
    </w:p>
    <w:p w:rsidR="00A4170A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alışkanlıklarımız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sevinçlerimiz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A4170A" w:rsidRPr="002A4A3C" w:rsidRDefault="00A4170A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duyarlılığımız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göz rengimiz</w:t>
      </w:r>
    </w:p>
    <w:p w:rsidR="00A4170A" w:rsidRPr="002A4A3C" w:rsidRDefault="00A4170A" w:rsidP="00FC58A6">
      <w:pPr>
        <w:rPr>
          <w:rFonts w:ascii="Arial Narrow" w:hAnsi="Arial Narrow"/>
          <w:b/>
          <w:color w:val="000000"/>
        </w:rPr>
      </w:pP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4</w:t>
      </w:r>
      <w:r w:rsidRPr="002A4A3C">
        <w:rPr>
          <w:rFonts w:ascii="Arial Narrow" w:hAnsi="Arial Narrow"/>
          <w:b/>
          <w:bCs/>
          <w:color w:val="000000"/>
        </w:rPr>
        <w:t>. Aile tarihimizi araştırırken aşağıdakilerden hangisinden yararlan</w:t>
      </w:r>
      <w:r w:rsidRPr="002A4A3C">
        <w:rPr>
          <w:rFonts w:ascii="Arial Narrow" w:hAnsi="Arial Narrow"/>
          <w:b/>
          <w:bCs/>
          <w:color w:val="000000"/>
        </w:rPr>
        <w:softHyphen/>
        <w:t>mayız?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Aile fotoğrafları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Büyüklerimizin anlattıkları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Eski eşyalardan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Tarih kitaplarından</w:t>
      </w:r>
    </w:p>
    <w:p w:rsidR="00A4170A" w:rsidRPr="002A4A3C" w:rsidRDefault="00A4170A" w:rsidP="001002E2">
      <w:pPr>
        <w:ind w:left="825"/>
        <w:rPr>
          <w:rFonts w:ascii="Arial Narrow" w:hAnsi="Arial Narrow"/>
        </w:rPr>
      </w:pP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5</w:t>
      </w:r>
      <w:r w:rsidRPr="002A4A3C">
        <w:rPr>
          <w:rFonts w:ascii="Arial Narrow" w:hAnsi="Arial Narrow"/>
          <w:b/>
          <w:bCs/>
          <w:color w:val="000000"/>
        </w:rPr>
        <w:t>. Aşağıdakilerden hangisi millî kül</w:t>
      </w:r>
      <w:r w:rsidRPr="002A4A3C">
        <w:rPr>
          <w:rFonts w:ascii="Arial Narrow" w:hAnsi="Arial Narrow"/>
          <w:b/>
          <w:bCs/>
          <w:color w:val="000000"/>
        </w:rPr>
        <w:softHyphen/>
        <w:t>türümüzü oluşturan öğelerden bi</w:t>
      </w:r>
      <w:r w:rsidRPr="002A4A3C">
        <w:rPr>
          <w:rFonts w:ascii="Arial Narrow" w:hAnsi="Arial Narrow"/>
          <w:b/>
          <w:bCs/>
          <w:color w:val="000000"/>
        </w:rPr>
        <w:softHyphen/>
        <w:t>ri olamaz?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Bayramlarımız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Düğünlerimiz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Depremler</w:t>
      </w:r>
      <w:r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Oynadığımız oyunlar</w:t>
      </w:r>
    </w:p>
    <w:p w:rsidR="00A4170A" w:rsidRPr="002A4A3C" w:rsidRDefault="00A4170A" w:rsidP="001002E2">
      <w:pPr>
        <w:ind w:left="825"/>
        <w:rPr>
          <w:rFonts w:ascii="Arial Narrow" w:hAnsi="Arial Narrow"/>
        </w:rPr>
      </w:pP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6. </w:t>
      </w:r>
      <w:r w:rsidRPr="002A4A3C">
        <w:rPr>
          <w:rFonts w:ascii="Arial Narrow" w:hAnsi="Arial Narrow"/>
          <w:b/>
          <w:bCs/>
          <w:color w:val="000000"/>
        </w:rPr>
        <w:t>Aile ile ilgili aşağıdakilerden han</w:t>
      </w:r>
      <w:r w:rsidRPr="002A4A3C">
        <w:rPr>
          <w:rFonts w:ascii="Arial Narrow" w:hAnsi="Arial Narrow"/>
          <w:b/>
          <w:bCs/>
          <w:color w:val="000000"/>
        </w:rPr>
        <w:softHyphen/>
        <w:t>gisi söylenemez?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Toplumun temel kurumlarından biridir.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Anne, baba ve çocuklardan oluşur.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Üyeleri arasında dayanışma vardır.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 ailede evin geçimini baba sağ</w:t>
      </w:r>
      <w:r w:rsidRPr="002A4A3C">
        <w:rPr>
          <w:rFonts w:ascii="Arial Narrow" w:hAnsi="Arial Narrow"/>
          <w:color w:val="000000"/>
        </w:rPr>
        <w:softHyphen/>
        <w:t>lamak zorundadır.</w:t>
      </w:r>
    </w:p>
    <w:p w:rsidR="00A4170A" w:rsidRDefault="00A4170A" w:rsidP="001002E2">
      <w:pPr>
        <w:ind w:left="825"/>
        <w:rPr>
          <w:rFonts w:ascii="Arial Narrow" w:hAnsi="Arial Narrow"/>
        </w:rPr>
      </w:pPr>
    </w:p>
    <w:p w:rsidR="00A4170A" w:rsidRPr="002A4A3C" w:rsidRDefault="00A4170A" w:rsidP="001002E2">
      <w:pPr>
        <w:ind w:left="825"/>
        <w:rPr>
          <w:rFonts w:ascii="Arial Narrow" w:hAnsi="Arial Narrow"/>
        </w:rPr>
      </w:pPr>
    </w:p>
    <w:p w:rsidR="00A4170A" w:rsidRDefault="00A4170A" w:rsidP="0068177D">
      <w:pPr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Pr="000F3406">
        <w:rPr>
          <w:rFonts w:ascii="Arial Narrow" w:hAnsi="Arial Narrow"/>
          <w:b/>
        </w:rPr>
        <w:t>.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 xml:space="preserve">“ Ben kedileri çok seviyorum ve sokak kedilerine eziyet edilmesine çok üzülüyorum.” </w:t>
      </w:r>
    </w:p>
    <w:p w:rsidR="00A4170A" w:rsidRPr="000F3406" w:rsidRDefault="00A4170A" w:rsidP="0068177D">
      <w:pPr>
        <w:rPr>
          <w:rFonts w:ascii="Arial Narrow" w:hAnsi="Arial Narrow"/>
          <w:b/>
        </w:rPr>
      </w:pPr>
      <w:r w:rsidRPr="000F3406">
        <w:rPr>
          <w:rFonts w:ascii="Arial Narrow" w:hAnsi="Arial Narrow"/>
          <w:b/>
        </w:rPr>
        <w:t>Diyen insanın hangi özelliği ön plana çıkmaktadır?</w:t>
      </w:r>
    </w:p>
    <w:p w:rsidR="00A4170A" w:rsidRDefault="00A4170A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ilgi alanı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duygusal</w:t>
      </w:r>
    </w:p>
    <w:p w:rsidR="00A4170A" w:rsidRPr="002A4A3C" w:rsidRDefault="00A4170A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yetenekleri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düşünceleri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 xml:space="preserve">8. 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Bireyler,  toplumun vazgeçilmez öğelerindendir.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Bireyler ile ilgili aşağıda verilen bilgilerden hangisi yanlıştır?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Bireyler,  yaşadıkları toplumdan etkilenirler.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Toplum, bireylerden oluşur.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 arasında benzerlikler yoktur.        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Bireyler, birbirlerinden farklı özel</w:t>
      </w:r>
      <w:r w:rsidRPr="002A4A3C">
        <w:rPr>
          <w:rFonts w:ascii="Arial Narrow" w:hAnsi="Arial Narrow"/>
          <w:color w:val="000000"/>
        </w:rPr>
        <w:softHyphen/>
        <w:t>liklere sahiptir.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  <w:r w:rsidRPr="0071653F">
        <w:rPr>
          <w:rFonts w:ascii="Arial Narrow" w:hAnsi="Arial Narrow"/>
          <w:b/>
          <w:color w:val="000000"/>
        </w:rPr>
        <w:t>9.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"Kadir çok güzel gitar çalıyor. Kardeşi ise gitardan pek hoşlanmıyor. Çünkü gitar çalmayı beceremiyor. Ama çok güzel resim yapıyor."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Yukarıdaki metinden aşağıdaki</w:t>
      </w:r>
      <w:r w:rsidRPr="002A4A3C">
        <w:rPr>
          <w:rFonts w:ascii="Arial Narrow" w:hAnsi="Arial Narrow"/>
          <w:b/>
          <w:bCs/>
          <w:color w:val="000000"/>
        </w:rPr>
        <w:softHyphen/>
        <w:t>lerden hangisini çıkarabiliriz?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Herkesin fiziksel yetenekleri bir</w:t>
      </w:r>
      <w:r w:rsidRPr="002A4A3C">
        <w:rPr>
          <w:rFonts w:ascii="Arial Narrow" w:hAnsi="Arial Narrow"/>
          <w:color w:val="000000"/>
        </w:rPr>
        <w:softHyphen/>
        <w:t xml:space="preserve">birinden farklıdır.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 farklı yeteneklere sahiptir.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İstersek hepimiz yeteneklerimizi geliştirebiliriz.   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Kardeşlerden birinin yapabildiği</w:t>
      </w:r>
      <w:r w:rsidRPr="002A4A3C">
        <w:rPr>
          <w:rFonts w:ascii="Arial Narrow" w:hAnsi="Arial Narrow"/>
          <w:color w:val="000000"/>
        </w:rPr>
        <w:softHyphen/>
        <w:t>ni diğeri de yapabilir.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10.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Ersin ve Ceyda annelerinin yaptığı pırasa yemeğini severek yerken, kardeşleri Ebru bu yemeği yüzünü buruşturarak yedi.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Buradan aşağıdaki çıkarımların hangisinde bulunabiliriz?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İnsanlar, farklı yeteneklere sahiptir.                     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Bireylerin benzer temel ihtiyaçları vardır.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 farklı şeylerden hoşlana</w:t>
      </w:r>
      <w:r w:rsidRPr="002A4A3C">
        <w:rPr>
          <w:rFonts w:ascii="Arial Narrow" w:hAnsi="Arial Narrow"/>
          <w:color w:val="000000"/>
        </w:rPr>
        <w:softHyphen/>
        <w:t xml:space="preserve">bilirler.               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Ebru, et yemeklerini daha çok sever.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</w:t>
      </w:r>
      <w:r>
        <w:rPr>
          <w:rFonts w:ascii="Arial Narrow" w:hAnsi="Arial Narrow"/>
          <w:b/>
          <w:color w:val="000000"/>
        </w:rPr>
        <w:t>1</w:t>
      </w:r>
      <w:r w:rsidRPr="007A6255">
        <w:rPr>
          <w:rFonts w:ascii="Arial Narrow" w:hAnsi="Arial Narrow"/>
          <w:b/>
          <w:color w:val="000000"/>
        </w:rPr>
        <w:t>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Sezen, önceleri başarısız olduğu matematik dersini özverili bir şekilde çalışarak geçmiştir.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durumu aşağıdakilerden han</w:t>
      </w:r>
      <w:r w:rsidRPr="002A4A3C">
        <w:rPr>
          <w:rFonts w:ascii="Arial Narrow" w:hAnsi="Arial Narrow"/>
          <w:b/>
          <w:bCs/>
          <w:color w:val="000000"/>
        </w:rPr>
        <w:softHyphen/>
        <w:t>gisiyle açıklayabiliriz?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 konudaki becerilerimizi çok çalışarak geliştirebiliriz.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Farklılıklar,  insanları birbirinden ayırır.</w:t>
      </w:r>
    </w:p>
    <w:p w:rsidR="00A4170A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İnsanların çeşitli temel ihtiyaçları vardır.                                </w:t>
      </w:r>
    </w:p>
    <w:p w:rsidR="00A4170A" w:rsidRPr="002A4A3C" w:rsidRDefault="00A4170A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İnsanlar, cinsiyet ve yaşları yö</w:t>
      </w:r>
      <w:r w:rsidRPr="002A4A3C">
        <w:rPr>
          <w:rFonts w:ascii="Arial Narrow" w:hAnsi="Arial Narrow"/>
          <w:color w:val="000000"/>
        </w:rPr>
        <w:softHyphen/>
        <w:t>nünden birbirinden farklıdır.</w:t>
      </w:r>
    </w:p>
    <w:p w:rsidR="00A4170A" w:rsidRDefault="00A4170A">
      <w:pPr>
        <w:rPr>
          <w:rFonts w:ascii="Arial Narrow" w:hAnsi="Arial Narrow"/>
        </w:rPr>
      </w:pPr>
    </w:p>
    <w:p w:rsidR="00A4170A" w:rsidRPr="002A4A3C" w:rsidRDefault="00A4170A">
      <w:pPr>
        <w:rPr>
          <w:rFonts w:ascii="Arial Narrow" w:hAnsi="Arial Narrow"/>
        </w:rPr>
      </w:pPr>
    </w:p>
    <w:p w:rsidR="00A4170A" w:rsidRPr="007A6255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12. </w:t>
      </w:r>
      <w:r w:rsidRPr="002A4A3C">
        <w:rPr>
          <w:rFonts w:ascii="Arial Narrow" w:hAnsi="Arial Narrow"/>
          <w:b/>
          <w:bCs/>
          <w:color w:val="000000"/>
        </w:rPr>
        <w:t>Bir insanın nüfus cüzdanına ba</w:t>
      </w:r>
      <w:r w:rsidRPr="002A4A3C">
        <w:rPr>
          <w:rFonts w:ascii="Arial Narrow" w:hAnsi="Arial Narrow"/>
          <w:b/>
          <w:bCs/>
          <w:color w:val="000000"/>
        </w:rPr>
        <w:softHyphen/>
        <w:t xml:space="preserve">karak onun hakkında aşağıdaki bilgilerden </w:t>
      </w:r>
      <w:r w:rsidRPr="007A6255">
        <w:rPr>
          <w:rFonts w:ascii="Arial Narrow" w:hAnsi="Arial Narrow"/>
          <w:b/>
          <w:color w:val="000000"/>
        </w:rPr>
        <w:t>hangisini öğrenemeyiz?</w:t>
      </w:r>
    </w:p>
    <w:p w:rsidR="00A4170A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Adını                       </w:t>
      </w:r>
      <w:r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Yaşını                      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İlgi alanlarını    </w:t>
      </w:r>
      <w:r>
        <w:rPr>
          <w:rFonts w:ascii="Arial Narrow" w:hAnsi="Arial Narrow"/>
          <w:color w:val="000000"/>
        </w:rPr>
        <w:t xml:space="preserve">      </w:t>
      </w:r>
      <w:r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Doğum yerini</w:t>
      </w:r>
    </w:p>
    <w:p w:rsidR="00A4170A" w:rsidRPr="002A4A3C" w:rsidRDefault="00A4170A">
      <w:pPr>
        <w:rPr>
          <w:rFonts w:ascii="Arial Narrow" w:hAnsi="Arial Narrow"/>
        </w:rPr>
      </w:pPr>
    </w:p>
    <w:p w:rsidR="00A4170A" w:rsidRPr="002A4A3C" w:rsidRDefault="00A4170A">
      <w:pPr>
        <w:rPr>
          <w:rFonts w:ascii="Arial Narrow" w:hAnsi="Arial Narrow"/>
        </w:rPr>
      </w:pP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13.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Arkadaşımızın doğum gününde ona hediye almak, insanlara karşı ...................olduğumuza bir örnektir.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cümle aşağıdaki sözcüklerden hangisiyle tamamlanabilir?</w:t>
      </w:r>
    </w:p>
    <w:p w:rsidR="00A4170A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hoşgörülü</w:t>
      </w:r>
      <w:r>
        <w:rPr>
          <w:rFonts w:ascii="Arial Narrow" w:hAnsi="Arial Narrow"/>
          <w:color w:val="000000"/>
        </w:rPr>
        <w:t xml:space="preserve">                   </w:t>
      </w: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Saygılı                         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Soğukkanlı</w:t>
      </w:r>
      <w:r>
        <w:rPr>
          <w:rFonts w:ascii="Arial Narrow" w:hAnsi="Arial Narrow"/>
          <w:color w:val="000000"/>
        </w:rPr>
        <w:t xml:space="preserve">          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D</w:t>
      </w:r>
      <w:r>
        <w:rPr>
          <w:rFonts w:ascii="Arial Narrow" w:hAnsi="Arial Narrow"/>
          <w:color w:val="000000"/>
        </w:rPr>
        <w:t xml:space="preserve">) </w:t>
      </w:r>
      <w:r w:rsidRPr="002A4A3C">
        <w:rPr>
          <w:rFonts w:ascii="Arial Narrow" w:hAnsi="Arial Narrow"/>
          <w:color w:val="000000"/>
        </w:rPr>
        <w:t>Duyarlı</w:t>
      </w:r>
    </w:p>
    <w:p w:rsidR="00A4170A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14. </w:t>
      </w:r>
      <w:r w:rsidRPr="002A4A3C">
        <w:rPr>
          <w:rFonts w:ascii="Arial Narrow" w:hAnsi="Arial Narrow"/>
          <w:b/>
          <w:bCs/>
          <w:color w:val="000000"/>
        </w:rPr>
        <w:t>Aşağıdakilerden hangisi hoşgö</w:t>
      </w:r>
      <w:r w:rsidRPr="002A4A3C">
        <w:rPr>
          <w:rFonts w:ascii="Arial Narrow" w:hAnsi="Arial Narrow"/>
          <w:b/>
          <w:bCs/>
          <w:color w:val="000000"/>
        </w:rPr>
        <w:softHyphen/>
        <w:t>rülü bir kişinin davranışlarından biri olamaz?</w:t>
      </w:r>
    </w:p>
    <w:p w:rsidR="00A4170A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Başkalarının fikirlerine saygı göstermek                              </w:t>
      </w:r>
    </w:p>
    <w:p w:rsidR="00A4170A" w:rsidRPr="002A4A3C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Hatalı davranışlarda bulunan arkadaşlarımızı uyarmak</w:t>
      </w:r>
    </w:p>
    <w:p w:rsidR="00A4170A" w:rsidRDefault="00A4170A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Hatalı davranışları görmemezlik-ten gelmek                       </w:t>
      </w:r>
    </w:p>
    <w:p w:rsidR="00A4170A" w:rsidRPr="002A4A3C" w:rsidRDefault="00A4170A" w:rsidP="007A6255">
      <w:pPr>
        <w:shd w:val="clear" w:color="auto" w:fill="FFFFFF"/>
        <w:autoSpaceDE w:val="0"/>
        <w:autoSpaceDN w:val="0"/>
        <w:adjustRightInd w:val="0"/>
        <w:rPr>
          <w:rFonts w:ascii="Arial Narrow" w:hAnsi="Arial Narrow"/>
        </w:rPr>
      </w:pP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Yapıcı eleştirileri kabul etmek</w:t>
      </w:r>
    </w:p>
    <w:p w:rsidR="00A4170A" w:rsidRPr="002A4A3C" w:rsidRDefault="00A4170A">
      <w:pPr>
        <w:rPr>
          <w:rFonts w:ascii="Arial Narrow" w:hAnsi="Arial Narrow"/>
        </w:rPr>
      </w:pPr>
    </w:p>
    <w:sectPr w:rsidR="00A4170A" w:rsidRPr="002A4A3C" w:rsidSect="0087541A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645"/>
    <w:multiLevelType w:val="hybridMultilevel"/>
    <w:tmpl w:val="7E086794"/>
    <w:lvl w:ilvl="0" w:tplc="D1AC32F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67482C"/>
    <w:multiLevelType w:val="hybridMultilevel"/>
    <w:tmpl w:val="FE1AC614"/>
    <w:lvl w:ilvl="0" w:tplc="79947F66">
      <w:start w:val="29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C630D3"/>
    <w:multiLevelType w:val="hybridMultilevel"/>
    <w:tmpl w:val="3E42DE10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1D0209"/>
    <w:multiLevelType w:val="hybridMultilevel"/>
    <w:tmpl w:val="86448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90877"/>
    <w:multiLevelType w:val="hybridMultilevel"/>
    <w:tmpl w:val="6C52DD8C"/>
    <w:lvl w:ilvl="0" w:tplc="E55EDC06">
      <w:start w:val="2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124355"/>
    <w:multiLevelType w:val="hybridMultilevel"/>
    <w:tmpl w:val="4EF45B3E"/>
    <w:lvl w:ilvl="0" w:tplc="BA062D46">
      <w:start w:val="23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12635D"/>
    <w:multiLevelType w:val="hybridMultilevel"/>
    <w:tmpl w:val="974827B2"/>
    <w:lvl w:ilvl="0" w:tplc="79E0FB48">
      <w:start w:val="24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abstractNum w:abstractNumId="9">
    <w:nsid w:val="65291E69"/>
    <w:multiLevelType w:val="hybridMultilevel"/>
    <w:tmpl w:val="FEBE5196"/>
    <w:lvl w:ilvl="0" w:tplc="041F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0">
    <w:nsid w:val="733D3376"/>
    <w:multiLevelType w:val="hybridMultilevel"/>
    <w:tmpl w:val="F0FC800A"/>
    <w:lvl w:ilvl="0" w:tplc="4DC0117A">
      <w:start w:val="5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AD5750"/>
    <w:multiLevelType w:val="hybridMultilevel"/>
    <w:tmpl w:val="D334EC84"/>
    <w:lvl w:ilvl="0" w:tplc="FC584AEC">
      <w:start w:val="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FA37B8"/>
    <w:multiLevelType w:val="hybridMultilevel"/>
    <w:tmpl w:val="94C0FAC4"/>
    <w:lvl w:ilvl="0" w:tplc="FF7025DA">
      <w:start w:val="1919"/>
      <w:numFmt w:val="decimal"/>
      <w:lvlText w:val="%1"/>
      <w:lvlJc w:val="left"/>
      <w:pPr>
        <w:ind w:left="960" w:hanging="60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1F7EAE"/>
    <w:multiLevelType w:val="hybridMultilevel"/>
    <w:tmpl w:val="485431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A6"/>
    <w:rsid w:val="000526E0"/>
    <w:rsid w:val="000F3406"/>
    <w:rsid w:val="001002E2"/>
    <w:rsid w:val="0020558A"/>
    <w:rsid w:val="00217438"/>
    <w:rsid w:val="00294B35"/>
    <w:rsid w:val="002A4A3C"/>
    <w:rsid w:val="0034531A"/>
    <w:rsid w:val="00395D31"/>
    <w:rsid w:val="003E01F3"/>
    <w:rsid w:val="00403D1D"/>
    <w:rsid w:val="004250CC"/>
    <w:rsid w:val="00446497"/>
    <w:rsid w:val="005D36FF"/>
    <w:rsid w:val="005F6D62"/>
    <w:rsid w:val="00660F85"/>
    <w:rsid w:val="0068177D"/>
    <w:rsid w:val="006847BD"/>
    <w:rsid w:val="006A1319"/>
    <w:rsid w:val="006E34B7"/>
    <w:rsid w:val="0071653F"/>
    <w:rsid w:val="00717A20"/>
    <w:rsid w:val="007A4830"/>
    <w:rsid w:val="007A6255"/>
    <w:rsid w:val="00826F4D"/>
    <w:rsid w:val="008667CF"/>
    <w:rsid w:val="0087541A"/>
    <w:rsid w:val="009051A3"/>
    <w:rsid w:val="00982C4A"/>
    <w:rsid w:val="009A2C08"/>
    <w:rsid w:val="00A257DC"/>
    <w:rsid w:val="00A4170A"/>
    <w:rsid w:val="00A84F1A"/>
    <w:rsid w:val="00AC0D22"/>
    <w:rsid w:val="00B55CA0"/>
    <w:rsid w:val="00B85156"/>
    <w:rsid w:val="00BF1064"/>
    <w:rsid w:val="00BF44C6"/>
    <w:rsid w:val="00C32E27"/>
    <w:rsid w:val="00C44C24"/>
    <w:rsid w:val="00C65BF2"/>
    <w:rsid w:val="00CA5395"/>
    <w:rsid w:val="00CD318A"/>
    <w:rsid w:val="00D4056B"/>
    <w:rsid w:val="00E30360"/>
    <w:rsid w:val="00EE0B87"/>
    <w:rsid w:val="00F50ECE"/>
    <w:rsid w:val="00F83A60"/>
    <w:rsid w:val="00FC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58A6"/>
    <w:pPr>
      <w:ind w:left="720"/>
      <w:contextualSpacing/>
    </w:pPr>
  </w:style>
  <w:style w:type="paragraph" w:styleId="NormalWeb">
    <w:name w:val="Normal (Web)"/>
    <w:basedOn w:val="Normal"/>
    <w:uiPriority w:val="99"/>
    <w:rsid w:val="003E01F3"/>
    <w:pPr>
      <w:spacing w:before="100" w:beforeAutospacing="1" w:after="100" w:afterAutospacing="1"/>
    </w:pPr>
    <w:rPr>
      <w:color w:val="000000"/>
    </w:rPr>
  </w:style>
  <w:style w:type="table" w:styleId="TableGrid">
    <w:name w:val="Table Grid"/>
    <w:basedOn w:val="TableNormal"/>
    <w:uiPriority w:val="99"/>
    <w:rsid w:val="00AC0D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60F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1027</Words>
  <Characters>5859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22</cp:revision>
  <dcterms:created xsi:type="dcterms:W3CDTF">2010-11-03T06:14:00Z</dcterms:created>
  <dcterms:modified xsi:type="dcterms:W3CDTF">2014-08-21T11:17:00Z</dcterms:modified>
</cp:coreProperties>
</file>