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119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SOSYAL BİLGİLER DERSİ BAŞARI DEĞERLENDİRME SINAVI</w:t>
      </w:r>
    </w:p>
    <w:p w:rsidR="00876119" w:rsidRPr="00C00C41" w:rsidRDefault="00876119" w:rsidP="003D2481">
      <w:pPr>
        <w:jc w:val="center"/>
        <w:rPr>
          <w:rFonts w:ascii="Times New Roman" w:hAnsi="Times New Roman"/>
          <w:b/>
        </w:rPr>
      </w:pPr>
      <w:hyperlink r:id="rId4" w:history="1">
        <w:r w:rsidRPr="00F2197A">
          <w:rPr>
            <w:rStyle w:val="Hyperlink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AD SOYAD: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1. Aşağıdakilerden hangisi fiziksel özelliklerimizden değildir?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 Saçımızın rengi           B. Boyumuzun uzunluğu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 Sevdiğimiz ders          D. Göz rengimiz</w:t>
      </w: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2. Aşağıdaki bilgilerden hangisini nüfus cüzdanımıza bakınca öğrenemeyiz?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Doğum yerimizi  </w:t>
      </w:r>
      <w:r>
        <w:rPr>
          <w:rFonts w:ascii="Times New Roman" w:hAnsi="Times New Roman"/>
        </w:rPr>
        <w:tab/>
        <w:t xml:space="preserve"> </w:t>
      </w:r>
      <w:r w:rsidRPr="008B065C">
        <w:rPr>
          <w:rFonts w:ascii="Times New Roman" w:hAnsi="Times New Roman"/>
        </w:rPr>
        <w:t xml:space="preserve">   B. Babamızın doğum yerini 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 xml:space="preserve">C. Kaç yaşında olduğumuzu </w:t>
      </w:r>
      <w:r>
        <w:rPr>
          <w:rFonts w:ascii="Times New Roman" w:hAnsi="Times New Roman"/>
        </w:rPr>
        <w:t xml:space="preserve">   </w:t>
      </w:r>
      <w:r w:rsidRPr="008B065C">
        <w:rPr>
          <w:rFonts w:ascii="Times New Roman" w:hAnsi="Times New Roman"/>
        </w:rPr>
        <w:t>D. Kimlik numaramızı</w:t>
      </w: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3.İnsanların aynı olaylar karşısında farklı tepkiler vermesinin nedeni nedir?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A.İnsanların birbirine benzemesi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B.Duygularımızın aynı olması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 İnsanların birbirlerinden farklı olması</w:t>
      </w:r>
    </w:p>
    <w:p w:rsidR="00876119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D.İhtiyaçlarımızın aynı olması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  <w:b/>
        </w:rPr>
        <w:t>4.</w:t>
      </w:r>
      <w:r w:rsidRPr="008B065C">
        <w:rPr>
          <w:rFonts w:ascii="Times New Roman" w:hAnsi="Times New Roman"/>
        </w:rPr>
        <w:t xml:space="preserve"> I. ilk doğum günüm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 xml:space="preserve">   II. 5. Sınıfı bitirdim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 xml:space="preserve">  III. Okula başladım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 xml:space="preserve">   IV. lise 2. Sınıfa geçtim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 xml:space="preserve">   V. Okumaya başladım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 xml:space="preserve">   VI. Ben 3 yaşındayken kardeşim doğdu</w:t>
      </w: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Ömer ‘in hayatını kronolojik sıraya sokarsak 5. sırada hangi bilgi yer alır?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 II</w:t>
      </w:r>
      <w:r w:rsidRPr="008B065C">
        <w:rPr>
          <w:rFonts w:ascii="Times New Roman" w:hAnsi="Times New Roman"/>
        </w:rPr>
        <w:tab/>
        <w:t>B.III</w:t>
      </w:r>
      <w:r w:rsidRPr="008B065C">
        <w:rPr>
          <w:rFonts w:ascii="Times New Roman" w:hAnsi="Times New Roman"/>
        </w:rPr>
        <w:tab/>
        <w:t>C. V</w:t>
      </w:r>
      <w:r w:rsidRPr="008B065C">
        <w:rPr>
          <w:rFonts w:ascii="Times New Roman" w:hAnsi="Times New Roman"/>
        </w:rPr>
        <w:tab/>
        <w:t>D.IV</w:t>
      </w: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5. Aşağıdakilerden hangisi milli bir değerimiz değildir?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A.Boks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>B.Karagöz ve Hacivat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C.Yağlı Güreş</w:t>
      </w:r>
      <w:r w:rsidRPr="008B065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>D.Cirit</w:t>
      </w: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  <w:b/>
        </w:rPr>
        <w:t>6.Aşağıdaki antlaşmalardan hangisinin sonucunda bağımsızlığımızı bütün dünya kabul etmiştir</w:t>
      </w:r>
      <w:r w:rsidRPr="008B065C">
        <w:rPr>
          <w:rFonts w:ascii="Times New Roman" w:hAnsi="Times New Roman"/>
        </w:rPr>
        <w:t>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 Sevr Antlaşması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B. Uşi Antlaşması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C.Mondros Ateşkes Antlaşması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D.</w:t>
      </w:r>
      <w:r w:rsidRPr="008E5B9A">
        <w:rPr>
          <w:rFonts w:ascii="Times New Roman" w:hAnsi="Times New Roman"/>
        </w:rPr>
        <w:t xml:space="preserve"> </w:t>
      </w:r>
      <w:r w:rsidRPr="008B065C">
        <w:rPr>
          <w:rFonts w:ascii="Times New Roman" w:hAnsi="Times New Roman"/>
        </w:rPr>
        <w:t xml:space="preserve">Lozan Barış Antlaşması </w:t>
      </w: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 xml:space="preserve">7. Kurtuluş Savaşı sırasında Batı Cephesi komutanlığını aşağıdakilerden hangisi yapmıştır? 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 Kazım KARABEKİR</w:t>
      </w:r>
      <w:r w:rsidRPr="008B065C">
        <w:rPr>
          <w:rFonts w:ascii="Times New Roman" w:hAnsi="Times New Roman"/>
        </w:rPr>
        <w:tab/>
        <w:t>B.Atatürk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C.Sütçü İmam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>D.İsmet İNÖNÜ</w:t>
      </w: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 xml:space="preserve">8. Aşağıdaki devletlerden hangisi </w:t>
      </w:r>
      <w:r w:rsidRPr="008B065C">
        <w:rPr>
          <w:rFonts w:ascii="Times New Roman" w:hAnsi="Times New Roman"/>
          <w:b/>
          <w:u w:val="single"/>
        </w:rPr>
        <w:t>İtilaf Devletleri</w:t>
      </w:r>
      <w:r w:rsidRPr="008B065C">
        <w:rPr>
          <w:rFonts w:ascii="Times New Roman" w:hAnsi="Times New Roman"/>
          <w:b/>
        </w:rPr>
        <w:t xml:space="preserve"> arasında yer almaz?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 Osmanlı Devleti</w:t>
      </w:r>
      <w:r w:rsidRPr="008B065C">
        <w:rPr>
          <w:rFonts w:ascii="Times New Roman" w:hAnsi="Times New Roman"/>
        </w:rPr>
        <w:tab/>
        <w:t>B.İngiltere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C.Fransa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  <w:t>D.Rusya</w:t>
      </w: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9.Aşağıdaki olaylardan hangisi ile Kurtuluş Savaşımız başlamıştır?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 Çanakkale Savaşı ile</w:t>
      </w:r>
      <w:r w:rsidRPr="008B065C">
        <w:rPr>
          <w:rFonts w:ascii="Times New Roman" w:hAnsi="Times New Roman"/>
        </w:rPr>
        <w:tab/>
        <w:t xml:space="preserve">       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B.</w:t>
      </w:r>
      <w:r w:rsidRPr="008E5B9A">
        <w:rPr>
          <w:rFonts w:ascii="Times New Roman" w:hAnsi="Times New Roman"/>
        </w:rPr>
        <w:t xml:space="preserve"> </w:t>
      </w:r>
      <w:r w:rsidRPr="008B065C">
        <w:rPr>
          <w:rFonts w:ascii="Times New Roman" w:hAnsi="Times New Roman"/>
        </w:rPr>
        <w:t xml:space="preserve">Atatürk’ün Samsun’a çıkması ile 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 Trablusgarp Savaşı ile</w:t>
      </w:r>
    </w:p>
    <w:p w:rsidR="00876119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D.TBMM’nin açılması ile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10.Aşağıdaki savaşları kronolojik sıraya sokarsak , hangi savaş önce yapılmıştır?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  I. İnönü Savaşı</w:t>
      </w:r>
      <w:r w:rsidRPr="008B065C">
        <w:rPr>
          <w:rFonts w:ascii="Times New Roman" w:hAnsi="Times New Roman"/>
        </w:rPr>
        <w:tab/>
        <w:t>B. Büyük Taaruz</w:t>
      </w:r>
    </w:p>
    <w:p w:rsidR="00876119" w:rsidRPr="008B065C" w:rsidRDefault="00876119" w:rsidP="008E5B9A">
      <w:pPr>
        <w:spacing w:after="0"/>
        <w:jc w:val="both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C.Çanakkale Savaşı</w:t>
      </w:r>
      <w:r>
        <w:rPr>
          <w:rFonts w:ascii="Times New Roman" w:hAnsi="Times New Roman"/>
        </w:rPr>
        <w:t xml:space="preserve">       D</w:t>
      </w:r>
      <w:r w:rsidRPr="008B065C">
        <w:rPr>
          <w:rFonts w:ascii="Times New Roman" w:hAnsi="Times New Roman"/>
        </w:rPr>
        <w:t>. Sakarya Savaşı</w:t>
      </w:r>
      <w:r w:rsidRPr="008B065C">
        <w:rPr>
          <w:rFonts w:ascii="Times New Roman" w:hAnsi="Times New Roman"/>
        </w:rPr>
        <w:tab/>
      </w: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11.Kurtuluş Savaşı sırasında Yunanlılarla hangi cephede savaştık?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 Güney Cephesi</w:t>
      </w:r>
      <w:r w:rsidRPr="008B065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8B065C">
        <w:rPr>
          <w:rFonts w:ascii="Times New Roman" w:hAnsi="Times New Roman"/>
        </w:rPr>
        <w:t>B.Batı Cephesi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C.Doğu Cephesi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  <w:t>D.Kuzey Cephesi</w:t>
      </w: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12.Aşağıda yer alan yön bulma araçlarından hangisi güvenilir bir yön bulma aletidir?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 xml:space="preserve">A.Kutup Yıldızı 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  <w:t>B.Karınca yuvaları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C.Pusula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>D.Güneş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26" type="#_x0000_t76" style="position:absolute;margin-left:183.45pt;margin-top:14.4pt;width:50.7pt;height:46.4pt;z-index:251654656" adj="9591,10136,4431" fillcolor="#4e6128"/>
        </w:pict>
      </w:r>
      <w:r w:rsidRPr="008B065C">
        <w:rPr>
          <w:rFonts w:ascii="Times New Roman" w:hAnsi="Times New Roman"/>
        </w:rPr>
        <w:t xml:space="preserve">                                                 </w:t>
      </w:r>
      <w:r>
        <w:rPr>
          <w:rFonts w:ascii="Times New Roman" w:hAnsi="Times New Roman"/>
        </w:rPr>
        <w:t xml:space="preserve">                         </w:t>
      </w:r>
      <w:r w:rsidRPr="008B065C">
        <w:rPr>
          <w:rFonts w:ascii="Times New Roman" w:hAnsi="Times New Roman"/>
        </w:rPr>
        <w:t xml:space="preserve"> K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91.6pt;margin-top:24.3pt;width:15.95pt;height:12.9pt;flip:x;z-index:251656704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34.15pt;margin-top:7.3pt;width:20.15pt;height:21.95pt;z-index:251660800">
            <v:textbox>
              <w:txbxContent>
                <w:p w:rsidR="00876119" w:rsidRDefault="00876119">
                  <w:r>
                    <w:t>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166.9pt;margin-top:11.15pt;width:16.55pt;height:22pt;z-index:251659776">
            <v:textbox style="mso-next-textbox:#_x0000_s1029">
              <w:txbxContent>
                <w:p w:rsidR="00876119" w:rsidRDefault="00876119">
                  <w:r>
                    <w:t>B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32" style="position:absolute;margin-left:189.3pt;margin-top:7.3pt;width:18.25pt;height:12.45pt;flip:x y;z-index:251658752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209.85pt;margin-top:3.9pt;width:15.75pt;height:15.85pt;flip:y;z-index:251655680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209.85pt;margin-top:24.3pt;width:15.5pt;height:12.9pt;z-index:251657728" o:connectortype="straight" strokeweight="2.25pt">
            <v:stroke endarrow="block"/>
          </v:shape>
        </w:pict>
      </w:r>
      <w:r w:rsidRPr="00D15C5E">
        <w:rPr>
          <w:rFonts w:ascii="Times New Roman" w:hAnsi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㇊썆" style="width:141pt;height:54pt;visibility:visible">
            <v:imagedata r:id="rId5" o:title=""/>
          </v:shape>
        </w:pict>
      </w:r>
      <w:r>
        <w:rPr>
          <w:rFonts w:ascii="Times New Roman" w:hAnsi="Times New Roman"/>
        </w:rPr>
        <w:tab/>
        <w:t xml:space="preserve">         </w:t>
      </w:r>
      <w:r w:rsidRPr="008B065C">
        <w:rPr>
          <w:rFonts w:ascii="Times New Roman" w:hAnsi="Times New Roman"/>
        </w:rPr>
        <w:t xml:space="preserve"> G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</w:p>
    <w:p w:rsidR="00876119" w:rsidRDefault="00876119" w:rsidP="00F02C2A">
      <w:pPr>
        <w:spacing w:after="0"/>
        <w:rPr>
          <w:rFonts w:ascii="Times New Roman" w:hAnsi="Times New Roman"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</w:rPr>
        <w:t xml:space="preserve"> </w:t>
      </w:r>
      <w:r w:rsidRPr="008B065C">
        <w:rPr>
          <w:rFonts w:ascii="Times New Roman" w:hAnsi="Times New Roman"/>
          <w:b/>
        </w:rPr>
        <w:t>Yukarıdaki haritadan  yararlanarak 13. ve 14. soruları cevaplayınız.</w:t>
      </w: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13. Zonguldak ülkemizin neresindedir?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  Kuzey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  <w:t>B.  Güney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  Batı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  <w:t>D.  Doğu</w:t>
      </w:r>
    </w:p>
    <w:p w:rsidR="00876119" w:rsidRDefault="00876119" w:rsidP="00F02C2A">
      <w:pPr>
        <w:spacing w:after="0"/>
        <w:rPr>
          <w:rFonts w:ascii="Times New Roman" w:hAnsi="Times New Roman"/>
          <w:b/>
        </w:rPr>
      </w:pPr>
    </w:p>
    <w:p w:rsidR="00876119" w:rsidRPr="008B065C" w:rsidRDefault="00876119" w:rsidP="00F02C2A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14.Muğla, Rize’ye göre hangi yöndedir?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A. Kuzeydoğu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  <w:t>B.Güneydoğu</w:t>
      </w:r>
    </w:p>
    <w:p w:rsidR="00876119" w:rsidRPr="008B065C" w:rsidRDefault="00876119" w:rsidP="00F02C2A">
      <w:pPr>
        <w:spacing w:after="0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C.Kuzeybatı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  <w:t>D.Güneybatı</w:t>
      </w:r>
    </w:p>
    <w:p w:rsidR="00876119" w:rsidRDefault="00876119" w:rsidP="00BE3D75">
      <w:pPr>
        <w:rPr>
          <w:rFonts w:ascii="Times New Roman" w:hAnsi="Times New Roman"/>
          <w:b/>
        </w:rPr>
      </w:pPr>
    </w:p>
    <w:p w:rsidR="00876119" w:rsidRPr="008B065C" w:rsidRDefault="00876119" w:rsidP="00BE3D75">
      <w:pPr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 xml:space="preserve">15. Aşağıdakilerden hangisi doğal kaynaktır? </w:t>
      </w:r>
    </w:p>
    <w:p w:rsidR="00876119" w:rsidRPr="008B065C" w:rsidRDefault="00876119" w:rsidP="00BE3D7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A. bisküvi         B.  pamuk         C. kazak       D.</w:t>
      </w:r>
      <w:r w:rsidRPr="008B065C">
        <w:rPr>
          <w:rFonts w:ascii="Times New Roman" w:hAnsi="Times New Roman"/>
        </w:rPr>
        <w:t xml:space="preserve"> para</w:t>
      </w:r>
    </w:p>
    <w:p w:rsidR="00876119" w:rsidRPr="008B065C" w:rsidRDefault="00876119" w:rsidP="00ED2899">
      <w:pPr>
        <w:spacing w:after="0"/>
        <w:rPr>
          <w:rFonts w:ascii="Times New Roman" w:hAnsi="Times New Roman"/>
          <w:b/>
        </w:rPr>
      </w:pPr>
      <w:r w:rsidRPr="008B065C">
        <w:rPr>
          <w:rFonts w:ascii="Times New Roman" w:hAnsi="Times New Roman"/>
          <w:b/>
        </w:rPr>
        <w:t>16. Bilinçli bir tüketici olarak alış veriş yaparken aşağıdakilerden hangisine öncelik vermeliyiz?</w:t>
      </w: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A. İhtiyaçlarımız                B. Reklamlar</w:t>
      </w:r>
      <w:r>
        <w:rPr>
          <w:rFonts w:ascii="Times New Roman" w:hAnsi="Times New Roman"/>
        </w:rPr>
        <w:tab/>
      </w:r>
    </w:p>
    <w:p w:rsidR="00876119" w:rsidRPr="008B065C" w:rsidRDefault="00876119" w:rsidP="00ED289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Fiyatlar             </w:t>
      </w:r>
      <w:r>
        <w:rPr>
          <w:rFonts w:ascii="Times New Roman" w:hAnsi="Times New Roman"/>
        </w:rPr>
        <w:tab/>
        <w:t xml:space="preserve">     D.</w:t>
      </w:r>
      <w:r w:rsidRPr="008B065C">
        <w:rPr>
          <w:rFonts w:ascii="Times New Roman" w:hAnsi="Times New Roman"/>
        </w:rPr>
        <w:t xml:space="preserve"> İsteklerimiz</w:t>
      </w: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Pr="00ED2899" w:rsidRDefault="00876119" w:rsidP="00ED2899">
      <w:pPr>
        <w:spacing w:after="0"/>
        <w:rPr>
          <w:rFonts w:ascii="Times New Roman" w:hAnsi="Times New Roman"/>
          <w:b/>
        </w:rPr>
      </w:pPr>
      <w:r w:rsidRPr="00ED2899">
        <w:rPr>
          <w:rFonts w:ascii="Times New Roman" w:hAnsi="Times New Roman"/>
          <w:b/>
        </w:rPr>
        <w:t>17.Aşağıda verilen hammadde - ürün eşleştirmelerinden hangisi yanlıştır?</w:t>
      </w:r>
    </w:p>
    <w:p w:rsidR="00876119" w:rsidRDefault="00876119" w:rsidP="00ED289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A. buğday-ekmek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B. süt – yoğurt</w:t>
      </w:r>
      <w:r>
        <w:rPr>
          <w:rFonts w:ascii="Times New Roman" w:hAnsi="Times New Roman"/>
        </w:rPr>
        <w:tab/>
      </w:r>
    </w:p>
    <w:p w:rsidR="00876119" w:rsidRPr="008B065C" w:rsidRDefault="00876119" w:rsidP="00ED289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 w:rsidRPr="008B065C">
        <w:rPr>
          <w:rFonts w:ascii="Times New Roman" w:hAnsi="Times New Roman"/>
        </w:rPr>
        <w:t xml:space="preserve"> ağaç- kağıt        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D.</w:t>
      </w:r>
      <w:r w:rsidRPr="008B065C">
        <w:rPr>
          <w:rFonts w:ascii="Times New Roman" w:hAnsi="Times New Roman"/>
        </w:rPr>
        <w:t xml:space="preserve"> pamuk- ayakkabı</w:t>
      </w:r>
    </w:p>
    <w:p w:rsidR="00876119" w:rsidRDefault="00876119" w:rsidP="00ED2899">
      <w:pPr>
        <w:spacing w:after="0"/>
        <w:jc w:val="both"/>
        <w:rPr>
          <w:rFonts w:ascii="Times New Roman" w:hAnsi="Times New Roman"/>
          <w:b/>
          <w:bCs/>
        </w:rPr>
      </w:pP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  <w:b/>
          <w:bCs/>
        </w:rPr>
      </w:pPr>
      <w:r w:rsidRPr="008B065C">
        <w:rPr>
          <w:rFonts w:ascii="Times New Roman" w:hAnsi="Times New Roman"/>
          <w:b/>
          <w:bCs/>
        </w:rPr>
        <w:t xml:space="preserve">18.Süt, yoğurt gibi ürünler alınırken aşağıdakilerden hangisi önemli </w:t>
      </w:r>
      <w:r w:rsidRPr="008B065C">
        <w:rPr>
          <w:rFonts w:ascii="Times New Roman" w:hAnsi="Times New Roman"/>
          <w:b/>
          <w:bCs/>
          <w:u w:val="single"/>
        </w:rPr>
        <w:t>değildir?</w:t>
      </w:r>
      <w:r w:rsidRPr="008B065C">
        <w:rPr>
          <w:rFonts w:ascii="Times New Roman" w:hAnsi="Times New Roman"/>
        </w:rPr>
        <w:t xml:space="preserve"> </w:t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 w:rsidRPr="008B065C">
        <w:rPr>
          <w:rFonts w:ascii="Times New Roman" w:hAnsi="Times New Roman"/>
        </w:rPr>
        <w:t xml:space="preserve"> Son kullanma tarihi 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 w:rsidRPr="008B065C">
        <w:rPr>
          <w:rFonts w:ascii="Times New Roman" w:hAnsi="Times New Roman"/>
        </w:rPr>
        <w:t xml:space="preserve"> Hijyenik (temiz) olması</w:t>
      </w:r>
      <w:r w:rsidRPr="008B065C">
        <w:rPr>
          <w:rFonts w:ascii="Times New Roman" w:hAnsi="Times New Roman"/>
        </w:rPr>
        <w:tab/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 w:rsidRPr="008B065C">
        <w:rPr>
          <w:rFonts w:ascii="Times New Roman" w:hAnsi="Times New Roman"/>
        </w:rPr>
        <w:t xml:space="preserve"> Kaliteli olması  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 w:rsidRPr="008B065C">
        <w:rPr>
          <w:rFonts w:ascii="Times New Roman" w:hAnsi="Times New Roman"/>
        </w:rPr>
        <w:t xml:space="preserve"> Paketinin güzel ve renkli olması</w:t>
      </w: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  <w:b/>
        </w:rPr>
      </w:pPr>
      <w:r w:rsidRPr="00ED2899">
        <w:rPr>
          <w:rFonts w:ascii="Times New Roman" w:hAnsi="Times New Roman"/>
          <w:b/>
        </w:rPr>
        <w:t xml:space="preserve">19.Aşağıda verilen teknolojik ürünlerden hangisi sağlık alanında </w:t>
      </w:r>
      <w:r w:rsidRPr="00ED2899">
        <w:rPr>
          <w:rFonts w:ascii="Times New Roman" w:hAnsi="Times New Roman"/>
          <w:b/>
          <w:u w:val="single"/>
        </w:rPr>
        <w:t>kullanılmaz?</w:t>
      </w: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Pr="00ED2899" w:rsidRDefault="00876119" w:rsidP="00ED289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>A.</w:t>
      </w:r>
      <w:r w:rsidRPr="00ED2899">
        <w:rPr>
          <w:rFonts w:ascii="Times New Roman" w:hAnsi="Times New Roman"/>
        </w:rPr>
        <w:t xml:space="preserve"> Tansi</w:t>
      </w:r>
      <w:r>
        <w:rPr>
          <w:rFonts w:ascii="Times New Roman" w:hAnsi="Times New Roman"/>
        </w:rPr>
        <w:t>yon Aleti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B. Teleskop         </w:t>
      </w:r>
    </w:p>
    <w:p w:rsidR="00876119" w:rsidRPr="00ED2899" w:rsidRDefault="00876119" w:rsidP="00ED289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 Stetoskop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D.</w:t>
      </w:r>
      <w:r w:rsidRPr="00ED2899">
        <w:rPr>
          <w:rFonts w:ascii="Times New Roman" w:hAnsi="Times New Roman"/>
        </w:rPr>
        <w:t xml:space="preserve"> Röntgen  cihazı</w:t>
      </w:r>
    </w:p>
    <w:p w:rsidR="00876119" w:rsidRDefault="00876119" w:rsidP="00ED2899">
      <w:pPr>
        <w:spacing w:after="0"/>
        <w:jc w:val="both"/>
        <w:rPr>
          <w:rFonts w:ascii="Times New Roman" w:hAnsi="Times New Roman"/>
          <w:b/>
          <w:bCs/>
          <w:color w:val="000000"/>
        </w:rPr>
      </w:pP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  <w:b/>
          <w:bCs/>
          <w:color w:val="000000"/>
        </w:rPr>
      </w:pPr>
      <w:r w:rsidRPr="008B065C">
        <w:rPr>
          <w:rFonts w:ascii="Times New Roman" w:hAnsi="Times New Roman"/>
          <w:b/>
          <w:bCs/>
          <w:color w:val="000000"/>
        </w:rPr>
        <w:t xml:space="preserve">20.Miladi takvim ile ilgili verilen bilgilerden hangisi </w:t>
      </w:r>
      <w:r w:rsidRPr="008B065C">
        <w:rPr>
          <w:rFonts w:ascii="Times New Roman" w:hAnsi="Times New Roman"/>
          <w:b/>
          <w:bCs/>
          <w:color w:val="000000"/>
          <w:u w:val="single"/>
        </w:rPr>
        <w:t>yanlıştır?</w:t>
      </w:r>
      <w:r w:rsidRPr="008B065C">
        <w:rPr>
          <w:rFonts w:ascii="Times New Roman" w:hAnsi="Times New Roman"/>
        </w:rPr>
        <w:t xml:space="preserve"> </w:t>
      </w:r>
    </w:p>
    <w:p w:rsidR="00876119" w:rsidRDefault="00876119" w:rsidP="00ED2899">
      <w:pPr>
        <w:spacing w:after="0"/>
        <w:jc w:val="both"/>
        <w:rPr>
          <w:rFonts w:ascii="Times New Roman" w:hAnsi="Times New Roman"/>
          <w:color w:val="000000"/>
        </w:rPr>
      </w:pP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  <w:color w:val="000000"/>
        </w:rPr>
      </w:pPr>
      <w:r w:rsidRPr="008B065C">
        <w:rPr>
          <w:rFonts w:ascii="Times New Roman" w:hAnsi="Times New Roman"/>
          <w:color w:val="000000"/>
        </w:rPr>
        <w:t>A) Güneş yılına göre hazırlanmıştır.</w:t>
      </w:r>
      <w:r w:rsidRPr="008B065C">
        <w:rPr>
          <w:rFonts w:ascii="Times New Roman" w:hAnsi="Times New Roman"/>
          <w:color w:val="000000"/>
        </w:rPr>
        <w:tab/>
        <w:t xml:space="preserve">                               B) Bir yıl 365 gün 6 saattir.</w:t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C)</w:t>
      </w:r>
      <w:r w:rsidRPr="008B065C">
        <w:rPr>
          <w:rFonts w:ascii="Times New Roman" w:hAnsi="Times New Roman"/>
          <w:color w:val="000000"/>
        </w:rPr>
        <w:t xml:space="preserve">Başlangıç olarak Hz İsa’nın doğumu kabul edilmiştir.        </w:t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  <w:color w:val="000000"/>
        </w:rPr>
      </w:pPr>
      <w:r w:rsidRPr="008B065C">
        <w:rPr>
          <w:rFonts w:ascii="Times New Roman" w:hAnsi="Times New Roman"/>
          <w:color w:val="000000"/>
        </w:rPr>
        <w:t>D) Yılbaşı 15 Mart’tır.</w:t>
      </w:r>
    </w:p>
    <w:p w:rsidR="00876119" w:rsidRDefault="00876119" w:rsidP="00ED2899">
      <w:pPr>
        <w:spacing w:after="0" w:line="240" w:lineRule="exact"/>
        <w:rPr>
          <w:rFonts w:ascii="Times New Roman" w:hAnsi="Times New Roman"/>
        </w:rPr>
      </w:pPr>
    </w:p>
    <w:p w:rsidR="00876119" w:rsidRPr="00ED2899" w:rsidRDefault="00876119" w:rsidP="00ED2899">
      <w:pPr>
        <w:spacing w:after="0" w:line="240" w:lineRule="exact"/>
        <w:rPr>
          <w:rFonts w:ascii="Times New Roman" w:hAnsi="Times New Roman"/>
          <w:b/>
        </w:rPr>
      </w:pPr>
      <w:r w:rsidRPr="00ED2899">
        <w:rPr>
          <w:rFonts w:ascii="Times New Roman" w:hAnsi="Times New Roman"/>
          <w:b/>
        </w:rPr>
        <w:t>21.“Eskiden kağnılarla yapılan yük taşımacılığı günümüzde kamyonlarla yapılmaktadır.” Buna göre aşağıdakilerden hangisi söylenebilir?</w:t>
      </w:r>
    </w:p>
    <w:p w:rsidR="00876119" w:rsidRDefault="00876119" w:rsidP="00ED2899">
      <w:pPr>
        <w:spacing w:after="0" w:line="240" w:lineRule="exact"/>
        <w:rPr>
          <w:rFonts w:ascii="Times New Roman" w:hAnsi="Times New Roman"/>
        </w:rPr>
      </w:pPr>
    </w:p>
    <w:p w:rsidR="00876119" w:rsidRPr="008B065C" w:rsidRDefault="00876119" w:rsidP="00ED2899">
      <w:pPr>
        <w:spacing w:after="0"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 w:rsidRPr="008B065C">
        <w:rPr>
          <w:rFonts w:ascii="Times New Roman" w:hAnsi="Times New Roman"/>
        </w:rPr>
        <w:t xml:space="preserve"> Geçmişten günümüze teknolojik ürünler hiç değişmemiştir.</w:t>
      </w:r>
    </w:p>
    <w:p w:rsidR="00876119" w:rsidRPr="008B065C" w:rsidRDefault="00876119" w:rsidP="00ED2899">
      <w:pPr>
        <w:spacing w:after="0"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 w:rsidRPr="008B065C">
        <w:rPr>
          <w:rFonts w:ascii="Times New Roman" w:hAnsi="Times New Roman"/>
        </w:rPr>
        <w:t xml:space="preserve"> İnsanlar teknolojik aletleri ilk icat edildiği şekliyle kullanmaktadır.</w:t>
      </w:r>
    </w:p>
    <w:p w:rsidR="00876119" w:rsidRPr="008B065C" w:rsidRDefault="00876119" w:rsidP="00ED2899">
      <w:pPr>
        <w:spacing w:after="0"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 w:rsidRPr="008B065C">
        <w:rPr>
          <w:rFonts w:ascii="Times New Roman" w:hAnsi="Times New Roman"/>
        </w:rPr>
        <w:t xml:space="preserve"> Teknolojik ürünler geçmişten günümüze değişime uğramıştır.</w:t>
      </w:r>
    </w:p>
    <w:p w:rsidR="00876119" w:rsidRPr="008B065C" w:rsidRDefault="00876119" w:rsidP="00ED2899">
      <w:pPr>
        <w:spacing w:after="0" w:line="240" w:lineRule="exact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w:r w:rsidRPr="008B065C">
        <w:rPr>
          <w:rFonts w:ascii="Times New Roman" w:hAnsi="Times New Roman"/>
        </w:rPr>
        <w:t xml:space="preserve"> Kağnılarla yapılan ulaşım çok daha ucuzdur.</w:t>
      </w:r>
    </w:p>
    <w:p w:rsidR="00876119" w:rsidRDefault="00876119" w:rsidP="00ED2899">
      <w:pPr>
        <w:spacing w:after="0"/>
        <w:jc w:val="both"/>
        <w:rPr>
          <w:rFonts w:ascii="Times New Roman" w:hAnsi="Times New Roman"/>
          <w:b/>
          <w:bCs/>
        </w:rPr>
      </w:pP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  <w:b/>
          <w:bCs/>
          <w:u w:val="single"/>
        </w:rPr>
      </w:pPr>
      <w:r w:rsidRPr="008B065C">
        <w:rPr>
          <w:rFonts w:ascii="Times New Roman" w:hAnsi="Times New Roman"/>
          <w:b/>
          <w:bCs/>
        </w:rPr>
        <w:t xml:space="preserve">22.Aşağıdakilerden hangisi geçmişte kullanılan saat çeşitlerinden biri </w:t>
      </w:r>
      <w:r w:rsidRPr="008B065C">
        <w:rPr>
          <w:rFonts w:ascii="Times New Roman" w:hAnsi="Times New Roman"/>
          <w:b/>
          <w:bCs/>
          <w:u w:val="single"/>
        </w:rPr>
        <w:t>değildir?</w:t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</w:rPr>
      </w:pPr>
      <w:r w:rsidRPr="008B065C">
        <w:rPr>
          <w:rFonts w:ascii="Times New Roman" w:hAnsi="Times New Roman"/>
        </w:rPr>
        <w:t>A</w:t>
      </w:r>
      <w:r>
        <w:rPr>
          <w:rFonts w:ascii="Times New Roman" w:hAnsi="Times New Roman"/>
        </w:rPr>
        <w:t>.</w:t>
      </w:r>
      <w:r w:rsidRPr="008B065C">
        <w:rPr>
          <w:rFonts w:ascii="Times New Roman" w:hAnsi="Times New Roman"/>
        </w:rPr>
        <w:t xml:space="preserve"> Su saat</w:t>
      </w:r>
      <w:r>
        <w:rPr>
          <w:rFonts w:ascii="Times New Roman" w:hAnsi="Times New Roman"/>
        </w:rPr>
        <w:t>i                                  B.</w:t>
      </w:r>
      <w:r w:rsidRPr="008B065C">
        <w:rPr>
          <w:rFonts w:ascii="Times New Roman" w:hAnsi="Times New Roman"/>
        </w:rPr>
        <w:t xml:space="preserve"> Kum saati</w:t>
      </w:r>
      <w:r w:rsidRPr="008B065C">
        <w:rPr>
          <w:rFonts w:ascii="Times New Roman" w:hAnsi="Times New Roman"/>
        </w:rPr>
        <w:tab/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C. Ateş saati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D.</w:t>
      </w:r>
      <w:r w:rsidRPr="008B065C">
        <w:rPr>
          <w:rFonts w:ascii="Times New Roman" w:hAnsi="Times New Roman"/>
        </w:rPr>
        <w:t xml:space="preserve"> Yelkovan saati</w:t>
      </w:r>
    </w:p>
    <w:p w:rsidR="00876119" w:rsidRDefault="00876119" w:rsidP="00ED2899">
      <w:pPr>
        <w:spacing w:after="0"/>
        <w:jc w:val="both"/>
        <w:rPr>
          <w:rFonts w:ascii="Times New Roman" w:hAnsi="Times New Roman"/>
        </w:rPr>
      </w:pPr>
    </w:p>
    <w:p w:rsidR="00876119" w:rsidRPr="00ED2899" w:rsidRDefault="00876119" w:rsidP="00ED2899">
      <w:pPr>
        <w:spacing w:after="0"/>
        <w:jc w:val="both"/>
        <w:rPr>
          <w:rFonts w:ascii="Times New Roman" w:hAnsi="Times New Roman"/>
          <w:b/>
        </w:rPr>
      </w:pPr>
      <w:r w:rsidRPr="00ED2899">
        <w:rPr>
          <w:rFonts w:ascii="Times New Roman" w:hAnsi="Times New Roman"/>
          <w:b/>
        </w:rPr>
        <w:t>23.Sivil toplum kuruluşları gönüllülük esasına göre hareket eder.Aşağıdakilerden hangisi buna örnek değildir?</w:t>
      </w:r>
    </w:p>
    <w:p w:rsidR="00876119" w:rsidRDefault="00876119" w:rsidP="00ED289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876119" w:rsidRDefault="00876119" w:rsidP="00ED289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 w:rsidRPr="00ED2899">
        <w:rPr>
          <w:rFonts w:ascii="Times New Roman" w:hAnsi="Times New Roman"/>
        </w:rPr>
        <w:t>A.</w:t>
      </w:r>
      <w:r>
        <w:rPr>
          <w:rFonts w:ascii="Times New Roman" w:hAnsi="Times New Roman"/>
        </w:rPr>
        <w:t xml:space="preserve"> Türk Kızılayı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ED2899">
        <w:rPr>
          <w:rFonts w:ascii="Times New Roman" w:hAnsi="Times New Roman"/>
        </w:rPr>
        <w:t>B.</w:t>
      </w:r>
      <w:r w:rsidRPr="008E5B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Polis merkez</w:t>
      </w:r>
      <w:r>
        <w:rPr>
          <w:rFonts w:ascii="Times New Roman" w:hAnsi="Times New Roman"/>
        </w:rPr>
        <w:tab/>
      </w:r>
    </w:p>
    <w:p w:rsidR="00876119" w:rsidRPr="00ED2899" w:rsidRDefault="00876119" w:rsidP="00ED2899">
      <w:pPr>
        <w:autoSpaceDE w:val="0"/>
        <w:autoSpaceDN w:val="0"/>
        <w:adjustRightInd w:val="0"/>
        <w:spacing w:after="0"/>
        <w:rPr>
          <w:rFonts w:ascii="Times New Roman" w:eastAsia="HelveticaTrkBold" w:hAnsi="Times New Roman"/>
        </w:rPr>
      </w:pPr>
      <w:r w:rsidRPr="00ED2899">
        <w:rPr>
          <w:rFonts w:ascii="Times New Roman" w:hAnsi="Times New Roman"/>
        </w:rPr>
        <w:t>C. TEMA</w:t>
      </w:r>
      <w:r w:rsidRPr="00ED2899">
        <w:rPr>
          <w:rFonts w:ascii="Times New Roman" w:hAnsi="Times New Roman"/>
        </w:rPr>
        <w:tab/>
      </w:r>
      <w:r w:rsidRPr="00ED289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ED2899">
        <w:rPr>
          <w:rFonts w:ascii="Times New Roman" w:hAnsi="Times New Roman"/>
        </w:rPr>
        <w:t xml:space="preserve">D. </w:t>
      </w:r>
      <w:r>
        <w:rPr>
          <w:rFonts w:ascii="Times New Roman" w:hAnsi="Times New Roman"/>
        </w:rPr>
        <w:t>Lösev</w:t>
      </w:r>
    </w:p>
    <w:p w:rsidR="00876119" w:rsidRDefault="00876119" w:rsidP="00ED2899">
      <w:pPr>
        <w:spacing w:after="0"/>
        <w:jc w:val="both"/>
        <w:rPr>
          <w:rFonts w:ascii="Times New Roman" w:hAnsi="Times New Roman"/>
          <w:b/>
          <w:bCs/>
        </w:rPr>
      </w:pPr>
    </w:p>
    <w:p w:rsidR="00876119" w:rsidRDefault="00876119" w:rsidP="00ED2899">
      <w:pPr>
        <w:spacing w:after="0"/>
        <w:jc w:val="both"/>
        <w:rPr>
          <w:rFonts w:ascii="Times New Roman" w:hAnsi="Times New Roman"/>
          <w:b/>
          <w:bCs/>
        </w:rPr>
      </w:pPr>
    </w:p>
    <w:p w:rsidR="00876119" w:rsidRDefault="00876119" w:rsidP="00ED2899">
      <w:pPr>
        <w:spacing w:after="0"/>
        <w:jc w:val="both"/>
        <w:rPr>
          <w:rFonts w:ascii="Times New Roman" w:hAnsi="Times New Roman"/>
          <w:b/>
          <w:bCs/>
        </w:rPr>
      </w:pPr>
    </w:p>
    <w:p w:rsidR="00876119" w:rsidRDefault="00876119" w:rsidP="00ED2899">
      <w:pPr>
        <w:spacing w:after="0"/>
        <w:jc w:val="both"/>
        <w:rPr>
          <w:rFonts w:ascii="Times New Roman" w:hAnsi="Times New Roman"/>
          <w:b/>
          <w:bCs/>
        </w:rPr>
      </w:pPr>
    </w:p>
    <w:p w:rsidR="00876119" w:rsidRDefault="00876119" w:rsidP="00ED2899">
      <w:pPr>
        <w:spacing w:after="0"/>
        <w:jc w:val="both"/>
        <w:rPr>
          <w:rFonts w:ascii="Times New Roman" w:hAnsi="Times New Roman"/>
          <w:b/>
          <w:bCs/>
        </w:rPr>
      </w:pP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24.</w:t>
      </w:r>
      <w:r w:rsidRPr="008B065C">
        <w:rPr>
          <w:rFonts w:ascii="Times New Roman" w:hAnsi="Times New Roman"/>
          <w:b/>
          <w:bCs/>
        </w:rPr>
        <w:t>Deprem, yangın, sel ve su baskınında zarar görenlerin yardımına koşan kara gün dostu olarak adlandırılan sosyal kurum hangisidir?</w:t>
      </w:r>
    </w:p>
    <w:p w:rsidR="00876119" w:rsidRDefault="00876119" w:rsidP="00ED2899">
      <w:pPr>
        <w:spacing w:after="0"/>
        <w:jc w:val="both"/>
        <w:rPr>
          <w:rFonts w:ascii="Times New Roman" w:hAnsi="Times New Roman"/>
        </w:rPr>
      </w:pP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 w:rsidRPr="008B065C">
        <w:rPr>
          <w:rFonts w:ascii="Times New Roman" w:hAnsi="Times New Roman"/>
        </w:rPr>
        <w:t xml:space="preserve"> Yeşilay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  <w:t xml:space="preserve">    </w:t>
      </w:r>
      <w:r w:rsidRPr="008B065C">
        <w:rPr>
          <w:rFonts w:ascii="Times New Roman" w:hAnsi="Times New Roman"/>
        </w:rPr>
        <w:tab/>
        <w:t>B</w:t>
      </w:r>
      <w:r>
        <w:rPr>
          <w:rFonts w:ascii="Times New Roman" w:hAnsi="Times New Roman"/>
        </w:rPr>
        <w:t>.</w:t>
      </w:r>
      <w:r w:rsidRPr="008B065C">
        <w:rPr>
          <w:rFonts w:ascii="Times New Roman" w:hAnsi="Times New Roman"/>
        </w:rPr>
        <w:t xml:space="preserve"> TÜKODER</w:t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</w:rPr>
      </w:pPr>
      <w:r w:rsidRPr="008B065C">
        <w:rPr>
          <w:rFonts w:ascii="Times New Roman" w:hAnsi="Times New Roman"/>
        </w:rPr>
        <w:t>C</w:t>
      </w:r>
      <w:r>
        <w:rPr>
          <w:rFonts w:ascii="Times New Roman" w:hAnsi="Times New Roman"/>
        </w:rPr>
        <w:t>.</w:t>
      </w:r>
      <w:r w:rsidRPr="008B065C">
        <w:rPr>
          <w:rFonts w:ascii="Times New Roman" w:hAnsi="Times New Roman"/>
        </w:rPr>
        <w:t xml:space="preserve"> Kızılay</w:t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</w:r>
      <w:r w:rsidRPr="008B065C">
        <w:rPr>
          <w:rFonts w:ascii="Times New Roman" w:hAnsi="Times New Roman"/>
        </w:rPr>
        <w:tab/>
        <w:t>D</w:t>
      </w:r>
      <w:r>
        <w:rPr>
          <w:rFonts w:ascii="Times New Roman" w:hAnsi="Times New Roman"/>
        </w:rPr>
        <w:t>.</w:t>
      </w:r>
      <w:r w:rsidRPr="008B065C">
        <w:rPr>
          <w:rFonts w:ascii="Times New Roman" w:hAnsi="Times New Roman"/>
        </w:rPr>
        <w:t xml:space="preserve"> Tema Vakfı</w:t>
      </w:r>
    </w:p>
    <w:p w:rsidR="00876119" w:rsidRDefault="00876119" w:rsidP="00ED2899">
      <w:pPr>
        <w:spacing w:after="0"/>
        <w:jc w:val="both"/>
        <w:rPr>
          <w:rFonts w:ascii="Times New Roman" w:hAnsi="Times New Roman"/>
          <w:color w:val="000000"/>
        </w:rPr>
      </w:pPr>
    </w:p>
    <w:p w:rsidR="00876119" w:rsidRDefault="00876119" w:rsidP="00ED2899">
      <w:pPr>
        <w:spacing w:after="0"/>
        <w:jc w:val="both"/>
        <w:rPr>
          <w:rFonts w:ascii="Times New Roman" w:hAnsi="Times New Roman"/>
          <w:b/>
          <w:color w:val="000000"/>
        </w:rPr>
      </w:pPr>
      <w:r w:rsidRPr="00ED2899">
        <w:rPr>
          <w:rFonts w:ascii="Times New Roman" w:hAnsi="Times New Roman"/>
          <w:b/>
          <w:color w:val="000000"/>
        </w:rPr>
        <w:t>25.Aşağıdaki sivil toplum örgütlerinden hangisi eğitim alanında hizmet verir?</w:t>
      </w:r>
    </w:p>
    <w:p w:rsidR="00876119" w:rsidRPr="00ED2899" w:rsidRDefault="00876119" w:rsidP="00ED2899">
      <w:pPr>
        <w:spacing w:after="0"/>
        <w:jc w:val="both"/>
        <w:rPr>
          <w:rFonts w:ascii="Times New Roman" w:hAnsi="Times New Roman"/>
          <w:b/>
          <w:color w:val="000000"/>
        </w:rPr>
      </w:pP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  <w:color w:val="000000"/>
        </w:rPr>
      </w:pPr>
      <w:r w:rsidRPr="008B065C">
        <w:rPr>
          <w:rFonts w:ascii="Times New Roman" w:hAnsi="Times New Roman"/>
          <w:color w:val="000000"/>
        </w:rPr>
        <w:t>A. Lösev</w:t>
      </w:r>
      <w:r w:rsidRPr="008B065C">
        <w:rPr>
          <w:rFonts w:ascii="Times New Roman" w:hAnsi="Times New Roman"/>
          <w:color w:val="000000"/>
        </w:rPr>
        <w:tab/>
      </w:r>
      <w:r w:rsidRPr="008B065C">
        <w:rPr>
          <w:rFonts w:ascii="Times New Roman" w:hAnsi="Times New Roman"/>
          <w:color w:val="000000"/>
        </w:rPr>
        <w:tab/>
        <w:t>B.Tema</w:t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  <w:color w:val="000000"/>
        </w:rPr>
      </w:pPr>
      <w:r w:rsidRPr="008B065C">
        <w:rPr>
          <w:rFonts w:ascii="Times New Roman" w:hAnsi="Times New Roman"/>
          <w:color w:val="000000"/>
        </w:rPr>
        <w:t>C.</w:t>
      </w:r>
      <w:r w:rsidRPr="008E5B9A">
        <w:rPr>
          <w:rFonts w:ascii="Times New Roman" w:hAnsi="Times New Roman"/>
          <w:color w:val="000000"/>
        </w:rPr>
        <w:t xml:space="preserve"> </w:t>
      </w:r>
      <w:r w:rsidRPr="008B065C">
        <w:rPr>
          <w:rFonts w:ascii="Times New Roman" w:hAnsi="Times New Roman"/>
          <w:color w:val="000000"/>
        </w:rPr>
        <w:t>Darüşşafaka</w:t>
      </w:r>
      <w:r>
        <w:rPr>
          <w:rFonts w:ascii="Times New Roman" w:hAnsi="Times New Roman"/>
          <w:color w:val="000000"/>
        </w:rPr>
        <w:tab/>
      </w:r>
      <w:r w:rsidRPr="008B065C">
        <w:rPr>
          <w:rFonts w:ascii="Times New Roman" w:hAnsi="Times New Roman"/>
          <w:color w:val="000000"/>
        </w:rPr>
        <w:tab/>
        <w:t>D. Türk Kalp Vakfı</w:t>
      </w:r>
      <w:r w:rsidRPr="008B065C">
        <w:rPr>
          <w:rFonts w:ascii="Times New Roman" w:hAnsi="Times New Roman"/>
          <w:color w:val="000000"/>
        </w:rPr>
        <w:tab/>
      </w:r>
    </w:p>
    <w:p w:rsidR="00876119" w:rsidRPr="008B065C" w:rsidRDefault="00876119" w:rsidP="00ED2899">
      <w:pPr>
        <w:spacing w:after="0"/>
        <w:jc w:val="both"/>
        <w:rPr>
          <w:rFonts w:ascii="Times New Roman" w:hAnsi="Times New Roman"/>
        </w:rPr>
      </w:pPr>
    </w:p>
    <w:p w:rsidR="00876119" w:rsidRPr="008B065C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rPr>
          <w:rFonts w:ascii="Times New Roman" w:hAnsi="Times New Roman"/>
        </w:rPr>
      </w:pPr>
    </w:p>
    <w:p w:rsidR="00876119" w:rsidRDefault="00876119" w:rsidP="00ED2899">
      <w:pPr>
        <w:spacing w:after="0"/>
        <w:jc w:val="center"/>
        <w:rPr>
          <w:rFonts w:ascii="Times New Roman" w:hAnsi="Times New Roman"/>
          <w:b/>
        </w:rPr>
      </w:pPr>
    </w:p>
    <w:p w:rsidR="00876119" w:rsidRDefault="00876119" w:rsidP="00ED2899">
      <w:pPr>
        <w:spacing w:after="0"/>
        <w:jc w:val="center"/>
        <w:rPr>
          <w:rFonts w:ascii="Times New Roman" w:hAnsi="Times New Roman"/>
          <w:b/>
        </w:rPr>
      </w:pPr>
    </w:p>
    <w:p w:rsidR="00876119" w:rsidRDefault="00876119" w:rsidP="00ED2899">
      <w:pPr>
        <w:spacing w:after="0"/>
        <w:jc w:val="center"/>
        <w:rPr>
          <w:rFonts w:ascii="Times New Roman" w:hAnsi="Times New Roman"/>
          <w:b/>
        </w:rPr>
      </w:pPr>
    </w:p>
    <w:p w:rsidR="00876119" w:rsidRDefault="00876119" w:rsidP="00ED2899">
      <w:pPr>
        <w:spacing w:after="0"/>
        <w:jc w:val="center"/>
        <w:rPr>
          <w:rFonts w:ascii="Times New Roman" w:hAnsi="Times New Roman"/>
          <w:b/>
        </w:rPr>
      </w:pPr>
    </w:p>
    <w:p w:rsidR="00876119" w:rsidRPr="00ED2899" w:rsidRDefault="00876119" w:rsidP="00ED2899">
      <w:pPr>
        <w:spacing w:after="0"/>
        <w:jc w:val="center"/>
        <w:rPr>
          <w:rFonts w:ascii="Times New Roman" w:hAnsi="Times New Roman"/>
          <w:b/>
        </w:rPr>
      </w:pPr>
    </w:p>
    <w:p w:rsidR="00876119" w:rsidRPr="00ED2899" w:rsidRDefault="00876119" w:rsidP="00ED2899">
      <w:pPr>
        <w:spacing w:after="0"/>
        <w:jc w:val="center"/>
        <w:rPr>
          <w:rFonts w:ascii="Times New Roman" w:hAnsi="Times New Roman"/>
          <w:b/>
        </w:rPr>
      </w:pPr>
      <w:r w:rsidRPr="00ED2899">
        <w:rPr>
          <w:rFonts w:ascii="Times New Roman" w:hAnsi="Times New Roman"/>
          <w:b/>
        </w:rPr>
        <w:t>BAŞARILAR……</w:t>
      </w:r>
    </w:p>
    <w:sectPr w:rsidR="00876119" w:rsidRPr="00ED2899" w:rsidSect="005B67B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rk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67BF"/>
    <w:rsid w:val="00070FDF"/>
    <w:rsid w:val="001077CF"/>
    <w:rsid w:val="00140602"/>
    <w:rsid w:val="00155A2C"/>
    <w:rsid w:val="001721A9"/>
    <w:rsid w:val="001D4FCB"/>
    <w:rsid w:val="0029003D"/>
    <w:rsid w:val="003105FB"/>
    <w:rsid w:val="00331ED9"/>
    <w:rsid w:val="003D2481"/>
    <w:rsid w:val="00551B80"/>
    <w:rsid w:val="005B67BF"/>
    <w:rsid w:val="00637D25"/>
    <w:rsid w:val="00876119"/>
    <w:rsid w:val="008B065C"/>
    <w:rsid w:val="008B670C"/>
    <w:rsid w:val="008E5B9A"/>
    <w:rsid w:val="00A33E53"/>
    <w:rsid w:val="00BE3D75"/>
    <w:rsid w:val="00C00C41"/>
    <w:rsid w:val="00CC11F3"/>
    <w:rsid w:val="00D15C5E"/>
    <w:rsid w:val="00ED2899"/>
    <w:rsid w:val="00F02C2A"/>
    <w:rsid w:val="00F2197A"/>
    <w:rsid w:val="00FA5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1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10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05F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D24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2</Pages>
  <Words>696</Words>
  <Characters>3973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SAMSUNG</dc:creator>
  <cp:keywords>www.sorubak.com</cp:keywords>
  <dc:description>www.sorubak.com</dc:description>
  <cp:lastModifiedBy>edanur</cp:lastModifiedBy>
  <cp:revision>9</cp:revision>
  <dcterms:created xsi:type="dcterms:W3CDTF">2013-04-10T20:00:00Z</dcterms:created>
  <dcterms:modified xsi:type="dcterms:W3CDTF">2014-04-09T17:10:00Z</dcterms:modified>
  <cp:category>www.sorubak.com</cp:category>
</cp:coreProperties>
</file>