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9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267"/>
        <w:gridCol w:w="2300"/>
      </w:tblGrid>
      <w:tr w:rsidR="0035645A" w:rsidRPr="00293C24" w:rsidTr="00ED473E">
        <w:trPr>
          <w:trHeight w:val="311"/>
        </w:trPr>
        <w:tc>
          <w:tcPr>
            <w:tcW w:w="1267" w:type="dxa"/>
            <w:tcBorders>
              <w:top w:val="thinThickThinSmallGap" w:sz="24" w:space="0" w:color="C00000"/>
            </w:tcBorders>
            <w:vAlign w:val="center"/>
          </w:tcPr>
          <w:p w:rsidR="0035645A" w:rsidRPr="001C4D49" w:rsidRDefault="0035645A" w:rsidP="001C4D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1C4D4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AD</w:t>
            </w:r>
          </w:p>
        </w:tc>
        <w:tc>
          <w:tcPr>
            <w:tcW w:w="2300" w:type="dxa"/>
            <w:tcBorders>
              <w:top w:val="thinThickThinSmallGap" w:sz="24" w:space="0" w:color="C00000"/>
            </w:tcBorders>
            <w:vAlign w:val="center"/>
          </w:tcPr>
          <w:p w:rsidR="0035645A" w:rsidRPr="001C4D49" w:rsidRDefault="0035645A" w:rsidP="001C4D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35645A" w:rsidRPr="00293C24" w:rsidTr="00ED473E">
        <w:trPr>
          <w:trHeight w:val="272"/>
        </w:trPr>
        <w:tc>
          <w:tcPr>
            <w:tcW w:w="1267" w:type="dxa"/>
            <w:vAlign w:val="center"/>
          </w:tcPr>
          <w:p w:rsidR="0035645A" w:rsidRPr="001C4D49" w:rsidRDefault="0035645A" w:rsidP="001C4D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1C4D4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SOYAD</w:t>
            </w:r>
          </w:p>
        </w:tc>
        <w:tc>
          <w:tcPr>
            <w:tcW w:w="2300" w:type="dxa"/>
            <w:vAlign w:val="center"/>
          </w:tcPr>
          <w:p w:rsidR="0035645A" w:rsidRPr="001C4D49" w:rsidRDefault="0035645A" w:rsidP="001C4D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35645A" w:rsidRPr="00293C24" w:rsidTr="00ED473E">
        <w:trPr>
          <w:trHeight w:val="245"/>
        </w:trPr>
        <w:tc>
          <w:tcPr>
            <w:tcW w:w="1267" w:type="dxa"/>
            <w:vAlign w:val="center"/>
          </w:tcPr>
          <w:p w:rsidR="0035645A" w:rsidRPr="001C4D49" w:rsidRDefault="0035645A" w:rsidP="001C4D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1C4D4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NUMARA</w:t>
            </w:r>
          </w:p>
        </w:tc>
        <w:tc>
          <w:tcPr>
            <w:tcW w:w="2300" w:type="dxa"/>
            <w:vAlign w:val="center"/>
          </w:tcPr>
          <w:p w:rsidR="0035645A" w:rsidRPr="001C4D49" w:rsidRDefault="0035645A" w:rsidP="001C4D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35645A" w:rsidRPr="00293C24" w:rsidTr="00ED473E">
        <w:trPr>
          <w:trHeight w:val="92"/>
        </w:trPr>
        <w:tc>
          <w:tcPr>
            <w:tcW w:w="1267" w:type="dxa"/>
            <w:tcBorders>
              <w:bottom w:val="thinThickThinSmallGap" w:sz="24" w:space="0" w:color="C00000"/>
            </w:tcBorders>
            <w:vAlign w:val="center"/>
          </w:tcPr>
          <w:p w:rsidR="0035645A" w:rsidRPr="001C4D49" w:rsidRDefault="0035645A" w:rsidP="001C4D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1C4D4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SINIF</w:t>
            </w:r>
          </w:p>
        </w:tc>
        <w:tc>
          <w:tcPr>
            <w:tcW w:w="2300" w:type="dxa"/>
            <w:tcBorders>
              <w:bottom w:val="thinThickThinSmallGap" w:sz="24" w:space="0" w:color="C00000"/>
            </w:tcBorders>
            <w:vAlign w:val="center"/>
          </w:tcPr>
          <w:p w:rsidR="0035645A" w:rsidRPr="001C4D49" w:rsidRDefault="0035645A" w:rsidP="001C4D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1C4D4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4/</w:t>
            </w:r>
          </w:p>
        </w:tc>
      </w:tr>
    </w:tbl>
    <w:tbl>
      <w:tblPr>
        <w:tblpPr w:leftFromText="141" w:rightFromText="141" w:vertAnchor="text" w:horzAnchor="page" w:tblpX="8811" w:tblpY="49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927"/>
        <w:gridCol w:w="1559"/>
      </w:tblGrid>
      <w:tr w:rsidR="0035645A" w:rsidRPr="00293C24" w:rsidTr="001C4D49">
        <w:trPr>
          <w:trHeight w:val="450"/>
        </w:trPr>
        <w:tc>
          <w:tcPr>
            <w:tcW w:w="779" w:type="dxa"/>
            <w:tcBorders>
              <w:top w:val="thinThickThinSmallGap" w:sz="24" w:space="0" w:color="C00000"/>
            </w:tcBorders>
            <w:vAlign w:val="center"/>
          </w:tcPr>
          <w:p w:rsidR="0035645A" w:rsidRPr="001C4D49" w:rsidRDefault="0035645A" w:rsidP="001C4D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1C4D4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TARİH</w:t>
            </w:r>
          </w:p>
        </w:tc>
        <w:tc>
          <w:tcPr>
            <w:tcW w:w="1559" w:type="dxa"/>
            <w:tcBorders>
              <w:top w:val="thinThickThinSmallGap" w:sz="24" w:space="0" w:color="C00000"/>
            </w:tcBorders>
            <w:vAlign w:val="center"/>
          </w:tcPr>
          <w:p w:rsidR="0035645A" w:rsidRPr="001C4D49" w:rsidRDefault="0035645A" w:rsidP="00732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1C4D4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7</w:t>
            </w:r>
            <w:r w:rsidRPr="001C4D4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.10.2014</w:t>
            </w:r>
          </w:p>
        </w:tc>
      </w:tr>
      <w:tr w:rsidR="0035645A" w:rsidRPr="00293C24" w:rsidTr="001C4D49">
        <w:trPr>
          <w:trHeight w:val="693"/>
        </w:trPr>
        <w:tc>
          <w:tcPr>
            <w:tcW w:w="779" w:type="dxa"/>
            <w:tcBorders>
              <w:bottom w:val="thinThickThinSmallGap" w:sz="24" w:space="0" w:color="C00000"/>
            </w:tcBorders>
            <w:vAlign w:val="center"/>
          </w:tcPr>
          <w:p w:rsidR="0035645A" w:rsidRPr="001C4D49" w:rsidRDefault="0035645A" w:rsidP="001C4D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1C4D4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PUAN</w:t>
            </w:r>
          </w:p>
        </w:tc>
        <w:tc>
          <w:tcPr>
            <w:tcW w:w="1559" w:type="dxa"/>
            <w:tcBorders>
              <w:bottom w:val="thinThickThinSmallGap" w:sz="24" w:space="0" w:color="C00000"/>
            </w:tcBorders>
            <w:vAlign w:val="center"/>
          </w:tcPr>
          <w:p w:rsidR="0035645A" w:rsidRPr="001C4D49" w:rsidRDefault="0035645A" w:rsidP="001C4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35645A" w:rsidRPr="001C4D49" w:rsidRDefault="0035645A" w:rsidP="001C4D49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70C0"/>
          <w:sz w:val="24"/>
          <w:szCs w:val="24"/>
          <w:lang w:eastAsia="tr-TR"/>
        </w:rPr>
      </w:pPr>
      <w:r w:rsidRPr="001C4D49">
        <w:rPr>
          <w:rFonts w:ascii="Times New Roman" w:hAnsi="Times New Roman"/>
          <w:b/>
          <w:bCs/>
          <w:iCs/>
          <w:color w:val="0070C0"/>
          <w:sz w:val="24"/>
          <w:szCs w:val="24"/>
          <w:lang w:eastAsia="tr-TR"/>
        </w:rPr>
        <w:t>2014 – 2015 EĞİTİM ÖĞRETİM YILI</w:t>
      </w:r>
    </w:p>
    <w:p w:rsidR="0035645A" w:rsidRPr="00201657" w:rsidRDefault="0035645A" w:rsidP="001C4D49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70C0"/>
          <w:sz w:val="24"/>
          <w:szCs w:val="24"/>
          <w:lang w:eastAsia="tr-TR"/>
        </w:rPr>
      </w:pPr>
      <w:r w:rsidRPr="001C4D49">
        <w:rPr>
          <w:rFonts w:ascii="Times New Roman" w:hAnsi="Times New Roman"/>
          <w:b/>
          <w:bCs/>
          <w:iCs/>
          <w:color w:val="0070C0"/>
          <w:sz w:val="24"/>
          <w:szCs w:val="24"/>
          <w:lang w:eastAsia="tr-TR"/>
        </w:rPr>
        <w:t>İLKOKULU</w:t>
      </w:r>
    </w:p>
    <w:p w:rsidR="0035645A" w:rsidRDefault="0035645A" w:rsidP="001C4D49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70C0"/>
          <w:sz w:val="24"/>
          <w:szCs w:val="24"/>
          <w:lang w:eastAsia="tr-TR"/>
        </w:rPr>
      </w:pPr>
      <w:r w:rsidRPr="001C4D49">
        <w:rPr>
          <w:rFonts w:ascii="Times New Roman" w:hAnsi="Times New Roman"/>
          <w:b/>
          <w:bCs/>
          <w:iCs/>
          <w:color w:val="0070C0"/>
          <w:sz w:val="24"/>
          <w:szCs w:val="24"/>
          <w:lang w:eastAsia="tr-TR"/>
        </w:rPr>
        <w:t xml:space="preserve">4. SINIFLAR </w:t>
      </w:r>
    </w:p>
    <w:p w:rsidR="0035645A" w:rsidRPr="001C4D49" w:rsidRDefault="0035645A" w:rsidP="001C4D49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70C0"/>
          <w:sz w:val="24"/>
          <w:szCs w:val="24"/>
          <w:lang w:eastAsia="tr-TR"/>
        </w:rPr>
      </w:pPr>
      <w:r w:rsidRPr="00201657">
        <w:rPr>
          <w:rFonts w:ascii="Times New Roman" w:hAnsi="Times New Roman"/>
          <w:b/>
          <w:bCs/>
          <w:iCs/>
          <w:color w:val="0070C0"/>
          <w:sz w:val="24"/>
          <w:szCs w:val="24"/>
          <w:lang w:eastAsia="tr-TR"/>
        </w:rPr>
        <w:t>SOSYAL BİLGİLER</w:t>
      </w:r>
      <w:r>
        <w:rPr>
          <w:rFonts w:ascii="Times New Roman" w:hAnsi="Times New Roman"/>
          <w:b/>
          <w:bCs/>
          <w:iCs/>
          <w:color w:val="0070C0"/>
          <w:sz w:val="24"/>
          <w:szCs w:val="24"/>
          <w:lang w:eastAsia="tr-TR"/>
        </w:rPr>
        <w:t xml:space="preserve"> DERSİ</w:t>
      </w:r>
    </w:p>
    <w:p w:rsidR="0035645A" w:rsidRPr="00201657" w:rsidRDefault="0035645A" w:rsidP="001C4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201657">
        <w:rPr>
          <w:rFonts w:ascii="Times New Roman" w:hAnsi="Times New Roman"/>
          <w:b/>
          <w:bCs/>
          <w:iCs/>
          <w:color w:val="0070C0"/>
          <w:sz w:val="24"/>
          <w:szCs w:val="24"/>
          <w:lang w:eastAsia="tr-TR"/>
        </w:rPr>
        <w:t>1.DÖNEM 1.SINAVI</w:t>
      </w:r>
    </w:p>
    <w:p w:rsidR="0035645A" w:rsidRDefault="0035645A" w:rsidP="001C4D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color w:val="FF0000"/>
          <w:sz w:val="24"/>
          <w:szCs w:val="24"/>
          <w:u w:val="single"/>
        </w:rPr>
      </w:pPr>
      <w:bookmarkStart w:id="0" w:name="_GoBack"/>
      <w:bookmarkEnd w:id="0"/>
    </w:p>
    <w:p w:rsidR="0035645A" w:rsidRPr="00732309" w:rsidRDefault="0035645A" w:rsidP="001C4D49">
      <w:pPr>
        <w:autoSpaceDE w:val="0"/>
        <w:autoSpaceDN w:val="0"/>
        <w:adjustRightInd w:val="0"/>
        <w:spacing w:after="0" w:line="240" w:lineRule="auto"/>
        <w:rPr>
          <w:rFonts w:ascii="Andalus" w:hAnsi="Andalus" w:cs="Andalus"/>
          <w:i/>
          <w:color w:val="000000"/>
          <w:sz w:val="20"/>
          <w:szCs w:val="20"/>
          <w:u w:val="single"/>
        </w:rPr>
      </w:pPr>
      <w:r w:rsidRPr="00201657">
        <w:rPr>
          <w:rFonts w:ascii="Times New Roman" w:hAnsi="Times New Roman"/>
          <w:b/>
          <w:bCs/>
          <w:i/>
          <w:color w:val="FF0000"/>
          <w:sz w:val="24"/>
          <w:szCs w:val="24"/>
          <w:u w:val="single"/>
        </w:rPr>
        <w:t xml:space="preserve">Doğru – Yanlış: </w:t>
      </w:r>
      <w:r w:rsidRPr="00201657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Aşağıdaki cümlelerin başında yer alan yay ayraç içerisine ifade doğru ise "D", yanlış ise"Y" harfini yazınız.</w:t>
      </w:r>
      <w:r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 xml:space="preserve"> </w:t>
      </w:r>
      <w:r w:rsidRPr="00732309">
        <w:rPr>
          <w:rFonts w:ascii="Andalus" w:hAnsi="Andalus" w:cs="Andalus"/>
          <w:b/>
          <w:i/>
          <w:color w:val="000000"/>
          <w:sz w:val="20"/>
          <w:szCs w:val="20"/>
          <w:u w:val="single"/>
        </w:rPr>
        <w:t xml:space="preserve">  (10 Puan)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>(    ) Davranış, duygu ve düşüncelerimiz sonucunda yaptığımız hareketlerdir.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>(    ) Anlayışla karşılama duygusuna hoşgörü denir.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>(    ) Kim olduğumuzu kanıtlayan belgeye diploma denir.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>(    ) Olaylar karşısında hissettiklerimize duygu denir.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>(    ) Farklı duygu ve düşüncelere saygılı olmak, toplumsal hayatı olumsuz etkiler.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>(    ) Zekâ fiziksel bir özelliktir.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>(    ) Mustafa Kemal Atatürk, Türk milletinin temel özelliklerini yansıtan bir Türk büyüğüdür.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>(    ) Kıskançlık olumlu duygularımızdandır.</w:t>
      </w:r>
    </w:p>
    <w:p w:rsidR="0035645A" w:rsidRPr="00421F0F" w:rsidRDefault="0035645A" w:rsidP="001C4D49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421F0F">
        <w:rPr>
          <w:rFonts w:ascii="Times New Roman" w:hAnsi="Times New Roman"/>
          <w:sz w:val="24"/>
          <w:szCs w:val="24"/>
          <w:lang w:eastAsia="tr-TR"/>
        </w:rPr>
        <w:t xml:space="preserve">( </w:t>
      </w:r>
      <w:r w:rsidRPr="00201657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421F0F">
        <w:rPr>
          <w:rFonts w:ascii="Times New Roman" w:hAnsi="Times New Roman"/>
          <w:sz w:val="24"/>
          <w:szCs w:val="24"/>
          <w:lang w:eastAsia="tr-TR"/>
        </w:rPr>
        <w:t xml:space="preserve">  ) Bireylerin aynı olayla hissettikleri duygular aynıdır.</w:t>
      </w:r>
    </w:p>
    <w:p w:rsidR="0035645A" w:rsidRPr="00421F0F" w:rsidRDefault="0035645A" w:rsidP="001C4D49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201657">
        <w:rPr>
          <w:rFonts w:ascii="Times New Roman" w:hAnsi="Times New Roman"/>
          <w:sz w:val="24"/>
          <w:szCs w:val="24"/>
          <w:lang w:eastAsia="tr-TR"/>
        </w:rPr>
        <w:t xml:space="preserve">(  </w:t>
      </w:r>
      <w:r w:rsidRPr="00421F0F">
        <w:rPr>
          <w:rFonts w:ascii="Times New Roman" w:hAnsi="Times New Roman"/>
          <w:sz w:val="24"/>
          <w:szCs w:val="24"/>
          <w:lang w:eastAsia="tr-TR"/>
        </w:rPr>
        <w:t xml:space="preserve">  )Anlayışlı ve hoşgörülü olan insanlar daha iyi iletişim kurarak mutlu olurlar.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hyperlink r:id="rId5" w:history="1">
        <w:r w:rsidRPr="002D47BF">
          <w:rPr>
            <w:rStyle w:val="Hyperlink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5645A" w:rsidRPr="00732309" w:rsidRDefault="0035645A" w:rsidP="00732309">
      <w:pPr>
        <w:autoSpaceDE w:val="0"/>
        <w:autoSpaceDN w:val="0"/>
        <w:adjustRightInd w:val="0"/>
        <w:spacing w:after="0" w:line="240" w:lineRule="auto"/>
        <w:rPr>
          <w:rFonts w:ascii="Andalus" w:hAnsi="Andalus" w:cs="Andalus"/>
          <w:i/>
          <w:color w:val="000000"/>
          <w:sz w:val="20"/>
          <w:szCs w:val="20"/>
          <w:u w:val="single"/>
        </w:rPr>
      </w:pPr>
      <w:r w:rsidRPr="00201657">
        <w:rPr>
          <w:rFonts w:ascii="Times New Roman" w:hAnsi="Times New Roman"/>
          <w:b/>
          <w:bCs/>
          <w:i/>
          <w:color w:val="FF0000"/>
          <w:sz w:val="24"/>
          <w:szCs w:val="24"/>
          <w:u w:val="single"/>
        </w:rPr>
        <w:t>Boşluk Doldurma:</w:t>
      </w:r>
      <w:r w:rsidRPr="00201657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Aşağıdaki kavramları kullanarak cümleleri tamamlayınız.</w:t>
      </w:r>
      <w:r w:rsidRPr="00732309">
        <w:rPr>
          <w:rFonts w:ascii="Andalus" w:hAnsi="Andalus" w:cs="Andalus"/>
          <w:b/>
          <w:i/>
          <w:color w:val="000000"/>
          <w:sz w:val="20"/>
          <w:szCs w:val="20"/>
          <w:u w:val="single"/>
        </w:rPr>
        <w:t xml:space="preserve">  (10 Puan)</w:t>
      </w:r>
    </w:p>
    <w:p w:rsidR="0035645A" w:rsidRDefault="0035645A" w:rsidP="001C4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b/>
          <w:bCs/>
          <w:color w:val="000000"/>
          <w:sz w:val="24"/>
          <w:szCs w:val="24"/>
        </w:rPr>
        <w:t xml:space="preserve">• </w:t>
      </w:r>
      <w:r w:rsidRPr="00201657">
        <w:rPr>
          <w:rFonts w:ascii="Times New Roman" w:hAnsi="Times New Roman"/>
          <w:color w:val="000000"/>
          <w:sz w:val="24"/>
          <w:szCs w:val="24"/>
        </w:rPr>
        <w:t xml:space="preserve">pembe  </w:t>
      </w:r>
      <w:r w:rsidRPr="00201657">
        <w:rPr>
          <w:rFonts w:ascii="Times New Roman" w:hAnsi="Times New Roman"/>
          <w:b/>
          <w:bCs/>
          <w:color w:val="000000"/>
          <w:sz w:val="24"/>
          <w:szCs w:val="24"/>
        </w:rPr>
        <w:t xml:space="preserve">• </w:t>
      </w:r>
      <w:r w:rsidRPr="00201657">
        <w:rPr>
          <w:rFonts w:ascii="Times New Roman" w:hAnsi="Times New Roman"/>
          <w:color w:val="000000"/>
          <w:sz w:val="24"/>
          <w:szCs w:val="24"/>
        </w:rPr>
        <w:t xml:space="preserve">mavi  </w:t>
      </w:r>
      <w:r w:rsidRPr="00201657">
        <w:rPr>
          <w:rFonts w:ascii="Times New Roman" w:hAnsi="Times New Roman"/>
          <w:b/>
          <w:bCs/>
          <w:color w:val="000000"/>
          <w:sz w:val="24"/>
          <w:szCs w:val="24"/>
        </w:rPr>
        <w:t xml:space="preserve">• </w:t>
      </w:r>
      <w:r w:rsidRPr="00201657">
        <w:rPr>
          <w:rFonts w:ascii="Times New Roman" w:hAnsi="Times New Roman"/>
          <w:color w:val="000000"/>
          <w:sz w:val="24"/>
          <w:szCs w:val="24"/>
        </w:rPr>
        <w:t xml:space="preserve">birey  </w:t>
      </w:r>
      <w:r w:rsidRPr="00201657">
        <w:rPr>
          <w:rFonts w:ascii="Times New Roman" w:hAnsi="Times New Roman"/>
          <w:b/>
          <w:bCs/>
          <w:color w:val="000000"/>
          <w:sz w:val="24"/>
          <w:szCs w:val="24"/>
        </w:rPr>
        <w:t xml:space="preserve">• </w:t>
      </w:r>
      <w:r w:rsidRPr="00201657">
        <w:rPr>
          <w:rFonts w:ascii="Times New Roman" w:hAnsi="Times New Roman"/>
          <w:color w:val="000000"/>
          <w:sz w:val="24"/>
          <w:szCs w:val="24"/>
        </w:rPr>
        <w:t xml:space="preserve">saygı  </w:t>
      </w:r>
      <w:r w:rsidRPr="00201657">
        <w:rPr>
          <w:rFonts w:ascii="Times New Roman" w:hAnsi="Times New Roman"/>
          <w:b/>
          <w:bCs/>
          <w:color w:val="000000"/>
          <w:sz w:val="24"/>
          <w:szCs w:val="24"/>
        </w:rPr>
        <w:t xml:space="preserve">• </w:t>
      </w:r>
      <w:r w:rsidRPr="00201657">
        <w:rPr>
          <w:rFonts w:ascii="Times New Roman" w:hAnsi="Times New Roman"/>
          <w:color w:val="000000"/>
          <w:sz w:val="24"/>
          <w:szCs w:val="24"/>
        </w:rPr>
        <w:t xml:space="preserve">hoşgörü  </w:t>
      </w:r>
      <w:r w:rsidRPr="00201657">
        <w:rPr>
          <w:rFonts w:ascii="Times New Roman" w:hAnsi="Times New Roman"/>
          <w:b/>
          <w:bCs/>
          <w:color w:val="000000"/>
          <w:sz w:val="24"/>
          <w:szCs w:val="24"/>
        </w:rPr>
        <w:t xml:space="preserve">• </w:t>
      </w:r>
      <w:r w:rsidRPr="00201657">
        <w:rPr>
          <w:rFonts w:ascii="Times New Roman" w:hAnsi="Times New Roman"/>
          <w:color w:val="000000"/>
          <w:sz w:val="24"/>
          <w:szCs w:val="24"/>
        </w:rPr>
        <w:t xml:space="preserve">kronoloji  </w:t>
      </w:r>
      <w:r w:rsidRPr="00201657">
        <w:rPr>
          <w:rFonts w:ascii="Times New Roman" w:hAnsi="Times New Roman"/>
          <w:b/>
          <w:bCs/>
          <w:color w:val="000000"/>
          <w:sz w:val="24"/>
          <w:szCs w:val="24"/>
        </w:rPr>
        <w:t xml:space="preserve">• </w:t>
      </w:r>
      <w:r w:rsidRPr="00201657">
        <w:rPr>
          <w:rFonts w:ascii="Times New Roman" w:hAnsi="Times New Roman"/>
          <w:color w:val="000000"/>
          <w:sz w:val="24"/>
          <w:szCs w:val="24"/>
        </w:rPr>
        <w:t xml:space="preserve">zekâ  </w:t>
      </w:r>
      <w:r w:rsidRPr="00201657">
        <w:rPr>
          <w:rFonts w:ascii="Times New Roman" w:hAnsi="Times New Roman"/>
          <w:b/>
          <w:bCs/>
          <w:color w:val="000000"/>
          <w:sz w:val="24"/>
          <w:szCs w:val="24"/>
        </w:rPr>
        <w:t xml:space="preserve">• </w:t>
      </w:r>
      <w:r w:rsidRPr="00201657">
        <w:rPr>
          <w:rFonts w:ascii="Times New Roman" w:hAnsi="Times New Roman"/>
          <w:color w:val="000000"/>
          <w:sz w:val="24"/>
          <w:szCs w:val="24"/>
        </w:rPr>
        <w:t>davranış</w:t>
      </w:r>
    </w:p>
    <w:p w:rsidR="0035645A" w:rsidRPr="00732309" w:rsidRDefault="0035645A" w:rsidP="001C4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10"/>
          <w:szCs w:val="10"/>
        </w:rPr>
      </w:pP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b/>
          <w:bCs/>
          <w:color w:val="000000"/>
          <w:sz w:val="24"/>
          <w:szCs w:val="24"/>
        </w:rPr>
        <w:t xml:space="preserve">1. </w:t>
      </w:r>
      <w:r w:rsidRPr="00201657">
        <w:rPr>
          <w:rFonts w:ascii="Times New Roman" w:hAnsi="Times New Roman"/>
          <w:color w:val="000000"/>
          <w:sz w:val="24"/>
          <w:szCs w:val="24"/>
        </w:rPr>
        <w:t>Kızların nüfus cüzdanı .........……….., erkeklerin nüfus cüzdanı ......……… renklidir.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r w:rsidRPr="00201657">
        <w:rPr>
          <w:rFonts w:ascii="Times New Roman" w:hAnsi="Times New Roman"/>
          <w:color w:val="000000"/>
          <w:sz w:val="24"/>
          <w:szCs w:val="24"/>
        </w:rPr>
        <w:t>Kendine özgü özellikleri olan kişiye ……….. denir.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r w:rsidRPr="00201657">
        <w:rPr>
          <w:rFonts w:ascii="Times New Roman" w:hAnsi="Times New Roman"/>
          <w:color w:val="000000"/>
          <w:sz w:val="24"/>
          <w:szCs w:val="24"/>
        </w:rPr>
        <w:t>Birine veya bir şeye değer verme ve ölçülü davranma duygusuna ……........ denir.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b/>
          <w:bCs/>
          <w:color w:val="000000"/>
          <w:sz w:val="24"/>
          <w:szCs w:val="24"/>
        </w:rPr>
        <w:t xml:space="preserve">4. </w:t>
      </w:r>
      <w:r w:rsidRPr="00201657">
        <w:rPr>
          <w:rFonts w:ascii="Times New Roman" w:hAnsi="Times New Roman"/>
          <w:color w:val="000000"/>
          <w:sz w:val="24"/>
          <w:szCs w:val="24"/>
        </w:rPr>
        <w:t>………........... anlayışla karşılama duygusudur.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b/>
          <w:bCs/>
          <w:color w:val="000000"/>
          <w:sz w:val="24"/>
          <w:szCs w:val="24"/>
        </w:rPr>
        <w:t xml:space="preserve">5. </w:t>
      </w:r>
      <w:r w:rsidRPr="00201657">
        <w:rPr>
          <w:rFonts w:ascii="Times New Roman" w:hAnsi="Times New Roman"/>
          <w:color w:val="000000"/>
          <w:sz w:val="24"/>
          <w:szCs w:val="24"/>
        </w:rPr>
        <w:t>Olayları tarihlerine göre sıralayan bilim dalına …………. denir.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color w:val="FF0000"/>
          <w:sz w:val="24"/>
          <w:szCs w:val="24"/>
          <w:u w:val="single"/>
        </w:rPr>
      </w:pPr>
      <w:r w:rsidRPr="00201657">
        <w:rPr>
          <w:rFonts w:ascii="Times New Roman" w:hAnsi="Times New Roman"/>
          <w:b/>
          <w:bCs/>
          <w:i/>
          <w:color w:val="FF0000"/>
          <w:sz w:val="24"/>
          <w:szCs w:val="24"/>
          <w:u w:val="single"/>
        </w:rPr>
        <w:t xml:space="preserve">Eşleştirme: </w:t>
      </w:r>
      <w:r w:rsidRPr="00201657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Aşağıda bazı durumlar ve bu durumlarla ilgili duygular verilmiştir. Verilen durumlarda</w:t>
      </w:r>
    </w:p>
    <w:p w:rsidR="0035645A" w:rsidRPr="00732309" w:rsidRDefault="0035645A" w:rsidP="00732309">
      <w:pPr>
        <w:autoSpaceDE w:val="0"/>
        <w:autoSpaceDN w:val="0"/>
        <w:adjustRightInd w:val="0"/>
        <w:spacing w:after="0" w:line="240" w:lineRule="auto"/>
        <w:rPr>
          <w:rFonts w:ascii="Andalus" w:hAnsi="Andalus" w:cs="Andalus"/>
          <w:i/>
          <w:color w:val="000000"/>
          <w:sz w:val="20"/>
          <w:szCs w:val="20"/>
          <w:u w:val="single"/>
        </w:rPr>
      </w:pPr>
      <w:r w:rsidRPr="00201657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neler hissedilebileceğini düşünerek uygun eşleştirmeyi yapınız.</w:t>
      </w:r>
      <w:r w:rsidRPr="00732309">
        <w:rPr>
          <w:rFonts w:ascii="Andalus" w:hAnsi="Andalus" w:cs="Andalus"/>
          <w:b/>
          <w:i/>
          <w:color w:val="000000"/>
          <w:sz w:val="20"/>
          <w:szCs w:val="20"/>
          <w:u w:val="single"/>
        </w:rPr>
        <w:t xml:space="preserve">  (10 Puan)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5645A" w:rsidRPr="00DC26A9" w:rsidRDefault="0035645A" w:rsidP="0020165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DC26A9">
        <w:rPr>
          <w:rFonts w:ascii="Times New Roman" w:hAnsi="Times New Roman"/>
          <w:sz w:val="24"/>
          <w:szCs w:val="24"/>
          <w:lang w:eastAsia="tr-TR"/>
        </w:rPr>
        <w:t>1.</w:t>
      </w:r>
      <w:r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Pr="00DC26A9">
        <w:rPr>
          <w:rFonts w:ascii="Times New Roman" w:hAnsi="Times New Roman"/>
          <w:sz w:val="24"/>
          <w:szCs w:val="24"/>
          <w:lang w:eastAsia="tr-TR"/>
        </w:rPr>
        <w:t>Bayramda kimsesiz çocu</w:t>
      </w:r>
      <w:r w:rsidRPr="00201657">
        <w:rPr>
          <w:rFonts w:ascii="Times New Roman" w:hAnsi="Times New Roman"/>
          <w:sz w:val="24"/>
          <w:szCs w:val="24"/>
          <w:lang w:eastAsia="tr-TR"/>
        </w:rPr>
        <w:t xml:space="preserve">kları ziyarete gittik.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               </w:t>
      </w:r>
      <w:r w:rsidRPr="00201657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 xml:space="preserve">(    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 xml:space="preserve">  )</w:t>
      </w:r>
      <w:r w:rsidRPr="00201657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>ENDİŞE</w:t>
      </w:r>
    </w:p>
    <w:p w:rsidR="0035645A" w:rsidRPr="00DC26A9" w:rsidRDefault="0035645A" w:rsidP="0020165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DC26A9">
        <w:rPr>
          <w:rFonts w:ascii="Times New Roman" w:hAnsi="Times New Roman"/>
          <w:sz w:val="24"/>
          <w:szCs w:val="24"/>
          <w:lang w:eastAsia="tr-TR"/>
        </w:rPr>
        <w:t>2.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 xml:space="preserve"> Afrika’daki çocuklar yetersiz besleniyorlar.</w:t>
      </w:r>
      <w:r w:rsidRPr="00201657">
        <w:rPr>
          <w:rFonts w:ascii="Times New Roman" w:hAnsi="Times New Roman"/>
          <w:sz w:val="24"/>
          <w:szCs w:val="24"/>
          <w:lang w:eastAsia="tr-TR"/>
        </w:rPr>
        <w:tab/>
      </w:r>
      <w:r w:rsidRPr="00DC26A9">
        <w:rPr>
          <w:rFonts w:ascii="Times New Roman" w:hAnsi="Times New Roman"/>
          <w:sz w:val="24"/>
          <w:szCs w:val="24"/>
          <w:lang w:eastAsia="tr-TR"/>
        </w:rPr>
        <w:tab/>
      </w:r>
      <w:r w:rsidRPr="00201657">
        <w:rPr>
          <w:rFonts w:ascii="Times New Roman" w:hAnsi="Times New Roman"/>
          <w:sz w:val="24"/>
          <w:szCs w:val="24"/>
          <w:lang w:eastAsia="tr-TR"/>
        </w:rPr>
        <w:t xml:space="preserve">     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</w:t>
      </w:r>
      <w:r w:rsidRPr="00201657"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Pr="00DC26A9">
        <w:rPr>
          <w:rFonts w:ascii="Times New Roman" w:hAnsi="Times New Roman"/>
          <w:sz w:val="24"/>
          <w:szCs w:val="24"/>
          <w:lang w:eastAsia="tr-TR"/>
        </w:rPr>
        <w:t xml:space="preserve">(     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 xml:space="preserve"> )</w:t>
      </w:r>
      <w:r w:rsidRPr="00201657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>DUYARLILIK</w:t>
      </w:r>
    </w:p>
    <w:p w:rsidR="0035645A" w:rsidRPr="00DC26A9" w:rsidRDefault="0035645A" w:rsidP="0020165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DC26A9">
        <w:rPr>
          <w:rFonts w:ascii="Times New Roman" w:hAnsi="Times New Roman"/>
          <w:sz w:val="24"/>
          <w:szCs w:val="24"/>
          <w:lang w:eastAsia="tr-TR"/>
        </w:rPr>
        <w:t>3.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 xml:space="preserve"> Yazılım çok iyi geçmişti, </w:t>
      </w:r>
      <w:r w:rsidRPr="00201657">
        <w:rPr>
          <w:rFonts w:ascii="Times New Roman" w:hAnsi="Times New Roman"/>
          <w:sz w:val="24"/>
          <w:szCs w:val="24"/>
          <w:lang w:eastAsia="tr-TR"/>
        </w:rPr>
        <w:t xml:space="preserve">düşük not aldığıma inanamıyorum </w:t>
      </w: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201657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 xml:space="preserve"> (   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 xml:space="preserve">   )</w:t>
      </w:r>
      <w:r w:rsidRPr="00201657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>ÜZÜNTÜ</w:t>
      </w:r>
    </w:p>
    <w:p w:rsidR="0035645A" w:rsidRPr="00DC26A9" w:rsidRDefault="0035645A" w:rsidP="0020165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DC26A9">
        <w:rPr>
          <w:rFonts w:ascii="Times New Roman" w:hAnsi="Times New Roman"/>
          <w:sz w:val="24"/>
          <w:szCs w:val="24"/>
          <w:lang w:eastAsia="tr-TR"/>
        </w:rPr>
        <w:t xml:space="preserve">4. 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>Kardeşim bana yalan söyledi.</w:t>
      </w:r>
      <w:r w:rsidRPr="00DC26A9">
        <w:rPr>
          <w:rFonts w:ascii="Times New Roman" w:hAnsi="Times New Roman"/>
          <w:sz w:val="24"/>
          <w:szCs w:val="24"/>
          <w:lang w:eastAsia="tr-TR"/>
        </w:rPr>
        <w:tab/>
      </w:r>
      <w:r w:rsidRPr="00DC26A9">
        <w:rPr>
          <w:rFonts w:ascii="Times New Roman" w:hAnsi="Times New Roman"/>
          <w:sz w:val="24"/>
          <w:szCs w:val="24"/>
          <w:lang w:eastAsia="tr-TR"/>
        </w:rPr>
        <w:tab/>
      </w:r>
      <w:r w:rsidRPr="00DC26A9">
        <w:rPr>
          <w:rFonts w:ascii="Times New Roman" w:hAnsi="Times New Roman"/>
          <w:sz w:val="24"/>
          <w:szCs w:val="24"/>
          <w:lang w:eastAsia="tr-TR"/>
        </w:rPr>
        <w:tab/>
      </w:r>
      <w:r w:rsidRPr="00DC26A9">
        <w:rPr>
          <w:rFonts w:ascii="Times New Roman" w:hAnsi="Times New Roman"/>
          <w:sz w:val="24"/>
          <w:szCs w:val="24"/>
          <w:lang w:eastAsia="tr-TR"/>
        </w:rPr>
        <w:tab/>
      </w:r>
      <w:r w:rsidRPr="00DC26A9"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 xml:space="preserve">    </w:t>
      </w:r>
      <w:r w:rsidRPr="00DC26A9">
        <w:rPr>
          <w:rFonts w:ascii="Times New Roman" w:hAnsi="Times New Roman"/>
          <w:sz w:val="24"/>
          <w:szCs w:val="24"/>
          <w:lang w:eastAsia="tr-TR"/>
        </w:rPr>
        <w:t xml:space="preserve">(   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 xml:space="preserve">   )</w:t>
      </w:r>
      <w:r w:rsidRPr="00201657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>KIZGINLIK</w:t>
      </w:r>
    </w:p>
    <w:p w:rsidR="0035645A" w:rsidRPr="00DC26A9" w:rsidRDefault="0035645A" w:rsidP="0020165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DC26A9">
        <w:rPr>
          <w:rFonts w:ascii="Times New Roman" w:hAnsi="Times New Roman"/>
          <w:sz w:val="24"/>
          <w:szCs w:val="24"/>
          <w:lang w:eastAsia="tr-TR"/>
        </w:rPr>
        <w:t xml:space="preserve">5. 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>Çevre kirliliği sonucunda insanlığın so</w:t>
      </w:r>
      <w:r w:rsidRPr="00201657">
        <w:rPr>
          <w:rFonts w:ascii="Times New Roman" w:hAnsi="Times New Roman"/>
          <w:sz w:val="24"/>
          <w:szCs w:val="24"/>
          <w:lang w:eastAsia="tr-TR"/>
        </w:rPr>
        <w:t xml:space="preserve">nunu ne olacak?    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</w:t>
      </w:r>
      <w:r w:rsidRPr="00201657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 xml:space="preserve"> (   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 xml:space="preserve">   )</w:t>
      </w:r>
      <w:r w:rsidRPr="00201657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C26A9">
        <w:rPr>
          <w:rFonts w:ascii="Times New Roman" w:hAnsi="Times New Roman"/>
          <w:sz w:val="24"/>
          <w:szCs w:val="24"/>
          <w:lang w:eastAsia="tr-TR"/>
        </w:rPr>
        <w:t>ŞAŞKINLIK</w:t>
      </w:r>
    </w:p>
    <w:p w:rsidR="0035645A" w:rsidRPr="00DC26A9" w:rsidRDefault="0035645A" w:rsidP="0020165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5645A" w:rsidRPr="00732309" w:rsidRDefault="0035645A" w:rsidP="00732309">
      <w:pPr>
        <w:autoSpaceDE w:val="0"/>
        <w:autoSpaceDN w:val="0"/>
        <w:adjustRightInd w:val="0"/>
        <w:spacing w:after="0" w:line="240" w:lineRule="auto"/>
        <w:rPr>
          <w:rFonts w:ascii="Andalus" w:hAnsi="Andalus" w:cs="Andalus"/>
          <w:i/>
          <w:color w:val="000000"/>
          <w:sz w:val="20"/>
          <w:szCs w:val="20"/>
          <w:u w:val="single"/>
        </w:rPr>
      </w:pPr>
      <w:r w:rsidRPr="00DD0873"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t xml:space="preserve">Aşağıdaki verilen ifadelerin hangisinin duygu, hangisinin düşünce belirttiğini karşılarına yazınız. </w:t>
      </w:r>
      <w:r w:rsidRPr="00732309">
        <w:rPr>
          <w:rFonts w:ascii="Andalus" w:hAnsi="Andalus" w:cs="Andalus"/>
          <w:b/>
          <w:i/>
          <w:color w:val="000000"/>
          <w:sz w:val="20"/>
          <w:szCs w:val="20"/>
          <w:u w:val="single"/>
        </w:rPr>
        <w:t xml:space="preserve"> (10 Puan)</w:t>
      </w:r>
    </w:p>
    <w:p w:rsidR="0035645A" w:rsidRPr="00DD0873" w:rsidRDefault="0035645A" w:rsidP="00201657">
      <w:pPr>
        <w:numPr>
          <w:ilvl w:val="0"/>
          <w:numId w:val="1"/>
        </w:numPr>
        <w:spacing w:after="0" w:line="240" w:lineRule="auto"/>
        <w:ind w:left="754" w:hanging="357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>Öğretmenimi gördüğümde çok sevinirim.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  </w:t>
      </w:r>
      <w:r w:rsidRPr="00DD0873">
        <w:rPr>
          <w:rFonts w:ascii="Times New Roman" w:hAnsi="Times New Roman"/>
          <w:sz w:val="24"/>
          <w:szCs w:val="24"/>
          <w:lang w:eastAsia="tr-TR"/>
        </w:rPr>
        <w:t xml:space="preserve"> .............</w:t>
      </w:r>
      <w:r>
        <w:rPr>
          <w:rFonts w:ascii="Times New Roman" w:hAnsi="Times New Roman"/>
          <w:sz w:val="24"/>
          <w:szCs w:val="24"/>
          <w:lang w:eastAsia="tr-TR"/>
        </w:rPr>
        <w:t>........</w:t>
      </w:r>
      <w:r w:rsidRPr="00DD0873">
        <w:rPr>
          <w:rFonts w:ascii="Times New Roman" w:hAnsi="Times New Roman"/>
          <w:sz w:val="24"/>
          <w:szCs w:val="24"/>
          <w:lang w:eastAsia="tr-TR"/>
        </w:rPr>
        <w:t>..................</w:t>
      </w:r>
    </w:p>
    <w:p w:rsidR="0035645A" w:rsidRPr="00DD0873" w:rsidRDefault="0035645A" w:rsidP="00201657">
      <w:pPr>
        <w:numPr>
          <w:ilvl w:val="0"/>
          <w:numId w:val="1"/>
        </w:numPr>
        <w:spacing w:after="0" w:line="240" w:lineRule="auto"/>
        <w:ind w:left="754" w:hanging="357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 xml:space="preserve">Başarılı olmak için planlı çalışmak gerekir.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</w:t>
      </w:r>
      <w:r w:rsidRPr="00DD0873">
        <w:rPr>
          <w:rFonts w:ascii="Times New Roman" w:hAnsi="Times New Roman"/>
          <w:sz w:val="24"/>
          <w:szCs w:val="24"/>
          <w:lang w:eastAsia="tr-TR"/>
        </w:rPr>
        <w:t xml:space="preserve"> ...........................</w:t>
      </w:r>
      <w:r>
        <w:rPr>
          <w:rFonts w:ascii="Times New Roman" w:hAnsi="Times New Roman"/>
          <w:sz w:val="24"/>
          <w:szCs w:val="24"/>
          <w:lang w:eastAsia="tr-TR"/>
        </w:rPr>
        <w:t>......</w:t>
      </w:r>
      <w:r w:rsidRPr="00DD0873">
        <w:rPr>
          <w:rFonts w:ascii="Times New Roman" w:hAnsi="Times New Roman"/>
          <w:sz w:val="24"/>
          <w:szCs w:val="24"/>
          <w:lang w:eastAsia="tr-TR"/>
        </w:rPr>
        <w:t>.....</w:t>
      </w:r>
    </w:p>
    <w:p w:rsidR="0035645A" w:rsidRPr="00DD0873" w:rsidRDefault="0035645A" w:rsidP="00201657">
      <w:pPr>
        <w:numPr>
          <w:ilvl w:val="0"/>
          <w:numId w:val="1"/>
        </w:numPr>
        <w:spacing w:after="0" w:line="240" w:lineRule="auto"/>
        <w:ind w:left="754" w:hanging="357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 xml:space="preserve">Kalemim kaybolduğunda çok üzülürüm.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   </w:t>
      </w:r>
      <w:r w:rsidRPr="00DD0873">
        <w:rPr>
          <w:rFonts w:ascii="Times New Roman" w:hAnsi="Times New Roman"/>
          <w:sz w:val="24"/>
          <w:szCs w:val="24"/>
          <w:lang w:eastAsia="tr-TR"/>
        </w:rPr>
        <w:t xml:space="preserve"> ...........................</w:t>
      </w:r>
      <w:r>
        <w:rPr>
          <w:rFonts w:ascii="Times New Roman" w:hAnsi="Times New Roman"/>
          <w:sz w:val="24"/>
          <w:szCs w:val="24"/>
          <w:lang w:eastAsia="tr-TR"/>
        </w:rPr>
        <w:t>....</w:t>
      </w:r>
      <w:r w:rsidRPr="00DD0873">
        <w:rPr>
          <w:rFonts w:ascii="Times New Roman" w:hAnsi="Times New Roman"/>
          <w:sz w:val="24"/>
          <w:szCs w:val="24"/>
          <w:lang w:eastAsia="tr-TR"/>
        </w:rPr>
        <w:t>........</w:t>
      </w:r>
    </w:p>
    <w:p w:rsidR="0035645A" w:rsidRPr="00DD0873" w:rsidRDefault="0035645A" w:rsidP="00201657">
      <w:pPr>
        <w:numPr>
          <w:ilvl w:val="0"/>
          <w:numId w:val="1"/>
        </w:numPr>
        <w:spacing w:after="0" w:line="240" w:lineRule="auto"/>
        <w:ind w:left="754" w:hanging="357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>Arkadaşım benden kalemimi alırken izin almalıydı.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Pr="00DD0873">
        <w:rPr>
          <w:rFonts w:ascii="Times New Roman" w:hAnsi="Times New Roman"/>
          <w:sz w:val="24"/>
          <w:szCs w:val="24"/>
          <w:lang w:eastAsia="tr-TR"/>
        </w:rPr>
        <w:t xml:space="preserve"> ………………</w:t>
      </w:r>
      <w:r>
        <w:rPr>
          <w:rFonts w:ascii="Times New Roman" w:hAnsi="Times New Roman"/>
          <w:sz w:val="24"/>
          <w:szCs w:val="24"/>
          <w:lang w:eastAsia="tr-TR"/>
        </w:rPr>
        <w:t>…..</w:t>
      </w:r>
      <w:r w:rsidRPr="00DD0873">
        <w:rPr>
          <w:rFonts w:ascii="Times New Roman" w:hAnsi="Times New Roman"/>
          <w:sz w:val="24"/>
          <w:szCs w:val="24"/>
          <w:lang w:eastAsia="tr-TR"/>
        </w:rPr>
        <w:t>…….</w:t>
      </w:r>
    </w:p>
    <w:p w:rsidR="0035645A" w:rsidRDefault="0035645A" w:rsidP="00201657">
      <w:pPr>
        <w:numPr>
          <w:ilvl w:val="0"/>
          <w:numId w:val="1"/>
        </w:numPr>
        <w:spacing w:after="120" w:line="240" w:lineRule="auto"/>
        <w:ind w:left="709"/>
        <w:contextualSpacing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>Soruları dikkatli okuyup hata yapmamalıyım.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</w:t>
      </w:r>
      <w:r w:rsidRPr="00DD0873">
        <w:rPr>
          <w:rFonts w:ascii="Times New Roman" w:hAnsi="Times New Roman"/>
          <w:sz w:val="24"/>
          <w:szCs w:val="24"/>
          <w:lang w:eastAsia="tr-TR"/>
        </w:rPr>
        <w:t xml:space="preserve"> …………………</w:t>
      </w:r>
      <w:r>
        <w:rPr>
          <w:rFonts w:ascii="Times New Roman" w:hAnsi="Times New Roman"/>
          <w:sz w:val="24"/>
          <w:szCs w:val="24"/>
          <w:lang w:eastAsia="tr-TR"/>
        </w:rPr>
        <w:t>……</w:t>
      </w:r>
      <w:r w:rsidRPr="00DD0873">
        <w:rPr>
          <w:rFonts w:ascii="Times New Roman" w:hAnsi="Times New Roman"/>
          <w:sz w:val="24"/>
          <w:szCs w:val="24"/>
          <w:lang w:eastAsia="tr-TR"/>
        </w:rPr>
        <w:t>…</w:t>
      </w:r>
    </w:p>
    <w:p w:rsidR="0035645A" w:rsidRPr="00201657" w:rsidRDefault="0035645A" w:rsidP="00732309">
      <w:pPr>
        <w:spacing w:after="120" w:line="240" w:lineRule="auto"/>
        <w:ind w:left="709"/>
        <w:contextualSpacing/>
        <w:rPr>
          <w:rFonts w:ascii="Times New Roman" w:hAnsi="Times New Roman"/>
          <w:sz w:val="24"/>
          <w:szCs w:val="24"/>
          <w:lang w:eastAsia="tr-TR"/>
        </w:rPr>
      </w:pPr>
    </w:p>
    <w:p w:rsidR="0035645A" w:rsidRDefault="0035645A" w:rsidP="00732309">
      <w:pPr>
        <w:autoSpaceDE w:val="0"/>
        <w:autoSpaceDN w:val="0"/>
        <w:adjustRightInd w:val="0"/>
        <w:spacing w:after="0" w:line="240" w:lineRule="auto"/>
        <w:rPr>
          <w:rFonts w:ascii="Andalus" w:hAnsi="Andalus" w:cs="Andalus"/>
          <w:b/>
          <w:i/>
          <w:color w:val="000000"/>
          <w:sz w:val="20"/>
          <w:szCs w:val="20"/>
          <w:u w:val="single"/>
        </w:rPr>
      </w:pPr>
      <w:r w:rsidRPr="00732309">
        <w:rPr>
          <w:rFonts w:ascii="Times New Roman" w:hAnsi="Times New Roman"/>
          <w:b/>
          <w:i/>
          <w:sz w:val="24"/>
          <w:szCs w:val="24"/>
          <w:u w:val="single"/>
        </w:rPr>
        <w:t>Aşağıdaki olayları verilmiş tarihleri kronolojik olarak sıralayınız.</w:t>
      </w:r>
      <w:r w:rsidRPr="00732309">
        <w:rPr>
          <w:rFonts w:ascii="Andalus" w:hAnsi="Andalus" w:cs="Andalus"/>
          <w:b/>
          <w:i/>
          <w:color w:val="000000"/>
          <w:sz w:val="20"/>
          <w:szCs w:val="20"/>
          <w:u w:val="single"/>
        </w:rPr>
        <w:t xml:space="preserve">  (10 Puan)</w:t>
      </w:r>
    </w:p>
    <w:p w:rsidR="0035645A" w:rsidRPr="00732309" w:rsidRDefault="0035645A" w:rsidP="00732309">
      <w:pPr>
        <w:autoSpaceDE w:val="0"/>
        <w:autoSpaceDN w:val="0"/>
        <w:adjustRightInd w:val="0"/>
        <w:spacing w:after="0" w:line="240" w:lineRule="auto"/>
        <w:rPr>
          <w:rFonts w:ascii="Andalus" w:hAnsi="Andalus" w:cs="Andalus"/>
          <w:i/>
          <w:color w:val="000000"/>
          <w:sz w:val="20"/>
          <w:szCs w:val="20"/>
          <w:u w:val="single"/>
        </w:rPr>
      </w:pPr>
    </w:p>
    <w:p w:rsidR="0035645A" w:rsidRPr="00201657" w:rsidRDefault="0035645A" w:rsidP="0020165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group id="Grup 1" o:spid="_x0000_s1026" style="position:absolute;margin-left:-2.8pt;margin-top:7.5pt;width:56.8pt;height:99pt;z-index:251658240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">
            <v:shape id="Freeform 3" o:spid="_x0000_s1027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60sMA&#10;AADaAAAADwAAAGRycy9kb3ducmV2LnhtbESPwWrDMBBE74X+g9hCb43cQENwI5sQMCSn1nagPS7W&#10;1jaxVq6kJvbfV4FAjsPMvGE2+WQGcSbne8sKXhcJCOLG6p5bBce6eFmD8AFZ42CZFMzkIc8eHzaY&#10;anvhks5VaEWEsE9RQRfCmErpm44M+oUdiaP3Y53BEKVrpXZ4iXAzyGWSrKTBnuNChyPtOmpO1Z9R&#10;8F0nb2v7O++/Sjy4eusPxefHqNTz07R9BxFoCvfwrb3XCpZwvRJvgM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n60sMAAADaAAAADwAAAAAAAAAAAAAAAACYAgAAZHJzL2Rv&#10;d25yZXYueG1sUEsFBgAAAAAEAAQA9QAAAIgDAAAAAA==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028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VIfMQA&#10;AADaAAAADwAAAGRycy9kb3ducmV2LnhtbESPzWrDMBCE74W+g9hCb7VcF5fiRAlpiME+lPz1ATbW&#10;xjaxVsZSE/vtq0Kgx2FmvmHmy9F04kqDay0reI1iEMSV1S3XCr6P+csHCOeRNXaWScFEDpaLx4c5&#10;ZtreeE/Xg69FgLDLUEHjfZ9J6aqGDLrI9sTBO9vBoA9yqKUe8BbgppNJHL9Lgy2HhQZ7WjdUXQ4/&#10;RkG+mUy8+2rTpCzKU2ovn9ujH5V6fhpXMxCeRv8fvrcLreAN/q6EG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FSHzEAAAA2gAAAA8AAAAAAAAAAAAAAAAAmAIAAGRycy9k&#10;b3ducmV2LnhtbFBLBQYAAAAABAAEAPUAAACJAwAAAAA=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029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m/Kb0A&#10;AADaAAAADwAAAGRycy9kb3ducmV2LnhtbERPTWsCMRC9F/wPYYTeatYiIlujFEXqzWq99DZsppul&#10;O5Mlyer235uC4PHxvpfrgVt1oRAbLwamkwIUSeVtI7WB89fuZQEqJhSLrRcy8EcR1qvR0xJL669y&#10;pMsp1SqHSCzRgEupK7WOlSPGOPEdSeZ+fGBMGYZa24DXHM6tfi2KuWZsJDc47GjjqPo99ZxnYPj4&#10;5n7qD5tt1y/cmT+LxMY8j4f3N1CJhvQQ3917a2AG/1eyH/Tq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6m/Kb0AAADaAAAADwAAAAAAAAAAAAAAAACYAgAAZHJzL2Rvd25yZXYu&#10;eG1sUEsFBgAAAAAEAAQA9QAAAIIDAAAAAA==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030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UwvcIA&#10;AADaAAAADwAAAGRycy9kb3ducmV2LnhtbESPS2/CMBCE75X6H6ytxK04IAElxaCqiEePPM9LvI0D&#10;8TqKTQj/HldC6nE0M99oJrPWlqKh2heOFfS6CQjizOmCcwX73eL9A4QPyBpLx6TgTh5m09eXCaba&#10;3XhDzTbkIkLYp6jAhFClUvrMkEXfdRVx9H5dbTFEWedS13iLcFvKfpIMpcWC44LBir4NZZft1Sqg&#10;4zk7zUfN6rAY9y6+MIPyvPxRqvPWfn2CCNSG//CzvdYKBvB3Jd4A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RTC9wgAAANoAAAAPAAAAAAAAAAAAAAAAAJgCAABkcnMvZG93&#10;bnJldi54bWxQSwUGAAAAAAQABAD1AAAAhwMAAAAA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031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BTXMEA&#10;AADaAAAADwAAAGRycy9kb3ducmV2LnhtbESPT4vCMBTE78J+h/AW9qapsuhSG2VXFAQPoi6eH83r&#10;H21eShPb+u2NIHgcZuY3TLLsTSVaalxpWcF4FIEgTq0uOVfwf9oMf0A4j6yxskwK7uRgufgYJBhr&#10;2/GB2qPPRYCwi1FB4X0dS+nSggy6ka2Jg5fZxqAPssmlbrALcFPJSRRNpcGSw0KBNa0KSq/Hm1Gw&#10;3tmzq76zrl5f5J9vx7yfOVbq67P/nYPw1Pt3+NXeagVTeF4JN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gU1zBAAAA2gAAAA8AAAAAAAAAAAAAAAAAmAIAAGRycy9kb3du&#10;cmV2LnhtbFBLBQYAAAAABAAEAPUAAACGAwAAAAA=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032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ftmMMA&#10;AADaAAAADwAAAGRycy9kb3ducmV2LnhtbESPQWvCQBSE74L/YXlCL9JsakFL6ioqCIFCoGrvj+xL&#10;sph9G7LbmPrr3UKhx2FmvmHW29G2YqDeG8cKXpIUBHHptOFaweV8fH4D4QOyxtYxKfghD9vNdLLG&#10;TLsbf9JwCrWIEPYZKmhC6DIpfdmQRZ+4jjh6lesthij7WuoebxFuW7lI06W0aDguNNjRoaHyevq2&#10;CrAw+pCb4ivF4aNe7u7j/LXaK/U0G3fvIAKN4T/81861ghX8Xok3QG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ftmMMAAADaAAAADwAAAAAAAAAAAAAAAACYAgAAZHJzL2Rv&#10;d25yZXYueG1sUEsFBgAAAAAEAAQA9QAAAIgDAAAAAA==&#10;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033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7Vpr8A&#10;AADaAAAADwAAAGRycy9kb3ducmV2LnhtbERPTWvCQBC9F/oflil4Kc2mKYQ2uooIgvamLT0P2TEJ&#10;zc6G3UlM/333IHh8vO/VZna9mijEzrOB1ywHRVx723Fj4Ptr//IOKgqyxd4zGfijCJv148MKK+uv&#10;fKLpLI1KIRwrNNCKDJXWsW7JYcz8QJy4iw8OJcHQaBvwmsJdr4s8L7XDjlNDiwPtWqp/z6MzkJdv&#10;0zFsy+dePovduP/5GG0hxiye5u0SlNAsd/HNfbAG0tZ0Jd0Av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TtWmvwAAANoAAAAPAAAAAAAAAAAAAAAAAJgCAABkcnMvZG93bnJl&#10;di54bWxQSwUGAAAAAAQABAD1AAAAhAMAAAAA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034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NSgsIA&#10;AADaAAAADwAAAGRycy9kb3ducmV2LnhtbESPQWvCQBSE7wX/w/KE3uomHoKmrhIjgrdStdDjI/ua&#10;BLNvY3ZN4r/vCoLHYWa+YVab0TSip87VlhXEswgEcWF1zaWC82n/sQDhPLLGxjIpuJODzXrytsJU&#10;24G/qT/6UgQIuxQVVN63qZSuqMigm9mWOHh/tjPog+xKqTscAtw0ch5FiTRYc1iosKW8ouJyvBkF&#10;t+FrSNqdy/TW5T+/0fXeHOJcqffpmH2C8DT6V/jZPmgFS3hcCTd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41KCwgAAANoAAAAPAAAAAAAAAAAAAAAAAJgCAABkcnMvZG93&#10;bnJldi54bWxQSwUGAAAAAAQABAD1AAAAhwMAAAAA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035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a068cA&#10;AADbAAAADwAAAGRycy9kb3ducmV2LnhtbESPQUsDQQyF7wX/wxDBm521lVrWTouUtgqiYC2It3Qn&#10;7i7uZLY7sV3/vTkIvSW8l/e+zBZ9aMyRulRHdnAzzMAQF9HXXDrYva+vp2CSIHtsIpODX0qwmF8M&#10;Zpj7eOI3Om6lNBrCKUcHlUibW5uKigKmYWyJVfuKXUDRtSut7/Ck4aGxoyyb2IA1a0OFLS0rKr63&#10;P8HBy24qj5uPlbSb8eT1Lrt9Pnzu985dXfYP92CEejmb/6+fvOIrvf6iA9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WtOvHAAAA2wAAAA8AAAAAAAAAAAAAAAAAmAIAAGRy&#10;cy9kb3ducmV2LnhtbFBLBQYAAAAABAAEAPUAAACMAwAAAAA=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036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rdvr8A&#10;AADbAAAADwAAAGRycy9kb3ducmV2LnhtbERPzYrCMBC+L/gOYYS9ranLolKNIsKCLF5sfYChGZtq&#10;MqlN1Pr2G0HwNh/f7yxWvbPiRl1oPCsYjzIQxJXXDdcKDuXv1wxEiMgarWdS8KAAq+XgY4G59nfe&#10;062ItUghHHJUYGJscylDZchhGPmWOHFH3zmMCXa11B3eU7iz8jvLJtJhw6nBYEsbQ9W5uDoFpd3s&#10;iqk81Rdtfh62/zuU0+NZqc9hv56DiNTHt/jl3uo0fwzPX9IB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qt2+vwAAANsAAAAPAAAAAAAAAAAAAAAAAJgCAABkcnMvZG93bnJl&#10;di54bWxQSwUGAAAAAAQABAD1AAAAhAMAAAAA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037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ZOcAA&#10;AADbAAAADwAAAGRycy9kb3ducmV2LnhtbERPTYvCMBC9C/6HMMJeRFPFFalGEUF2b7rVg96GZkyL&#10;zaQ0sdZ/vxEW9jaP9zmrTWcr0VLjS8cKJuMEBHHudMlGwfm0Hy1A+ICssXJMCl7kYbPu91aYavfk&#10;H2qzYEQMYZ+igiKEOpXS5wVZ9GNXE0fu5hqLIcLGSN3gM4bbSk6TZC4tlhwbCqxpV1B+zx5WwWlh&#10;Lp86f10PZkat+Rpuq2tyVOpj0G2XIAJ14V/85/7Wcf4U3r/EA+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ZOcAAAADbAAAADwAAAAAAAAAAAAAAAACYAgAAZHJzL2Rvd25y&#10;ZXYueG1sUEsFBgAAAAAEAAQA9QAAAIUDAAAAAA==&#10;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038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IctMIA&#10;AADbAAAADwAAAGRycy9kb3ducmV2LnhtbERPTWsCMRC9F/wPYYTeNKu2pWyNomsL1Z6qgvQ2bMbN&#10;4mayJFG3/94UhN7m8T5nOu9sIy7kQ+1YwWiYgSAuna65UrDffQxeQYSIrLFxTAp+KcB81nuYYq7d&#10;lb/pso2VSCEcclRgYmxzKUNpyGIYupY4cUfnLcYEfSW1x2sKt40cZ9mLtFhzajDYUmGoPG3PVsF6&#10;tXw+/Dy9t4X+8hs8x5UpjjulHvvd4g1EpC7+i+/uT53mT+Dvl3SAn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Ehy0wgAAANsAAAAPAAAAAAAAAAAAAAAAAJgCAABkcnMvZG93&#10;bnJldi54bWxQSwUGAAAAAAQABAD1AAAAhwMAAAAA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039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xVsIA&#10;AADbAAAADwAAAGRycy9kb3ducmV2LnhtbERPTWvCQBC9C/6HZQq96aZVQk2zCVIo9eDFaHsestMk&#10;NDsbstu4+utdodDbPN7n5GUwvZhodJ1lBU/LBARxbXXHjYLT8X3xAsJ5ZI29ZVJwIQdlMZ/lmGl7&#10;5gNNlW9EDGGXoYLW+yGT0tUtGXRLOxBH7tuOBn2EYyP1iOcYbnr5nCSpNNhxbGhxoLeW6p/q1ygI&#10;V3MNVW34K13tNvt089EknyulHh/C9hWEp+D/xX/unY7z13D/JR4g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VfFWwgAAANsAAAAPAAAAAAAAAAAAAAAAAJgCAABkcnMvZG93&#10;bnJldi54bWxQSwUGAAAAAAQABAD1AAAAhwMAAAAA&#10;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040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F7MEA&#10;AADbAAAADwAAAGRycy9kb3ducmV2LnhtbERPS4vCMBC+C/6HMAteZJsqKEs1yiIKHgRfuwdvQzOb&#10;dm0mpYla/70RBG/z8T1nOm9tJa7U+NKxgkGSgiDOnS7ZKPg5rj6/QPiArLFyTAru5GE+63ammGl3&#10;4z1dD8GIGMI+QwVFCHUmpc8LsugTVxNH7s81FkOEjZG6wVsMt5UcpulYWiw5NhRY06Kg/Hy4WAW/&#10;S19eNuZuzPjsF7sTb/9df6tU76P9noAI1Ia3+OVe6zh/BM9f4gFy9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exezBAAAA2wAAAA8AAAAAAAAAAAAAAAAAmAIAAGRycy9kb3du&#10;cmV2LnhtbFBLBQYAAAAABAAEAPUAAACGAwAAAAA=&#10;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041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hgb8IA&#10;AADbAAAADwAAAGRycy9kb3ducmV2LnhtbERPTWvCQBC9F/wPywheSt1Uikh0ldJSULzUmOJ1zI5J&#10;anY2ZEdN/323UPA2j/c5i1XvGnWlLtSeDTyPE1DEhbc1lwby/cfTDFQQZIuNZzLwQwFWy8HDAlPr&#10;b7yjayaliiEcUjRQibSp1qGoyGEY+5Y4ciffOZQIu1LbDm8x3DV6kiRT7bDm2FBhS28VFefs4gxs&#10;8OV9s5NJ+Drkj9lWvvPP8ng2ZjTsX+eghHq5i//daxvnT+Hvl3iAX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uGBvwgAAANsAAAAPAAAAAAAAAAAAAAAAAJgCAABkcnMvZG93&#10;bnJldi54bWxQSwUGAAAAAAQABAD1AAAAhwMAAAAA&#10;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042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WUGsMA&#10;AADbAAAADwAAAGRycy9kb3ducmV2LnhtbERPTUvDQBC9C/6HZQpepN0oxLax2yKlil4Kxl56m2bH&#10;JDU7G3bHNv33riB4m8f7nMVqcJ06UYitZwN3kwwUceVty7WB3cfzeAYqCrLFzjMZuFCE1fL6aoGF&#10;9Wd+p1MptUohHAs00Ij0hdaxashhnPieOHGfPjiUBEOtbcBzCnedvs+yB+2w5dTQYE/rhqqv8tsZ&#10;6Oa1SH4Ml/xl/7bJp+X2NjtsjbkZDU+PoIQG+Rf/uV9tmj+F31/S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WUGsMAAADbAAAADwAAAAAAAAAAAAAAAACYAgAAZHJzL2Rv&#10;d25yZXYueG1sUEsFBgAAAAAEAAQA9QAAAIgDAAAAAA==&#10;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043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+xnMMA&#10;AADbAAAADwAAAGRycy9kb3ducmV2LnhtbESPQU/DMAyF70j8h8hI3GgKjA3KsgkhbYLjChpXrzFt&#10;ReNESdZ1/x4fkLjZes/vfV6uJzeokWLqPRu4LUpQxI23PbcGPj82N4+gUka2OHgmA2dKsF5dXiyx&#10;sv7EOxrr3CoJ4VShgS7nUGmdmo4cpsIHYtG+fXSYZY2tthFPEu4GfVeWc+2wZ2noMNBrR81PfXQG&#10;Rt4ewkP99XTv3vebUC4OM2ejMddX08szqExT/jf/Xb9ZwRdY+UUG0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+xnMMAAADbAAAADwAAAAAAAAAAAAAAAACYAgAAZHJzL2Rv&#10;d25yZXYueG1sUEsFBgAAAAAEAAQA9QAAAIgDAAAAAA==&#10;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044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/Ir8IA&#10;AADbAAAADwAAAGRycy9kb3ducmV2LnhtbERPTWvCQBC9C/6HZYTezMZKRdOsYguWQvFg9NDjkJ0m&#10;qdnZsLuNyb/vFgre5vE+J98NphU9Od9YVrBIUhDEpdUNVwou58N8DcIHZI2tZVIwkofddjrJMdP2&#10;xifqi1CJGMI+QwV1CF0mpS9rMugT2xFH7ss6gyFCV0nt8BbDTSsf03QlDTYcG2rs6LWm8lr8GAUf&#10;y0//tjnSk+uL8ZsWbhhfLielHmbD/hlEoCHcxf/udx3nb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8ivwgAAANsAAAAPAAAAAAAAAAAAAAAAAJgCAABkcnMvZG93&#10;bnJldi54bWxQSwUGAAAAAAQABAD1AAAAhwMAAAAA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045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mc1cIA&#10;AADbAAAADwAAAGRycy9kb3ducmV2LnhtbERPz2vCMBS+D/wfwhN2m6l1FumaigrC2Mm5MfT21jzb&#10;YvMSm0y7/345CDt+fL+L5WA6caXet5YVTCcJCOLK6pZrBZ8f26cFCB+QNXaWScEveViWo4cCc21v&#10;/E7XfahFDGGfo4ImBJdL6auGDPqJdcSRO9neYIiwr6Xu8RbDTSfTJMmkwZZjQ4OONg1V5/2PUdDu&#10;ZgubZYfj7rLyz+5r7d7S77lSj+Nh9QIi0BD+xXf3q1aQxvXxS/wBsv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CZzVwgAAANsAAAAPAAAAAAAAAAAAAAAAAJgCAABkcnMvZG93&#10;bnJldi54bWxQSwUGAAAAAAQABAD1AAAAhwMAAAAA&#10;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046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rpFcIA&#10;AADbAAAADwAAAGRycy9kb3ducmV2LnhtbESPQWsCMRSE74X+h/AK3mpWBSmrUWxBERSk2t6fm9fN&#10;1s1L2MR1/fdGEDwOM/MNM513thYtNaFyrGDQz0AQF05XXCr4OSzfP0CEiKyxdkwKrhRgPnt9mWKu&#10;3YW/qd3HUiQIhxwVmBh9LmUoDFkMfeeJk/fnGosxyaaUusFLgttaDrNsLC1WnBYMevoyVJz2Z6vA&#10;t5+73//NUq5keWx9sTXd6GyU6r11iwmISF18hh/ttVYwHMD9S/oBc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2ukVwgAAANsAAAAPAAAAAAAAAAAAAAAAAJgCAABkcnMvZG93&#10;bnJldi54bWxQSwUGAAAAAAQABAD1AAAAhwMAAAAA&#10;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047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mycMUA&#10;AADbAAAADwAAAGRycy9kb3ducmV2LnhtbESPQWvCQBSE70L/w/KEXkqzMRQrqauEEkF6sJh66PGR&#10;fWZTs29DdtX037uFgsdhZr5hluvRduJCg28dK5glKQji2umWGwWHr83zAoQPyBo7x6TglzysVw+T&#10;JebaXXlPlyo0IkLY56jAhNDnUvrakEWfuJ44ekc3WAxRDo3UA14j3HYyS9O5tNhyXDDY07uh+lSd&#10;rYKjsT9lxa/Vx/dLWWw/57vwNJ6VepyOxRuIQGO4h//bW60gy+DvS/wB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bJwxQAAANsAAAAPAAAAAAAAAAAAAAAAAJgCAABkcnMv&#10;ZG93bnJldi54bWxQSwUGAAAAAAQABAD1AAAAigMAAAAA&#10;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048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XsLcMA&#10;AADbAAAADwAAAGRycy9kb3ducmV2LnhtbESPQYvCMBSE74L/ITxhbzbVFVmqUVRw8bIHdWHZ27N5&#10;ttXmpSRR6783guBxmJlvmOm8NbW4kvOVZQWDJAVBnFtdcaHgd7/uf4HwAVljbZkU3MnDfNbtTDHT&#10;9sZbuu5CISKEfYYKyhCaTEqfl2TQJ7Yhjt7ROoMhSldI7fAW4aaWwzQdS4MVx4USG1qVlJ93F6Pg&#10;D9t/NKf76lAvbbr4dqPTz3ij1EevXUxABGrDO/xqb7SC4Sc8v8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XsLcMAAADbAAAADwAAAAAAAAAAAAAAAACYAgAAZHJzL2Rv&#10;d25yZXYueG1sUEsFBgAAAAAEAAQA9QAAAIgDAAAAAA==&#10;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049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74y8MA&#10;AADbAAAADwAAAGRycy9kb3ducmV2LnhtbESP3YrCMBSE7xd8h3AE79a0IiLVVEQQRFBY9QGOzbE/&#10;Nie1ibXu028WFvZymJlvmOWqN7XoqHWlZQXxOAJBnFldcq7gct5+zkE4j6yxtkwK3uRglQ4+lpho&#10;++Iv6k4+FwHCLkEFhfdNIqXLCjLoxrYhDt7NtgZ9kG0udYuvADe1nETRTBosOSwU2NCmoOx+ehoF&#10;1YFm38duH+tDtNXXcrOr4odVajTs1wsQnnr/H/5r77SCyRR+v4QfIN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74y8MAAADbAAAADwAAAAAAAAAAAAAAAACYAgAAZHJzL2Rv&#10;d25yZXYueG1sUEsFBgAAAAAEAAQA9QAAAIgDAAAAAA==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050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k0wMIA&#10;AADbAAAADwAAAGRycy9kb3ducmV2LnhtbESPQYvCMBSE7wv+h/AEb2tqxSrVKCIsu+BBVsXzo3k2&#10;xealNlG7/94Iwh6HmfmGWaw6W4s7tb5yrGA0TEAQF05XXCo4Hr4+ZyB8QNZYOyYFf+Rhtex9LDDX&#10;7sG/dN+HUkQI+xwVmBCaXEpfGLLoh64hjt7ZtRZDlG0pdYuPCLe1TJMkkxYrjgsGG9oYKi77m1Vw&#10;PV13W6MP3xcjR5iFWzZNx6jUoN+t5yACdeE//G7/aAXpBF5f4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yTTAwgAAANsAAAAPAAAAAAAAAAAAAAAAAJgCAABkcnMvZG93&#10;bnJldi54bWxQSwUGAAAAAAQABAD1AAAAhwMAAAAA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051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CGd8IA&#10;AADbAAAADwAAAGRycy9kb3ducmV2LnhtbESPS2vDMBCE74X+B7GF3ho5DiTBjRJCm0Kvefa6WOsH&#10;sVZCUmz331eFQI7DzHzDrDaj6URPPrSWFUwnGQji0uqWawWn49fbEkSIyBo7y6TglwJs1s9PKyy0&#10;HXhP/SHWIkE4FKigidEVUoayIYNhYh1x8irrDcYkfS21xyHBTSfzLJtLgy2nhQYdfTRUXg83o+C8&#10;m/l4vny6KlvkbrafVqefoVfq9WXcvoOINMZH+N7+1gryOfx/S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EIZ3wgAAANsAAAAPAAAAAAAAAAAAAAAAAJgCAABkcnMvZG93&#10;bnJldi54bWxQSwUGAAAAAAQABAD1AAAAhwMAAAAA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052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yuz8YA&#10;AADbAAAADwAAAGRycy9kb3ducmV2LnhtbESPQWvCQBSE74L/YXlCb7pRqErqKralIPYgTavp8ZF9&#10;JtHs25BdY9pf7xYKHoeZ+YZZrDpTiZYaV1pWMB5FIIgzq0vOFXx9vg3nIJxH1lhZJgU/5GC17PcW&#10;GGt75Q9qE5+LAGEXo4LC+zqW0mUFGXQjWxMH72gbgz7IJpe6wWuAm0pOomgqDZYcFgqs6aWg7Jxc&#10;jILn7zQ9JXr3+Pq+b8eYbrH6PUyVehh06ycQnjp/D/+3N1rBZAZ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6yuz8YAAADbAAAADwAAAAAAAAAAAAAAAACYAgAAZHJz&#10;L2Rvd25yZXYueG1sUEsFBgAAAAAEAAQA9QAAAIsDAAAAAA==&#10;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053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aqUMEA&#10;AADbAAAADwAAAGRycy9kb3ducmV2LnhtbERPPWvDMBDdC/kP4gLdajkeSupaCaVgyJrEael2WFfL&#10;rXVyLMV2+uurIZDx8b6L7Ww7MdLgW8cKVkkKgrh2uuVGQXUsn9YgfEDW2DkmBVfysN0sHgrMtZt4&#10;T+MhNCKGsM9RgQmhz6X0tSGLPnE9ceS+3WAxRDg0Ug84xXDbySxNn6XFlmODwZ7eDdW/h4tV0P9U&#10;Xr9M1cf5b/z6LEvssva0UupxOb+9ggg0h7v45t5pBVkcG7/EH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GqlDBAAAA2wAAAA8AAAAAAAAAAAAAAAAAmAIAAGRycy9kb3du&#10;cmV2LnhtbFBLBQYAAAAABAAEAPUAAACGAwAAAAA=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054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lik8EA&#10;AADbAAAADwAAAGRycy9kb3ducmV2LnhtbESPQYvCMBSE7wv+h/AEb2tqwWWtRpG6sl5XPXh8JM+m&#10;2LyUJlvrv98sCB6HmfmGWW0G14ieulB7VjCbZiCItTc1VwrOp/37J4gQkQ02nknBgwJs1qO3FRbG&#10;3/mH+mOsRIJwKFCBjbEtpAzaksMw9S1x8q6+cxiT7CppOrwnuGtknmUf0mHNacFiS6UlfTv+OgUt&#10;l+fT7cvusqFGP/++HPS2vyg1GQ/bJYhIQ3yFn+2DUZAv4P9L+gF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ZYpPBAAAA2wAAAA8AAAAAAAAAAAAAAAAAmAIAAGRycy9kb3du&#10;cmV2LnhtbFBLBQYAAAAABAAEAPUAAACGAwAAAAA=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055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MNzr8A&#10;AADbAAAADwAAAGRycy9kb3ducmV2LnhtbERPzYrCMBC+C/sOYRa8aboKItUoulJwD4p29wGGZmyK&#10;zaQkUbtvbw6Cx4/vf7nubSvu5EPjWMHXOANBXDndcK3g77cYzUGEiKyxdUwK/inAevUxWGKu3YPP&#10;dC9jLVIIhxwVmBi7XMpQGbIYxq4jTtzFeYsxQV9L7fGRwm0rJ1k2kxYbTg0GO/o2VF3Lm1Xgj1uy&#10;J1PsDm5ji+n80Nx+dKnU8LPfLEBE6uNb/HLvtYJpWp++pB8gV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gw3OvwAAANsAAAAPAAAAAAAAAAAAAAAAAJgCAABkcnMvZG93bnJl&#10;di54bWxQSwUGAAAAAAQABAD1AAAAhAMAAAAA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056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gsHMQA&#10;AADbAAAADwAAAGRycy9kb3ducmV2LnhtbESPQWvCQBSE70L/w/KE3swmWjSkriKF0EILYiI9P7LP&#10;JCT7NmS3mv77bkHwOMzMN8x2P5leXGl0rWUFSRSDIK6sbrlWcC7zRQrCeWSNvWVS8EsO9run2RYz&#10;bW98omvhaxEg7DJU0Hg/ZFK6qiGDLrIDcfAudjTogxxrqUe8Bbjp5TKO19Jgy2GhwYHeGqq64sco&#10;wPTlq/vuTvlnuUyS1bs5bg65VOp5Ph1eQXia/CN8b39oBasE/r+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4LBzEAAAA2wAAAA8AAAAAAAAAAAAAAAAAmAIAAGRycy9k&#10;b3ducmV2LnhtbFBLBQYAAAAABAAEAPUAAACJAwAAAAA=&#10;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057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7n/MIA&#10;AADbAAAADwAAAGRycy9kb3ducmV2LnhtbESPwWrDMBBE74H8g9hAb7EcF0xxoxhTCIQWSpOYnhdr&#10;bYtaK2Mpjvv3VaHQ4zAzb5h9udhBzDR541jBLklBEDdOG+4U1Nfj9gmED8gaB8ek4Js8lIf1ao+F&#10;dnc+03wJnYgQ9gUq6EMYCyl905NFn7iROHqtmyyGKKdO6gnvEW4HmaVpLi0ajgs9jvTSU/N1uVkF&#10;+Wfwpj1Tq6vazu/Zkr992FelHjZL9Qwi0BL+w3/tk1bwmMHvl/gD5O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3uf8wgAAANsAAAAPAAAAAAAAAAAAAAAAAJgCAABkcnMvZG93&#10;bnJldi54bWxQSwUGAAAAAAQABAD1AAAAhwMAAAAA&#10;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058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thM8MA&#10;AADbAAAADwAAAGRycy9kb3ducmV2LnhtbESPQWsCMRSE7wX/Q3iCt5rYlSqrUVRQvPRQFcHbY/Pc&#10;LG5elk2q6783hUKPw8x8w8yXnavFndpQedYwGioQxIU3FZcaTsft+xREiMgGa8+k4UkBlove2xxz&#10;4x/8TfdDLEWCcMhRg42xyaUMhSWHYegb4uRdfeswJtmW0rT4SHBXyw+lPqXDitOCxYY2lorb4cdp&#10;qL7Gan/0U3Ub0WRz3l1s5s9rrQf9bjUDEamL/+G/9t5oyDL4/ZJ+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thM8MAAADbAAAADwAAAAAAAAAAAAAAAACYAgAAZHJzL2Rv&#10;d25yZXYueG1sUEsFBgAAAAAEAAQA9QAAAIgDAAAAAA==&#10;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059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Pn8UA&#10;AADbAAAADwAAAGRycy9kb3ducmV2LnhtbESPT2sCMRTE74LfITzBm2bVUuzWKFpQPHiofw49Pjav&#10;u0s3LyFJ110/fVMo9DjMzG+Y1aYzjWjJh9qygtk0A0FcWF1zqeB23U+WIEJE1thYJgU9Bdish4MV&#10;5tre+UztJZYiQTjkqKCK0eVShqIig2FqHXHyPq03GJP0pdQe7wluGjnPsmdpsOa0UKGjt4qKr8u3&#10;UfDhb3J5uu7m765/OZxPW9e3D6fUeNRtX0FE6uJ/+K991AoWT/D7Jf0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tI+fxQAAANsAAAAPAAAAAAAAAAAAAAAAAJgCAABkcnMv&#10;ZG93bnJldi54bWxQSwUGAAAAAAQABAD1AAAAigMAAAAA&#10;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060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YdJMQA&#10;AADbAAAADwAAAGRycy9kb3ducmV2LnhtbESPS2vDMBCE74X+B7GF3hq5NQnBsRz6oDS3kgfJdbE2&#10;som1EpaSuPn1USGQ4zAz3zDlfLCdOFEfWscKXkcZCOLa6ZaNgs36+2UKIkRkjZ1jUvBHAebV40OJ&#10;hXZnXtJpFY1IEA4FKmhi9IWUoW7IYhg5T5y8vestxiR7I3WP5wS3nXzLsom02HJaaNDTZ0P1YXW0&#10;Cr5+vfHG5cftNDfbnx0vLx/rQannp+F9BiLSEO/hW3uhFeRj+P+SfoCs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mHSTEAAAA2wAAAA8AAAAAAAAAAAAAAAAAmAIAAGRycy9k&#10;b3ducmV2LnhtbFBLBQYAAAAABAAEAPUAAACJAwAAAAA=&#10;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061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ORqMQA&#10;AADbAAAADwAAAGRycy9kb3ducmV2LnhtbESPQWvCQBSE74X+h+UJ3nSjgi3RTZCWQsVSqObi7Zl9&#10;JsHs2zS7JvHfuwWhx2FmvmHW6WBq0VHrKssKZtMIBHFudcWFguzwMXkF4TyyxtoyKbiRgzR5flpj&#10;rG3PP9TtfSEChF2MCkrvm1hKl5dk0E1tQxy8s20N+iDbQuoW+wA3tZxH0VIarDgslNjQW0n5ZX81&#10;Ct7nX932mC2+f/vM78xF65dTp5Uaj4bNCoSnwf+HH+1PrWCxhL8v4QfI5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jkajEAAAA2wAAAA8AAAAAAAAAAAAAAAAAmAIAAGRycy9k&#10;b3ducmV2LnhtbFBLBQYAAAAABAAEAPUAAACJAwAAAAA=&#10;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062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qObMIA&#10;AADbAAAADwAAAGRycy9kb3ducmV2LnhtbESPzarCMBSE9xd8h3AEd9dUxVupRimC4krwB8TdoTm2&#10;xeakNFGrT28E4S6HmfmGmS1aU4k7Na60rGDQj0AQZ1aXnCs4Hla/ExDOI2usLJOCJzlYzDs/M0y0&#10;ffCO7nufiwBhl6CCwvs6kdJlBRl0fVsTB+9iG4M+yCaXusFHgJtKDqPoTxosOSwUWNOyoOy6vxkF&#10;J1f5ST7OzPr6ki5db8+xTMdK9bptOgXhqfX/4W97oxWMYvh8CT9A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So5swgAAANsAAAAPAAAAAAAAAAAAAAAAAJgCAABkcnMvZG93&#10;bnJldi54bWxQSwUGAAAAAAQABAD1AAAAhwMAAAAA&#10;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063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h7L4A&#10;AADbAAAADwAAAGRycy9kb3ducmV2LnhtbERPzWrCQBC+C32HZQq96aYWRVJXaQuCHkSMfYAhO01C&#10;s7Mhu3Hj2zsHwePH97/ejq5VV+pD49nA+ywDRVx623Bl4Peym65AhYhssfVMBm4UYLt5mawxtz7x&#10;ma5FrJSEcMjRQB1jl2sdypochpnviIX7873DKLCvtO0xSbhr9TzLltphw9JQY0c/NZX/xeAMdN+Y&#10;cKCTG6L0HVNazM/LgzFvr+PXJ6hIY3yKH+69NfAhY+WL/AC9u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MyIey+AAAA2wAAAA8AAAAAAAAAAAAAAAAAmAIAAGRycy9kb3ducmV2&#10;LnhtbFBLBQYAAAAABAAEAPUAAACDAwAAAAA=&#10;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064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mvMUA&#10;AADbAAAADwAAAGRycy9kb3ducmV2LnhtbESPQWvCQBSE7wX/w/KE3uqmFayJrtIKDTn0YvTi7Zl9&#10;TYLZtyG7icm/7wqFHoeZ+YbZ7kfTiIE6V1tW8LqIQBAXVtdcKjifvl7WIJxH1thYJgUTOdjvZk9b&#10;TLS985GG3JciQNglqKDyvk2kdEVFBt3CtsTB+7GdQR9kV0rd4T3ATSPfomglDdYcFips6VBRcct7&#10;o+DWH47Ly/eUxfnn9T2OfJtm6UWp5/n4sQHhafT/4b92phUsY3h8CT9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Ka8xQAAANsAAAAPAAAAAAAAAAAAAAAAAJgCAABkcnMv&#10;ZG93bnJldi54bWxQSwUGAAAAAAQABAD1AAAAigMAAAAA&#10;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065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/ZO8EA&#10;AADbAAAADwAAAGRycy9kb3ducmV2LnhtbERPy4rCMBTdC/5DuII7TS1FZqpRRBkUdBAf4PbSXNti&#10;c1OajK3z9ZOFMMvDec+XnanEkxpXWlYwGUcgiDOrS84VXC9fow8QziNrrCyTghc5WC76vTmm2rZ8&#10;oufZ5yKEsEtRQeF9nUrpsoIMurGtiQN3t41BH2CTS91gG8JNJeMomkqDJYeGAmtaF5Q9zj9GQXuI&#10;b5vt8TPeJzklx9+T3k/tt1LDQbeagfDU+X/x273TCpKwPnwJP0A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P2TvBAAAA2wAAAA8AAAAAAAAAAAAAAAAAmAIAAGRycy9kb3du&#10;cmV2LnhtbFBLBQYAAAAABAAEAPUAAACGAwAAAAA=&#10;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066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+7PsMA&#10;AADbAAAADwAAAGRycy9kb3ducmV2LnhtbESPQWvCQBSE7wX/w/KE3uomIqVGVymK4LWxYo6P7GuS&#10;Nvt22V1j2l/fFQo9DjPzDbPejqYXA/nQWVaQzzIQxLXVHTcK3k+HpxcQISJr7C2Tgm8KsN1MHtZY&#10;aHvjNxrK2IgE4VCggjZGV0gZ6pYMhpl1xMn7sN5gTNI3Unu8Jbjp5TzLnqXBjtNCi452LdVf5dUo&#10;cL08jz9L31R7h59lfqnOQ7VQ6nE6vq5ARBrjf/ivfdQKFjncv6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+7PsMAAADbAAAADwAAAAAAAAAAAAAAAACYAgAAZHJzL2Rv&#10;d25yZXYueG1sUEsFBgAAAAAEAAQA9QAAAIgDAAAAAA==&#10;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067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tKq8QA&#10;AADbAAAADwAAAGRycy9kb3ducmV2LnhtbESPW2vCQBSE3wv+h+UU+lY3DV5TVzHFYtEnL/T5kD0m&#10;wezZsLtq+u9doeDjMDPfMLNFZxpxJedrywo++gkI4sLqmksFx8P3+wSED8gaG8uk4I88LOa9lxlm&#10;2t54R9d9KEWEsM9QQRVCm0npi4oM+r5tiaN3ss5giNKVUju8RbhpZJokI2mw5rhQYUtfFRXn/cUo&#10;MMVmO8yn49VkmPzmg3w9Wqduo9Tba7f8BBGoC8/wf/tHKxik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SqvEAAAA2wAAAA8AAAAAAAAAAAAAAAAAmAIAAGRycy9k&#10;b3ducmV2LnhtbFBLBQYAAAAABAAEAPUAAACJAwAAAAA=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068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gKH8QA&#10;AADbAAAADwAAAGRycy9kb3ducmV2LnhtbESPQWvCQBSE74L/YXlCb7qxCUGiqxTBtqeCaSn09sw+&#10;k9Ds25DdJtFf3xUEj8PMfMNsdqNpRE+dqy0rWC4iEMSF1TWXCr4+D/MVCOeRNTaWScGFHOy208kG&#10;M20HPlKf+1IECLsMFVTet5mUrqjIoFvYljh4Z9sZ9EF2pdQdDgFuGvkcRak0WHNYqLClfUXFb/5n&#10;FKyS69t3npd2TE/x6/70Q6lrPpR6mo0vaxCeRv8I39vvWkESw+1L+AFy+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oCh/EAAAA2wAAAA8AAAAAAAAAAAAAAAAAmAIAAGRycy9k&#10;b3ducmV2LnhtbFBLBQYAAAAABAAEAPUAAACJAwAAAAA=&#10;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069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1E3sMA&#10;AADbAAAADwAAAGRycy9kb3ducmV2LnhtbESPQYvCMBSE74L/ITzBm6YuRaUaRdSFPSyIroLeHs2z&#10;rTYvpYla/70RhD0OM/MNM503phR3ql1hWcGgH4EgTq0uOFOw//vujUE4j6yxtEwKnuRgPmu3ppho&#10;++At3Xc+EwHCLkEFufdVIqVLczLo+rYiDt7Z1gZ9kHUmdY2PADel/IqioTRYcFjIsaJlTul1dzMK&#10;mtN6G19cdvw1o8FhxXv5XB82SnU7zWICwlPj/8Of9o9WEMfw/hJ+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1E3sMAAADbAAAADwAAAAAAAAAAAAAAAACYAgAAZHJzL2Rv&#10;d25yZXYueG1sUEsFBgAAAAAEAAQA9QAAAIgDAAAAAA==&#10;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070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bLx8UA&#10;AADbAAAADwAAAGRycy9kb3ducmV2LnhtbESPQWvCQBSE70L/w/IK3symolKiqxSLVTypKfb6zL4m&#10;abNv0+w2Rn99VxB6HGbmG2a26EwlWmpcaVnBUxSDIM6sLjlX8J6uBs8gnEfWWFkmBRdysJg/9GaY&#10;aHvmPbUHn4sAYZeggsL7OpHSZQUZdJGtiYP3aRuDPsgml7rBc4CbSg7jeCINlhwWCqxpWVD2ffg1&#10;CnandrukS/q1Hh3To3y94sfb+Eep/mP3MgXhqfP/4Xt7oxWMxnD7En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BsvHxQAAANsAAAAPAAAAAAAAAAAAAAAAAJgCAABkcnMv&#10;ZG93bnJldi54bWxQSwUGAAAAAAQABAD1AAAAigMAAAAA&#10;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071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3vsUA&#10;AADbAAAADwAAAGRycy9kb3ducmV2LnhtbESP3WoCMRSE7wt9h3AK3tVsi2hZzYoVBEVoXfUBjpuz&#10;P3ZzsiRRt336piD0cpiZb5jZvDetuJLzjWUFL8MEBHFhdcOVguNh9fwGwgdkja1lUvBNHubZ48MM&#10;U21vnNN1HyoRIexTVFCH0KVS+qImg35oO+LoldYZDFG6SmqHtwg3rXxNkrE02HBcqLGjZU3F1/5i&#10;FGzd+v3zvPjY5Hj4OTWTZWl2uVRq8NQvpiAC9eE/fG+vtYLRGP6+xB8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Kje+xQAAANsAAAAPAAAAAAAAAAAAAAAAAJgCAABkcnMv&#10;ZG93bnJldi54bWxQSwUGAAAAAAQABAD1AAAAigMAAAAA&#10;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072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20f8IA&#10;AADbAAAADwAAAGRycy9kb3ducmV2LnhtbESPQWsCMRSE7wX/Q3hCb5q1FVu2RlkLhZ4EtWiPj83r&#10;ZnXzsiTRXf+9EYQeh5n5hpkve9uIC/lQO1YwGWcgiEuna64U/Oy+Ru8gQkTW2DgmBVcKsFwMnuaY&#10;a9fxhi7bWIkE4ZCjAhNjm0sZSkMWw9i1xMn7c95iTNJXUnvsEtw28iXLZtJizWnBYEufhsrT9mwV&#10;HOh3b9ate+VyVRx9QWfZd2ulnod98QEiUh//w4/2t1YwfYP7l/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bR/wgAAANsAAAAPAAAAAAAAAAAAAAAAAJgCAABkcnMvZG93&#10;bnJldi54bWxQSwUGAAAAAAQABAD1AAAAhwMAAAAA&#10;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073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E4TMAA&#10;AADbAAAADwAAAGRycy9kb3ducmV2LnhtbERPXWvCMBR9H/gfwhX2pulEhlSjOEU3BRmrgq+X5poW&#10;m5vSRFv/vXkQ9ng437NFZytxp8aXjhV8DBMQxLnTJRsFp+NmMAHhA7LGyjEpeJCHxbz3NsNUu5b/&#10;6J4FI2II+xQVFCHUqZQ+L8iiH7qaOHIX11gMETZG6gbbGG4rOUqST2mx5NhQYE2rgvJrdrMKjG33&#10;l+9s9cub28E/tmez3n0Zpd773XIKIlAX/sUv949WMI5j45f4A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sE4TMAAAADbAAAADwAAAAAAAAAAAAAAAACYAgAAZHJzL2Rvd25y&#10;ZXYueG1sUEsFBgAAAAAEAAQA9QAAAIUDAAAAAA==&#10;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074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CfGcUA&#10;AADbAAAADwAAAGRycy9kb3ducmV2LnhtbESPQWsCMRSE74L/ITzBW81Wq7Vbo5RCaS8FXVt6fWye&#10;u9tuXrZJVuO/N4WCx2FmvmFWm2hacSTnG8sKbicZCOLS6oYrBR/7l5slCB+QNbaWScGZPGzWw8EK&#10;c21PvKNjESqRIOxzVFCH0OVS+rImg35iO+LkHawzGJJ0ldQOTwluWjnNsoU02HBaqLGj55rKn6I3&#10;CprfeX94n7v4VWxfZ/H7/nO67FulxqP49AgiUAzX8H/7TSu4e4C/L+kH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EJ8ZxQAAANsAAAAPAAAAAAAAAAAAAAAAAJgCAABkcnMv&#10;ZG93bnJldi54bWxQSwUGAAAAAAQABAD1AAAAigMAAAAA&#10;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075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hujr8A&#10;AADbAAAADwAAAGRycy9kb3ducmV2LnhtbERPz2vCMBS+D/wfwhO8zdSBpXRGUUEYuy0tyG6P5tkW&#10;m5eSRNv998thsOPH93t3mO0gnuRD71jBZp2BIG6c6blVUFeX1wJEiMgGB8ek4IcCHPaLlx2Wxk38&#10;RU8dW5FCOJSooItxLKUMTUcWw9qNxIm7OW8xJuhbaTxOKdwO8i3Lcmmx59TQ4Ujnjpq7flgFV/et&#10;iwH9Z12F+pKfpL5dvVZqtZyP7yAizfFf/Of+MAq2aX36kn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SG6OvwAAANsAAAAPAAAAAAAAAAAAAAAAAJgCAABkcnMvZG93bnJl&#10;di54bWxQSwUGAAAAAAQABAD1AAAAhAMAAAAA&#10;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076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oszMAA&#10;AADbAAAADwAAAGRycy9kb3ducmV2LnhtbESPQYvCMBSE74L/ITzBm6YKLto1yiKIXrXunh/N27bb&#10;5qUm0dZ/vxEEj8PMfMOst71pxJ2crywrmE0TEMS51RUXCi7ZfrIE4QOyxsYyKXiQh+1mOFhjqm3H&#10;J7qfQyEihH2KCsoQ2lRKn5dk0E9tSxy9X+sMhihdIbXDLsJNI+dJ8iENVhwXSmxpV1Jen29Ggf6u&#10;8c+tjrdF3R2WP9ds1XMWlBqP+q9PEIH68A6/2ketYDGD55f4A+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yoszMAAAADbAAAADwAAAAAAAAAAAAAAAACYAgAAZHJzL2Rvd25y&#10;ZXYueG1sUEsFBgAAAAAEAAQA9QAAAIUDAAAAAA==&#10;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077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3PVMcA&#10;AADbAAAADwAAAGRycy9kb3ducmV2LnhtbESP3WrCQBSE7wt9h+UIvasbU5SSupFiqygItv4UcnfI&#10;niap2bMhu2p8e1cQejnMzDfMeNKZWpyodZVlBYN+BII4t7riQsFuO3t+BeE8ssbaMim4kINJ+vgw&#10;xkTbM3/TaeMLESDsElRQet8kUrq8JIOubxvi4P3a1qAPsi2kbvEc4KaWcRSNpMGKw0KJDU1Lyg+b&#10;o1HwMouHXzpb/bi/j/18uV8vPy9RptRTr3t/A+Gp8//he3uhFQxjuH0JP0C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tz1THAAAA2wAAAA8AAAAAAAAAAAAAAAAAmAIAAGRy&#10;cy9kb3ducmV2LnhtbFBLBQYAAAAABAAEAPUAAACMAwAAAAA=&#10;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078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Wqq8QA&#10;AADbAAAADwAAAGRycy9kb3ducmV2LnhtbESPQWvCQBSE7wX/w/KE3ppNWishdRUJKe3Raqn29sg+&#10;k2D2bciuJv57t1DwOMzMN8xiNZpWXKh3jWUFSRSDIC6tbrhS8L17f0pBOI+ssbVMCq7kYLWcPCww&#10;03bgL7psfSUChF2GCmrvu0xKV9Zk0EW2Iw7e0fYGfZB9JXWPQ4CbVj7H8VwabDgs1NhRXlN52p5N&#10;oJyG4mxckv6OhzxON8U+n/18KPU4HddvIDyN/h7+b39qBa8v8Pcl/AC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FqqvEAAAA2wAAAA8AAAAAAAAAAAAAAAAAmAIAAGRycy9k&#10;b3ducmV2LnhtbFBLBQYAAAAABAAEAPUAAACJAwAAAAA=&#10;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079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ULXcYA&#10;AADbAAAADwAAAGRycy9kb3ducmV2LnhtbESPT2vCQBTE74LfYXmCN91YbCnRNYSGYnuo1r/g7ZF9&#10;JqHZtyG71dhP3y0UPA4z8xtmnnSmFhdqXWVZwWQcgSDOra64ULDfvY6eQTiPrLG2TApu5CBZ9Htz&#10;jLW98oYuW1+IAGEXo4LS+yaW0uUlGXRj2xAH72xbgz7ItpC6xWuAm1o+RNGTNFhxWCixoZeS8q/t&#10;t1Eg1wf6mC71Kfu8pcesSlfv5mel1HDQpTMQnjp/D/+337SCxyn8fQk/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EULXcYAAADbAAAADwAAAAAAAAAAAAAAAACYAgAAZHJz&#10;L2Rvd25yZXYueG1sUEsFBgAAAAAEAAQA9QAAAIsDAAAAAA==&#10;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080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7YscEA&#10;AADbAAAADwAAAGRycy9kb3ducmV2LnhtbESPUWvCMBSF34X9h3AHvmm6QefojCIbgq82/oC75q4p&#10;Njclibb665fBwMfDOec7nPV2cr24UoidZwUvywIEceNNx62Ck94v3kHEhGyw90wKbhRhu3marbEy&#10;fuQjXevUigzhWKECm9JQSRkbSw7j0g/E2fvxwWHKMrTSBBwz3PXytSjepMOO84LFgT4tNef64hSs&#10;yvo+6nEftNbd98lMx69wsUrNn6fdB4hEU3qE/9sHo6As4e9L/gF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u2LHBAAAA2wAAAA8AAAAAAAAAAAAAAAAAmAIAAGRycy9kb3du&#10;cmV2LnhtbFBLBQYAAAAABAAEAPUAAACGAwAAAAA=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081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GyWsUA&#10;AADbAAAADwAAAGRycy9kb3ducmV2LnhtbESPQWvCQBSE74L/YXmCN92tUhtTV5FSoZ5K0/Tg7ZF9&#10;TUKzb2N2Nem/7xYEj8PMfMNsdoNtxJU6XzvW8DBXIIgLZ2ouNeSfh1kCwgdkg41j0vBLHnbb8WiD&#10;qXE9f9A1C6WIEPYpaqhCaFMpfVGRRT93LXH0vl1nMUTZldJ02Ee4beRCqZW0WHNcqLCll4qKn+xi&#10;NTwNX/2y2b+ee3V8T05JrtbHLNd6Ohn2zyACDeEevrXfjIbHFfx/iT9Ab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MbJaxQAAANsAAAAPAAAAAAAAAAAAAAAAAJgCAABkcnMv&#10;ZG93bnJldi54bWxQSwUGAAAAAAQABAD1AAAAigMAAAAA&#10;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082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T+TcMA&#10;AADbAAAADwAAAGRycy9kb3ducmV2LnhtbESPQWvCQBSE7wX/w/IEb3XTgq1E11AtkepF1NLzI/vM&#10;hmTfhuwa4793C4Ueh5n5hllmg21ET52vHCt4mSYgiAunKy4VfJ/z5zkIH5A1No5JwZ08ZKvR0xJT&#10;7W58pP4UShEh7FNUYEJoUyl9Yciin7qWOHoX11kMUXal1B3eItw28jVJ3qTFiuOCwZY2hor6dLUK&#10;PuvrfuD9Li9yaQ9re/wxod8qNRkPHwsQgYbwH/5rf2kFs3f4/RJ/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T+TcMAAADbAAAADwAAAAAAAAAAAAAAAACYAgAAZHJzL2Rv&#10;d25yZXYueG1sUEsFBgAAAAAEAAQA9QAAAIgDAAAAAA==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083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i0KcEA&#10;AADbAAAADwAAAGRycy9kb3ducmV2LnhtbERPz2vCMBS+C/sfwhvstqYKs1s1iigbutvaoXh7NG9t&#10;WfNSkmi7/345CB4/vt/L9Wg6cSXnW8sKpkkKgriyuuVawXf5/vwKwgdkjZ1lUvBHHtarh8kSc20H&#10;/qJrEWoRQ9jnqKAJoc+l9FVDBn1ie+LI/VhnMEToaqkdDjHcdHKWpnNpsOXY0GBP24aq3+JiFHyG&#10;3S7D89vxo8j8pTSnfrp1B6WeHsfNAkSgMdzFN/deK3iJY+OX+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ItCnBAAAA2wAAAA8AAAAAAAAAAAAAAAAAmAIAAGRycy9kb3du&#10;cmV2LnhtbFBLBQYAAAAABAAEAPUAAACGAwAAAAA=&#10;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084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hKMMIA&#10;AADbAAAADwAAAGRycy9kb3ducmV2LnhtbESPQWvCQBSE74X+h+UVvNVNRSWmrlIEwVsxCrk+sq+b&#10;6O7bkF1j/PduodDjMDPfMOvt6KwYqA+tZwUf0wwEce11y0bB+bR/z0GEiKzReiYFDwqw3by+rLHQ&#10;/s5HGspoRIJwKFBBE2NXSBnqhhyGqe+Ik/fje4cxyd5I3eM9wZ2VsyxbSoctp4UGO9o1VF/Lm1Ow&#10;qy4mfxxufj7ks9J+S2O7yig1eRu/PkFEGuN/+K990AoWK/j9kn6A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6EowwgAAANsAAAAPAAAAAAAAAAAAAAAAAJgCAABkcnMvZG93&#10;bnJldi54bWxQSwUGAAAAAAQABAD1AAAAhwMAAAAA&#10;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085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wjxb8A&#10;AADbAAAADwAAAGRycy9kb3ducmV2LnhtbERPTWvCQBC9F/wPywi91Y2CItFVVJAK9dCqeB6yYxLM&#10;zobdqYn/3j0Ueny87+W6d416UIi1ZwPjUQaKuPC25tLA5bz/mIOKgmyx8UwGnhRhvRq8LTG3vuMf&#10;epykVCmEY44GKpE21zoWFTmMI98SJ+7mg0NJMJTaBuxSuGv0JMtm2mHNqaHClnYVFffTrzNQH6+3&#10;z03RybZ8Xqf2W8I8ky9j3of9ZgFKqJd/8Z/7YA3M0vr0Jf0Av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fCPFvwAAANsAAAAPAAAAAAAAAAAAAAAAAJgCAABkcnMvZG93bnJl&#10;di54bWxQSwUGAAAAAAQABAD1AAAAhAMAAAAA&#10;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086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Kj8MA&#10;AADbAAAADwAAAGRycy9kb3ducmV2LnhtbESPQYvCMBSE78L+h/AWvIimFVGpRllkxb140F08P5tn&#10;W21eShPb7r83guBxmJlvmOW6M6VoqHaFZQXxKAJBnFpdcKbg73c7nINwHlljaZkU/JOD9eqjt8RE&#10;25YP1Bx9JgKEXYIKcu+rREqX5mTQjWxFHLyLrQ36IOtM6hrbADelHEfRVBosOCzkWNEmp/R2vBsF&#10;l8Fst59E1XW2TdvYn92tOW2+lep/dl8LEJ46/w6/2j9awTSG55fwA+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sKj8MAAADbAAAADwAAAAAAAAAAAAAAAACYAgAAZHJzL2Rv&#10;d25yZXYueG1sUEsFBgAAAAAEAAQA9QAAAIgDAAAAAA==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087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Gbm8MA&#10;AADbAAAADwAAAGRycy9kb3ducmV2LnhtbESPQYvCMBSE74L/ITzBi2iqoi7VKCqIqzd1Ydfbo3m2&#10;xealNFHrv98IgsdhZr5hZovaFOJOlcstK+j3IhDEidU5pwp+TpvuFwjnkTUWlknBkxws5s3GDGNt&#10;H3yg+9GnIkDYxagg876MpXRJRgZdz5bEwbvYyqAPskqlrvAR4KaQgygaS4M5h4UMS1pnlFyPN6PA&#10;FX+83WxHq/T6O1zvO4fzbTnZKdVu1cspCE+1/4Tf7W+tYDyA15fwA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Gbm8MAAADbAAAADwAAAAAAAAAAAAAAAACYAgAAZHJzL2Rv&#10;d25yZXYueG1sUEsFBgAAAAAEAAQA9QAAAIgDAAAAAA==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088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f5TMQA&#10;AADbAAAADwAAAGRycy9kb3ducmV2LnhtbESPW2vCQBSE3wX/w3IE33RjxVt0FbEohVLwDr4dssck&#10;mD0bsmtM/323UOjjMDPfMItVYwpRU+VyywoG/QgEcWJ1zqmC82nbm4JwHlljYZkUfJOD1bLdWmCs&#10;7YsPVB99KgKEXYwKMu/LWEqXZGTQ9W1JHLy7rQz6IKtU6gpfAW4K+RZFY2kw57CQYUmbjJLH8WkU&#10;fCbXzaTejkaX9z19nXez2/6BpVLdTrOeg/DU+P/wX/tDKxgP4fdL+A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n+UzEAAAA2wAAAA8AAAAAAAAAAAAAAAAAmAIAAGRycy9k&#10;b3ducmV2LnhtbFBLBQYAAAAABAAEAPUAAACJAwAAAAA=&#10;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Pr="00201657">
        <w:rPr>
          <w:rFonts w:ascii="Times New Roman" w:hAnsi="Times New Roman"/>
          <w:spacing w:val="10"/>
          <w:sz w:val="24"/>
          <w:szCs w:val="24"/>
        </w:rPr>
        <w:t xml:space="preserve">                      </w:t>
      </w:r>
      <w:r>
        <w:rPr>
          <w:rFonts w:ascii="Times New Roman" w:hAnsi="Times New Roman"/>
          <w:spacing w:val="10"/>
          <w:sz w:val="24"/>
          <w:szCs w:val="24"/>
        </w:rPr>
        <w:t xml:space="preserve">  </w:t>
      </w:r>
      <w:r w:rsidRPr="00201657">
        <w:rPr>
          <w:rFonts w:ascii="Times New Roman" w:hAnsi="Times New Roman"/>
          <w:spacing w:val="10"/>
          <w:sz w:val="24"/>
          <w:szCs w:val="24"/>
        </w:rPr>
        <w:t xml:space="preserve"> ---  19 M</w:t>
      </w:r>
      <w:r w:rsidRPr="00201657">
        <w:rPr>
          <w:rFonts w:ascii="Times New Roman" w:hAnsi="Times New Roman"/>
          <w:sz w:val="24"/>
          <w:szCs w:val="24"/>
        </w:rPr>
        <w:t>ayıs  1919   ( Mustafa Kemal’in Samsun’a çıkışı )</w:t>
      </w:r>
    </w:p>
    <w:p w:rsidR="0035645A" w:rsidRPr="00201657" w:rsidRDefault="0035645A" w:rsidP="002016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1657">
        <w:rPr>
          <w:rFonts w:ascii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201657">
        <w:rPr>
          <w:rFonts w:ascii="Times New Roman" w:hAnsi="Times New Roman"/>
          <w:sz w:val="24"/>
          <w:szCs w:val="24"/>
        </w:rPr>
        <w:t xml:space="preserve">  ---  30 Ağustos  1922   ( Kurtuluş Savaşının Kazanılması )</w:t>
      </w:r>
    </w:p>
    <w:p w:rsidR="0035645A" w:rsidRPr="00201657" w:rsidRDefault="0035645A" w:rsidP="002016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1657"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165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01657">
        <w:rPr>
          <w:rFonts w:ascii="Times New Roman" w:hAnsi="Times New Roman"/>
          <w:sz w:val="24"/>
          <w:szCs w:val="24"/>
        </w:rPr>
        <w:t xml:space="preserve"> ---  29 Ekim  1923     ( Cumhuriyetin ilanı )</w:t>
      </w:r>
    </w:p>
    <w:p w:rsidR="0035645A" w:rsidRPr="00201657" w:rsidRDefault="0035645A" w:rsidP="002016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01657">
        <w:rPr>
          <w:rFonts w:ascii="Times New Roman" w:hAnsi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201657">
        <w:rPr>
          <w:rFonts w:ascii="Times New Roman" w:hAnsi="Times New Roman"/>
          <w:sz w:val="24"/>
          <w:szCs w:val="24"/>
        </w:rPr>
        <w:t xml:space="preserve"> ---  23 Nisan   1920  ( T.B.M.M nin açılışı )</w:t>
      </w:r>
    </w:p>
    <w:p w:rsidR="0035645A" w:rsidRDefault="0035645A" w:rsidP="002016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01657">
        <w:rPr>
          <w:rFonts w:ascii="Times New Roman" w:hAnsi="Times New Roman"/>
          <w:sz w:val="24"/>
          <w:szCs w:val="24"/>
        </w:rPr>
        <w:t xml:space="preserve">                            ---  10  Kasım   1938  ( Mustafa Kemal Atatürk ‘ün Vefatı )</w:t>
      </w:r>
    </w:p>
    <w:p w:rsidR="0035645A" w:rsidRPr="00201657" w:rsidRDefault="0035645A" w:rsidP="002016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645A" w:rsidRPr="002B5B3D" w:rsidRDefault="0035645A" w:rsidP="0020165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Pr="002B5B3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B5B3D">
        <w:rPr>
          <w:rFonts w:ascii="Times New Roman" w:hAnsi="Times New Roman"/>
          <w:sz w:val="24"/>
          <w:szCs w:val="24"/>
        </w:rPr>
        <w:t xml:space="preserve">   1) ……………………………………………………. </w:t>
      </w:r>
    </w:p>
    <w:p w:rsidR="0035645A" w:rsidRPr="002B5B3D" w:rsidRDefault="0035645A" w:rsidP="002016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5B3D">
        <w:rPr>
          <w:rFonts w:ascii="Times New Roman" w:hAnsi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B5B3D">
        <w:rPr>
          <w:rFonts w:ascii="Times New Roman" w:hAnsi="Times New Roman"/>
          <w:sz w:val="24"/>
          <w:szCs w:val="24"/>
        </w:rPr>
        <w:t xml:space="preserve">  2) …………………………………………………….</w:t>
      </w:r>
    </w:p>
    <w:p w:rsidR="0035645A" w:rsidRPr="002B5B3D" w:rsidRDefault="0035645A" w:rsidP="002016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5B3D">
        <w:rPr>
          <w:rFonts w:ascii="Times New Roman" w:hAnsi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B5B3D">
        <w:rPr>
          <w:rFonts w:ascii="Times New Roman" w:hAnsi="Times New Roman"/>
          <w:sz w:val="24"/>
          <w:szCs w:val="24"/>
        </w:rPr>
        <w:t xml:space="preserve"> 3) …………………………………………………….          </w:t>
      </w:r>
    </w:p>
    <w:p w:rsidR="0035645A" w:rsidRPr="002B5B3D" w:rsidRDefault="0035645A" w:rsidP="002016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5B3D">
        <w:rPr>
          <w:rFonts w:ascii="Times New Roman" w:hAnsi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B5B3D">
        <w:rPr>
          <w:rFonts w:ascii="Times New Roman" w:hAnsi="Times New Roman"/>
          <w:sz w:val="24"/>
          <w:szCs w:val="24"/>
        </w:rPr>
        <w:t xml:space="preserve">  4) …………………………………………………….</w:t>
      </w:r>
    </w:p>
    <w:p w:rsidR="0035645A" w:rsidRPr="002B5B3D" w:rsidRDefault="0035645A" w:rsidP="002016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5B3D">
        <w:rPr>
          <w:rFonts w:ascii="Times New Roman" w:hAnsi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B5B3D">
        <w:rPr>
          <w:rFonts w:ascii="Times New Roman" w:hAnsi="Times New Roman"/>
          <w:sz w:val="24"/>
          <w:szCs w:val="24"/>
        </w:rPr>
        <w:t xml:space="preserve">   5) …………………………………………………….</w:t>
      </w:r>
    </w:p>
    <w:p w:rsidR="0035645A" w:rsidRDefault="0035645A" w:rsidP="00DD0873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  <w:sectPr w:rsidR="0035645A" w:rsidSect="002B5B3D">
          <w:pgSz w:w="11906" w:h="16838"/>
          <w:pgMar w:top="568" w:right="566" w:bottom="426" w:left="709" w:header="708" w:footer="708" w:gutter="0"/>
          <w:cols w:space="708"/>
          <w:docGrid w:linePitch="360"/>
        </w:sectPr>
      </w:pPr>
    </w:p>
    <w:p w:rsidR="0035645A" w:rsidRPr="00DD0873" w:rsidRDefault="0035645A" w:rsidP="00732309">
      <w:pPr>
        <w:autoSpaceDE w:val="0"/>
        <w:autoSpaceDN w:val="0"/>
        <w:adjustRightInd w:val="0"/>
        <w:spacing w:after="0" w:line="240" w:lineRule="auto"/>
        <w:rPr>
          <w:rFonts w:ascii="Andalus" w:hAnsi="Andalus" w:cs="Andalus"/>
          <w:i/>
          <w:color w:val="000000"/>
          <w:sz w:val="20"/>
          <w:szCs w:val="20"/>
          <w:u w:val="single"/>
        </w:rPr>
      </w:pPr>
      <w:r w:rsidRPr="00732309"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t>Aşağıda boş olarak verilen nüfus cüzdanını kimlik bilgilerinize göre doldurunuz.</w:t>
      </w:r>
      <w:r w:rsidRPr="00732309">
        <w:rPr>
          <w:rFonts w:ascii="Andalus" w:hAnsi="Andalus" w:cs="Andalus"/>
          <w:b/>
          <w:i/>
          <w:color w:val="000000"/>
          <w:sz w:val="20"/>
          <w:szCs w:val="20"/>
          <w:u w:val="single"/>
        </w:rPr>
        <w:t xml:space="preserve">  (10 Puan)</w:t>
      </w:r>
    </w:p>
    <w:p w:rsidR="0035645A" w:rsidRPr="00201657" w:rsidRDefault="0035645A" w:rsidP="00DD0873">
      <w:pPr>
        <w:rPr>
          <w:rFonts w:ascii="Times New Roman" w:hAnsi="Times New Roman"/>
          <w:sz w:val="24"/>
          <w:szCs w:val="24"/>
        </w:rPr>
      </w:pPr>
      <w:r w:rsidRPr="00293C24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4" o:spid="_x0000_i1025" type="#_x0000_t75" alt="ʒ牬#¼" style="width:233.25pt;height:191.25pt;visibility:visible">
            <v:imagedata r:id="rId6" o:title=""/>
          </v:shape>
        </w:pict>
      </w:r>
    </w:p>
    <w:p w:rsidR="0035645A" w:rsidRPr="00732309" w:rsidRDefault="0035645A" w:rsidP="00732309">
      <w:pPr>
        <w:autoSpaceDE w:val="0"/>
        <w:autoSpaceDN w:val="0"/>
        <w:adjustRightInd w:val="0"/>
        <w:spacing w:after="0" w:line="240" w:lineRule="auto"/>
        <w:rPr>
          <w:rFonts w:ascii="Andalus" w:hAnsi="Andalus" w:cs="Andalus"/>
          <w:i/>
          <w:color w:val="000000"/>
          <w:sz w:val="20"/>
          <w:szCs w:val="20"/>
          <w:u w:val="single"/>
        </w:rPr>
      </w:pPr>
      <w:r w:rsidRPr="00DD0873">
        <w:rPr>
          <w:rFonts w:ascii="Times New Roman" w:hAnsi="Times New Roman"/>
          <w:b/>
          <w:sz w:val="24"/>
          <w:szCs w:val="24"/>
          <w:u w:val="single"/>
        </w:rPr>
        <w:t>Soy ağacı   ne demektir ? Soy ağacında kimler  yazılır? Adlarını  yazınız.</w:t>
      </w:r>
      <w:r w:rsidRPr="00732309">
        <w:rPr>
          <w:rFonts w:ascii="Andalus" w:hAnsi="Andalus" w:cs="Andalus"/>
          <w:b/>
          <w:i/>
          <w:color w:val="000000"/>
          <w:sz w:val="20"/>
          <w:szCs w:val="20"/>
          <w:u w:val="single"/>
        </w:rPr>
        <w:t xml:space="preserve">  </w:t>
      </w:r>
      <w:r>
        <w:rPr>
          <w:rFonts w:ascii="Andalus" w:hAnsi="Andalus" w:cs="Andalus"/>
          <w:b/>
          <w:i/>
          <w:color w:val="000000"/>
          <w:sz w:val="20"/>
          <w:szCs w:val="20"/>
          <w:u w:val="single"/>
        </w:rPr>
        <w:t xml:space="preserve">(5 </w:t>
      </w:r>
      <w:r w:rsidRPr="00732309">
        <w:rPr>
          <w:rFonts w:ascii="Andalus" w:hAnsi="Andalus" w:cs="Andalus"/>
          <w:b/>
          <w:i/>
          <w:color w:val="000000"/>
          <w:sz w:val="20"/>
          <w:szCs w:val="20"/>
          <w:u w:val="single"/>
        </w:rPr>
        <w:t>Puan)</w:t>
      </w:r>
    </w:p>
    <w:p w:rsidR="0035645A" w:rsidRPr="00DD0873" w:rsidRDefault="0035645A" w:rsidP="00ED473E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D0873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645A" w:rsidRPr="00DD0873" w:rsidRDefault="0035645A" w:rsidP="00ED473E">
      <w:pPr>
        <w:spacing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</w:pPr>
      <w:r w:rsidRPr="00DD0873"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t xml:space="preserve"> Nüfus cüzdanımız neyin kanıtıdır?</w:t>
      </w:r>
      <w:r w:rsidRPr="00732309"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t xml:space="preserve"> </w:t>
      </w:r>
      <w:r w:rsidRPr="00DD0873"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t xml:space="preserve">( </w:t>
      </w:r>
      <w:r w:rsidRPr="00732309"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t>5</w:t>
      </w:r>
      <w:r w:rsidRPr="00DD0873"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t xml:space="preserve"> puan)</w:t>
      </w:r>
    </w:p>
    <w:p w:rsidR="0035645A" w:rsidRPr="002B5B3D" w:rsidRDefault="0035645A" w:rsidP="00ED473E">
      <w:pPr>
        <w:spacing w:line="240" w:lineRule="auto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>…………………………………………………………………………………………………………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  <w:lang w:eastAsia="tr-TR"/>
        </w:rPr>
        <w:t>……………………………………………………</w:t>
      </w:r>
    </w:p>
    <w:p w:rsidR="0035645A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2B5B3D">
        <w:rPr>
          <w:rFonts w:ascii="Times New Roman" w:hAnsi="Times New Roman"/>
          <w:b/>
          <w:bCs/>
          <w:i/>
          <w:color w:val="FF0000"/>
          <w:sz w:val="24"/>
          <w:szCs w:val="24"/>
          <w:u w:val="single"/>
        </w:rPr>
        <w:t>Çoktan Seçmeli</w:t>
      </w:r>
      <w:r w:rsidRPr="002B5B3D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:  Aşağıdaki soruların doğru seçeneklerini işaretleyiniz.</w:t>
      </w:r>
      <w:r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 xml:space="preserve"> (10x3=30 Puan)</w:t>
      </w:r>
    </w:p>
    <w:p w:rsidR="0035645A" w:rsidRPr="002B5B3D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color w:val="FF0000"/>
          <w:sz w:val="24"/>
          <w:szCs w:val="24"/>
          <w:u w:val="single"/>
        </w:rPr>
      </w:pP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b/>
          <w:bCs/>
          <w:color w:val="000000"/>
          <w:sz w:val="24"/>
          <w:szCs w:val="24"/>
        </w:rPr>
        <w:t xml:space="preserve">1. </w:t>
      </w:r>
      <w:r w:rsidRPr="002B5B3D">
        <w:rPr>
          <w:rFonts w:ascii="Times New Roman" w:hAnsi="Times New Roman"/>
          <w:b/>
          <w:color w:val="000000"/>
          <w:sz w:val="24"/>
          <w:szCs w:val="24"/>
        </w:rPr>
        <w:t>İnsanları ilk bakışta hangi özelliklerine bakarak ayırt edebiliriz?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>A) Kişilik özelliklerine B) Fiziksel özelliklerine</w:t>
      </w:r>
    </w:p>
    <w:p w:rsidR="0035645A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>C) Zihinsel özelliklerine D) Duygusal özelliklerine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5645A" w:rsidRPr="002B5B3D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2B5B3D"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r w:rsidRPr="002B5B3D">
        <w:rPr>
          <w:rFonts w:ascii="Times New Roman" w:hAnsi="Times New Roman"/>
          <w:b/>
          <w:color w:val="000000"/>
          <w:sz w:val="24"/>
          <w:szCs w:val="24"/>
        </w:rPr>
        <w:t>Aşağıdakilerden hangisi bireysel farklılık değildir?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>A) Zeki olmak B) Uzun boylu olmak</w:t>
      </w:r>
    </w:p>
    <w:p w:rsidR="0035645A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>C) Esmer olmak D) İnsan olmak</w:t>
      </w:r>
    </w:p>
    <w:p w:rsidR="0035645A" w:rsidRPr="002B5B3D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35645A" w:rsidRPr="002B5B3D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2B5B3D"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r w:rsidRPr="002B5B3D">
        <w:rPr>
          <w:rFonts w:ascii="Times New Roman" w:hAnsi="Times New Roman"/>
          <w:b/>
          <w:color w:val="000000"/>
          <w:sz w:val="24"/>
          <w:szCs w:val="24"/>
        </w:rPr>
        <w:t>Nüfus cüzdanında aşağıdaki bilgilerden hangisi bulunmaz?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 xml:space="preserve">A) </w:t>
      </w:r>
      <w:r>
        <w:rPr>
          <w:rFonts w:ascii="Times New Roman" w:hAnsi="Times New Roman"/>
          <w:color w:val="000000"/>
          <w:sz w:val="24"/>
          <w:szCs w:val="24"/>
        </w:rPr>
        <w:t>M</w:t>
      </w:r>
      <w:r w:rsidRPr="00201657">
        <w:rPr>
          <w:rFonts w:ascii="Times New Roman" w:hAnsi="Times New Roman"/>
          <w:color w:val="000000"/>
          <w:sz w:val="24"/>
          <w:szCs w:val="24"/>
        </w:rPr>
        <w:t xml:space="preserve">ensup olduğu din </w:t>
      </w: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201657">
        <w:rPr>
          <w:rFonts w:ascii="Times New Roman" w:hAnsi="Times New Roman"/>
          <w:color w:val="000000"/>
          <w:sz w:val="24"/>
          <w:szCs w:val="24"/>
        </w:rPr>
        <w:t>B) Kişinin kan grubu</w:t>
      </w:r>
    </w:p>
    <w:p w:rsidR="0035645A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 xml:space="preserve">C) Kişinin mesleği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 w:rsidRPr="00201657">
        <w:rPr>
          <w:rFonts w:ascii="Times New Roman" w:hAnsi="Times New Roman"/>
          <w:color w:val="000000"/>
          <w:sz w:val="24"/>
          <w:szCs w:val="24"/>
        </w:rPr>
        <w:t>D) Kişinin doğum yeri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b/>
          <w:bCs/>
          <w:color w:val="000000"/>
          <w:sz w:val="24"/>
          <w:szCs w:val="24"/>
        </w:rPr>
        <w:t xml:space="preserve">4. </w:t>
      </w:r>
      <w:r w:rsidRPr="00201657">
        <w:rPr>
          <w:rFonts w:ascii="Times New Roman" w:hAnsi="Times New Roman"/>
          <w:color w:val="000000"/>
          <w:sz w:val="24"/>
          <w:szCs w:val="24"/>
        </w:rPr>
        <w:t>I. İlk yazılı sınavınızın olduğu tarih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>II. İlkokula başladığınız tarih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>III. Doğduğunuz tarih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>IV. Yürümeye başladığınız tarih</w:t>
      </w:r>
    </w:p>
    <w:p w:rsidR="0035645A" w:rsidRPr="002B5B3D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2B5B3D">
        <w:rPr>
          <w:rFonts w:ascii="Times New Roman" w:hAnsi="Times New Roman"/>
          <w:b/>
          <w:color w:val="000000"/>
          <w:sz w:val="24"/>
          <w:szCs w:val="24"/>
        </w:rPr>
        <w:t>Yukarıda verilen olayların kronolojik sırası aşağıdakilerden hangisinde verilmiştir?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 xml:space="preserve">A) III-IV-II-I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201657">
        <w:rPr>
          <w:rFonts w:ascii="Times New Roman" w:hAnsi="Times New Roman"/>
          <w:color w:val="000000"/>
          <w:sz w:val="24"/>
          <w:szCs w:val="24"/>
        </w:rPr>
        <w:t>B) II-III-I-IV</w:t>
      </w:r>
    </w:p>
    <w:p w:rsidR="0035645A" w:rsidRPr="00201657" w:rsidRDefault="0035645A" w:rsidP="00421F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1657">
        <w:rPr>
          <w:rFonts w:ascii="Times New Roman" w:hAnsi="Times New Roman"/>
          <w:color w:val="000000"/>
          <w:sz w:val="24"/>
          <w:szCs w:val="24"/>
        </w:rPr>
        <w:t xml:space="preserve">C) III-II-IV-I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201657">
        <w:rPr>
          <w:rFonts w:ascii="Times New Roman" w:hAnsi="Times New Roman"/>
          <w:color w:val="000000"/>
          <w:sz w:val="24"/>
          <w:szCs w:val="24"/>
        </w:rPr>
        <w:t>D) III-IV-I-II</w:t>
      </w:r>
    </w:p>
    <w:p w:rsidR="0035645A" w:rsidRPr="00DD0873" w:rsidRDefault="0035645A" w:rsidP="00DD08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5645A" w:rsidRPr="00DD0873" w:rsidRDefault="0035645A" w:rsidP="00DD08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DD0873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DD0873">
        <w:rPr>
          <w:rFonts w:ascii="Times New Roman" w:hAnsi="Times New Roman"/>
          <w:b/>
          <w:sz w:val="24"/>
          <w:szCs w:val="24"/>
        </w:rPr>
        <w:t>Aşağıdaki atasözlerinden hangisi “Duygularla hareket eden insanların karşılaşacağı zor durumu” anlatır?</w:t>
      </w:r>
    </w:p>
    <w:p w:rsidR="0035645A" w:rsidRDefault="0035645A" w:rsidP="00DD087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DD0873">
        <w:rPr>
          <w:rFonts w:ascii="Times New Roman" w:hAnsi="Times New Roman"/>
          <w:b/>
          <w:bCs/>
          <w:sz w:val="24"/>
          <w:szCs w:val="24"/>
        </w:rPr>
        <w:t xml:space="preserve">A) </w:t>
      </w:r>
      <w:r w:rsidRPr="00DD0873">
        <w:rPr>
          <w:rFonts w:ascii="Times New Roman" w:hAnsi="Times New Roman"/>
          <w:sz w:val="24"/>
          <w:szCs w:val="24"/>
        </w:rPr>
        <w:t xml:space="preserve">Tatlı dil yılanı deliğinden çıkarır.          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35645A" w:rsidRPr="00DD0873" w:rsidRDefault="0035645A" w:rsidP="00DD087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DD0873">
        <w:rPr>
          <w:rFonts w:ascii="Times New Roman" w:hAnsi="Times New Roman"/>
          <w:b/>
          <w:bCs/>
          <w:sz w:val="24"/>
          <w:szCs w:val="24"/>
        </w:rPr>
        <w:t xml:space="preserve">B) </w:t>
      </w:r>
      <w:r w:rsidRPr="00DD0873">
        <w:rPr>
          <w:rFonts w:ascii="Times New Roman" w:hAnsi="Times New Roman"/>
          <w:sz w:val="24"/>
          <w:szCs w:val="24"/>
        </w:rPr>
        <w:t>Öfkeyle kalkan zararla oturur.</w:t>
      </w:r>
    </w:p>
    <w:p w:rsidR="0035645A" w:rsidRDefault="0035645A" w:rsidP="00DD087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DD0873">
        <w:rPr>
          <w:rFonts w:ascii="Times New Roman" w:hAnsi="Times New Roman"/>
          <w:b/>
          <w:bCs/>
          <w:sz w:val="24"/>
          <w:szCs w:val="24"/>
        </w:rPr>
        <w:t xml:space="preserve">C) </w:t>
      </w:r>
      <w:r w:rsidRPr="00DD0873">
        <w:rPr>
          <w:rFonts w:ascii="Times New Roman" w:hAnsi="Times New Roman"/>
          <w:sz w:val="24"/>
          <w:szCs w:val="24"/>
        </w:rPr>
        <w:t xml:space="preserve">Bin düşün bir söyle.                                </w:t>
      </w:r>
    </w:p>
    <w:p w:rsidR="0035645A" w:rsidRPr="00DD0873" w:rsidRDefault="0035645A" w:rsidP="00DD087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DD0873">
        <w:rPr>
          <w:rFonts w:ascii="Times New Roman" w:hAnsi="Times New Roman"/>
          <w:b/>
          <w:bCs/>
          <w:sz w:val="24"/>
          <w:szCs w:val="24"/>
        </w:rPr>
        <w:t xml:space="preserve">D) </w:t>
      </w:r>
      <w:r w:rsidRPr="00DD0873">
        <w:rPr>
          <w:rFonts w:ascii="Times New Roman" w:hAnsi="Times New Roman"/>
          <w:sz w:val="24"/>
          <w:szCs w:val="24"/>
        </w:rPr>
        <w:t>Söz gümüşse sükût altındır.</w:t>
      </w:r>
    </w:p>
    <w:p w:rsidR="0035645A" w:rsidRPr="00DD0873" w:rsidRDefault="0035645A" w:rsidP="00DD087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tr-TR"/>
        </w:rPr>
      </w:pPr>
    </w:p>
    <w:p w:rsidR="0035645A" w:rsidRPr="00DD0873" w:rsidRDefault="0035645A" w:rsidP="00DD0873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6</w:t>
      </w:r>
      <w:r w:rsidRPr="00DD0873">
        <w:rPr>
          <w:rFonts w:ascii="Times New Roman" w:hAnsi="Times New Roman"/>
          <w:b/>
          <w:sz w:val="24"/>
          <w:szCs w:val="24"/>
          <w:lang w:eastAsia="tr-TR"/>
        </w:rPr>
        <w:t xml:space="preserve">. </w:t>
      </w:r>
      <w:r w:rsidRPr="00DD0873">
        <w:rPr>
          <w:rFonts w:ascii="Times New Roman" w:hAnsi="Times New Roman"/>
          <w:b/>
          <w:sz w:val="24"/>
          <w:szCs w:val="24"/>
          <w:u w:val="single"/>
          <w:lang w:eastAsia="tr-TR"/>
        </w:rPr>
        <w:t>“Her yiğidin bir yoğurt yiyişi vardır.</w:t>
      </w:r>
      <w:r w:rsidRPr="00DD0873">
        <w:rPr>
          <w:rFonts w:ascii="Times New Roman" w:hAnsi="Times New Roman"/>
          <w:b/>
          <w:sz w:val="24"/>
          <w:szCs w:val="24"/>
          <w:lang w:eastAsia="tr-TR"/>
        </w:rPr>
        <w:t xml:space="preserve"> “Atasözünde aşağıdaki hangi sonuç çıkarılır?</w:t>
      </w:r>
    </w:p>
    <w:p w:rsidR="0035645A" w:rsidRPr="00DD0873" w:rsidRDefault="0035645A" w:rsidP="00ED473E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>A) Duygularımıza göre hareket etmeliyiz.</w:t>
      </w:r>
    </w:p>
    <w:p w:rsidR="0035645A" w:rsidRPr="00DD0873" w:rsidRDefault="0035645A" w:rsidP="00ED473E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>B) Duygularımızı kontrol ederek davranmalıyız.</w:t>
      </w:r>
    </w:p>
    <w:p w:rsidR="0035645A" w:rsidRPr="00DD0873" w:rsidRDefault="0035645A" w:rsidP="00ED473E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>C)Ortak özelliklerimiz olmasına rağmen birbirimizden ayıran farklı özelliklerimiz vardır.</w:t>
      </w:r>
    </w:p>
    <w:p w:rsidR="0035645A" w:rsidRPr="00DD0873" w:rsidRDefault="0035645A" w:rsidP="00ED473E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>D)Barış içinde yaşamak için benzerliklerimizi öne çıkaralım.</w:t>
      </w:r>
    </w:p>
    <w:p w:rsidR="0035645A" w:rsidRPr="00DD0873" w:rsidRDefault="0035645A" w:rsidP="00DD087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tr-TR"/>
        </w:rPr>
      </w:pPr>
    </w:p>
    <w:p w:rsidR="0035645A" w:rsidRPr="00DD0873" w:rsidRDefault="0035645A" w:rsidP="00DD0873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Cs/>
          <w:sz w:val="24"/>
          <w:szCs w:val="24"/>
          <w:lang w:eastAsia="tr-TR"/>
        </w:rPr>
        <w:t>7</w:t>
      </w:r>
      <w:r w:rsidRPr="00DD0873">
        <w:rPr>
          <w:rFonts w:ascii="Times New Roman" w:hAnsi="Times New Roman"/>
          <w:bCs/>
          <w:sz w:val="24"/>
          <w:szCs w:val="24"/>
          <w:lang w:eastAsia="tr-TR"/>
        </w:rPr>
        <w:t>.“</w:t>
      </w:r>
      <w:r w:rsidRPr="00DD0873">
        <w:rPr>
          <w:rFonts w:ascii="Times New Roman" w:hAnsi="Times New Roman"/>
          <w:b/>
          <w:bCs/>
          <w:sz w:val="24"/>
          <w:szCs w:val="24"/>
          <w:lang w:eastAsia="tr-TR"/>
        </w:rPr>
        <w:t>Atatürk Kurtuluş Savaş’ında birçok defa düşmanın hangi taraftan saldıracağını tahmin etmiştir.”</w:t>
      </w:r>
      <w:r w:rsidRPr="00DD0873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DD0873">
        <w:rPr>
          <w:rFonts w:ascii="Times New Roman" w:hAnsi="Times New Roman"/>
          <w:b/>
          <w:sz w:val="24"/>
          <w:szCs w:val="24"/>
          <w:u w:val="single"/>
          <w:lang w:eastAsia="tr-TR"/>
        </w:rPr>
        <w:t>Önceden tahmin etmesi ve önlem alması</w:t>
      </w:r>
      <w:r>
        <w:rPr>
          <w:rFonts w:ascii="Times New Roman" w:hAnsi="Times New Roman"/>
          <w:sz w:val="24"/>
          <w:szCs w:val="24"/>
          <w:lang w:eastAsia="tr-TR"/>
        </w:rPr>
        <w:t xml:space="preserve"> o</w:t>
      </w:r>
      <w:r w:rsidRPr="00DD0873">
        <w:rPr>
          <w:rFonts w:ascii="Times New Roman" w:hAnsi="Times New Roman"/>
          <w:sz w:val="24"/>
          <w:szCs w:val="24"/>
          <w:lang w:eastAsia="tr-TR"/>
        </w:rPr>
        <w:t>nun hangi özelliğ</w:t>
      </w:r>
      <w:r w:rsidRPr="00DD0873">
        <w:rPr>
          <w:rFonts w:ascii="Times New Roman" w:hAnsi="Times New Roman"/>
          <w:sz w:val="24"/>
          <w:szCs w:val="24"/>
          <w:u w:val="single"/>
          <w:lang w:eastAsia="tr-TR"/>
        </w:rPr>
        <w:t>ine iyi bir örnek teşkil eder?</w:t>
      </w:r>
    </w:p>
    <w:p w:rsidR="0035645A" w:rsidRPr="00DD0873" w:rsidRDefault="0035645A" w:rsidP="00ED473E">
      <w:pPr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 xml:space="preserve">Çok </w:t>
      </w:r>
      <w:r>
        <w:rPr>
          <w:rFonts w:ascii="Times New Roman" w:hAnsi="Times New Roman"/>
          <w:sz w:val="24"/>
          <w:szCs w:val="24"/>
          <w:lang w:eastAsia="tr-TR"/>
        </w:rPr>
        <w:t>yönlü olması   B</w:t>
      </w:r>
      <w:r w:rsidRPr="00DD0873">
        <w:rPr>
          <w:rFonts w:ascii="Times New Roman" w:hAnsi="Times New Roman"/>
          <w:sz w:val="24"/>
          <w:szCs w:val="24"/>
          <w:lang w:eastAsia="tr-TR"/>
        </w:rPr>
        <w:t>) İyi bir komutan olması</w:t>
      </w:r>
    </w:p>
    <w:p w:rsidR="0035645A" w:rsidRDefault="0035645A" w:rsidP="00ED473E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C) İleri görüşlü olması</w:t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DD0873">
        <w:rPr>
          <w:rFonts w:ascii="Times New Roman" w:hAnsi="Times New Roman"/>
          <w:sz w:val="24"/>
          <w:szCs w:val="24"/>
          <w:lang w:eastAsia="tr-TR"/>
        </w:rPr>
        <w:t>D) Yenilikçi olması</w:t>
      </w:r>
    </w:p>
    <w:p w:rsidR="0035645A" w:rsidRPr="00DD0873" w:rsidRDefault="0035645A" w:rsidP="00ED473E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5645A" w:rsidRPr="00DD0873" w:rsidRDefault="0035645A" w:rsidP="00DD0873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8</w:t>
      </w:r>
      <w:r w:rsidRPr="00DD0873">
        <w:rPr>
          <w:rFonts w:ascii="Times New Roman" w:hAnsi="Times New Roman"/>
          <w:b/>
          <w:sz w:val="24"/>
          <w:szCs w:val="24"/>
          <w:lang w:eastAsia="tr-TR"/>
        </w:rPr>
        <w:t>.Okuma yazma bilmeyen insanlar, resmi işlerde imza yerine parmak iznini kullanırlar.</w:t>
      </w:r>
    </w:p>
    <w:p w:rsidR="0035645A" w:rsidRPr="00DD0873" w:rsidRDefault="0035645A" w:rsidP="00DD0873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 xml:space="preserve">Yukarıdaki açıklamaya göre aşağıdakilerden hangisi </w:t>
      </w:r>
      <w:r w:rsidRPr="00DD0873">
        <w:rPr>
          <w:rFonts w:ascii="Times New Roman" w:hAnsi="Times New Roman"/>
          <w:sz w:val="24"/>
          <w:szCs w:val="24"/>
          <w:u w:val="single"/>
          <w:lang w:eastAsia="tr-TR"/>
        </w:rPr>
        <w:t>parmak izninin imza yerine kullanılmasının nedenidir?</w:t>
      </w:r>
    </w:p>
    <w:p w:rsidR="0035645A" w:rsidRDefault="0035645A" w:rsidP="00ED473E">
      <w:pPr>
        <w:numPr>
          <w:ilvl w:val="0"/>
          <w:numId w:val="3"/>
        </w:numPr>
        <w:spacing w:after="0" w:line="240" w:lineRule="auto"/>
        <w:ind w:left="426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>Fiziksel bir özellik olduğu için</w:t>
      </w:r>
    </w:p>
    <w:p w:rsidR="0035645A" w:rsidRDefault="0035645A" w:rsidP="00ED473E">
      <w:pPr>
        <w:numPr>
          <w:ilvl w:val="0"/>
          <w:numId w:val="3"/>
        </w:numPr>
        <w:spacing w:after="0" w:line="240" w:lineRule="auto"/>
        <w:ind w:left="426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>Parmak basmak daha kolay olduğu için</w:t>
      </w:r>
    </w:p>
    <w:p w:rsidR="0035645A" w:rsidRDefault="0035645A" w:rsidP="00ED473E">
      <w:pPr>
        <w:numPr>
          <w:ilvl w:val="0"/>
          <w:numId w:val="3"/>
        </w:numPr>
        <w:spacing w:after="0" w:line="240" w:lineRule="auto"/>
        <w:ind w:left="426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 xml:space="preserve">İmza atmaya kalem bulunamadığı için </w:t>
      </w:r>
    </w:p>
    <w:p w:rsidR="0035645A" w:rsidRPr="00DD0873" w:rsidRDefault="0035645A" w:rsidP="00ED473E">
      <w:pPr>
        <w:numPr>
          <w:ilvl w:val="0"/>
          <w:numId w:val="3"/>
        </w:numPr>
        <w:spacing w:after="0" w:line="240" w:lineRule="auto"/>
        <w:ind w:left="426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 xml:space="preserve"> Her insanın parmak izi farklı olduğu için</w:t>
      </w:r>
    </w:p>
    <w:p w:rsidR="0035645A" w:rsidRPr="00DD0873" w:rsidRDefault="0035645A" w:rsidP="00DD0873">
      <w:pPr>
        <w:spacing w:after="0" w:line="240" w:lineRule="auto"/>
        <w:ind w:left="1080"/>
        <w:rPr>
          <w:rFonts w:ascii="Times New Roman" w:hAnsi="Times New Roman"/>
          <w:sz w:val="24"/>
          <w:szCs w:val="24"/>
          <w:lang w:eastAsia="tr-TR"/>
        </w:rPr>
      </w:pPr>
    </w:p>
    <w:p w:rsidR="0035645A" w:rsidRPr="00DD0873" w:rsidRDefault="0035645A" w:rsidP="00DD0873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9</w:t>
      </w:r>
      <w:r w:rsidRPr="00DD0873">
        <w:rPr>
          <w:rFonts w:ascii="Times New Roman" w:hAnsi="Times New Roman"/>
          <w:b/>
          <w:sz w:val="24"/>
          <w:szCs w:val="24"/>
          <w:lang w:eastAsia="tr-TR"/>
        </w:rPr>
        <w:t>-“Beş parmağın beşi de bir olmaz” sözüyle  anlatılmak istenen aşağıdakilerden hangisidir?</w:t>
      </w:r>
    </w:p>
    <w:p w:rsidR="0035645A" w:rsidRPr="00DD0873" w:rsidRDefault="0035645A" w:rsidP="00DD0873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 xml:space="preserve">A) Herkes birbirine aynı şekilde saygı duyması      </w:t>
      </w:r>
    </w:p>
    <w:p w:rsidR="0035645A" w:rsidRDefault="0035645A" w:rsidP="00DD0873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 xml:space="preserve">B) </w:t>
      </w:r>
      <w:r w:rsidRPr="00DD0873">
        <w:rPr>
          <w:rFonts w:ascii="Times New Roman" w:hAnsi="Times New Roman"/>
          <w:lang w:eastAsia="tr-TR"/>
        </w:rPr>
        <w:t>İnsanların birbirinden farklı özelliklerinin olduğu</w:t>
      </w:r>
    </w:p>
    <w:p w:rsidR="0035645A" w:rsidRPr="00DD0873" w:rsidRDefault="0035645A" w:rsidP="00DD0873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 xml:space="preserve">C)Gün içinde duygularımız değişiklik gösterebilir.     </w:t>
      </w:r>
    </w:p>
    <w:p w:rsidR="0035645A" w:rsidRPr="00DD0873" w:rsidRDefault="0035645A" w:rsidP="00ED473E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>D) İnsanların birbirine ihtiyaç duyduğu</w:t>
      </w:r>
    </w:p>
    <w:p w:rsidR="0035645A" w:rsidRPr="00DD0873" w:rsidRDefault="0035645A" w:rsidP="00DD087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right" w:tblpY="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08"/>
        <w:gridCol w:w="1208"/>
        <w:gridCol w:w="1422"/>
      </w:tblGrid>
      <w:tr w:rsidR="0035645A" w:rsidRPr="00293C24" w:rsidTr="00293C24">
        <w:trPr>
          <w:trHeight w:val="243"/>
        </w:trPr>
        <w:tc>
          <w:tcPr>
            <w:tcW w:w="1608" w:type="dxa"/>
          </w:tcPr>
          <w:p w:rsidR="0035645A" w:rsidRPr="00293C24" w:rsidRDefault="0035645A" w:rsidP="00293C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293C24">
              <w:rPr>
                <w:rFonts w:ascii="Times New Roman" w:hAnsi="Times New Roman"/>
                <w:sz w:val="20"/>
                <w:szCs w:val="20"/>
                <w:lang w:eastAsia="tr-TR"/>
              </w:rPr>
              <w:t>Kıskançlık</w:t>
            </w:r>
          </w:p>
        </w:tc>
        <w:tc>
          <w:tcPr>
            <w:tcW w:w="1208" w:type="dxa"/>
          </w:tcPr>
          <w:p w:rsidR="0035645A" w:rsidRPr="00293C24" w:rsidRDefault="0035645A" w:rsidP="00293C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293C24">
              <w:rPr>
                <w:rFonts w:ascii="Times New Roman" w:hAnsi="Times New Roman"/>
                <w:sz w:val="20"/>
                <w:szCs w:val="20"/>
                <w:lang w:eastAsia="tr-TR"/>
              </w:rPr>
              <w:t>Samimiyet</w:t>
            </w:r>
          </w:p>
        </w:tc>
        <w:tc>
          <w:tcPr>
            <w:tcW w:w="1422" w:type="dxa"/>
          </w:tcPr>
          <w:p w:rsidR="0035645A" w:rsidRPr="00293C24" w:rsidRDefault="0035645A" w:rsidP="00293C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293C24">
              <w:rPr>
                <w:rFonts w:ascii="Times New Roman" w:hAnsi="Times New Roman"/>
                <w:sz w:val="20"/>
                <w:szCs w:val="20"/>
                <w:lang w:eastAsia="tr-TR"/>
              </w:rPr>
              <w:t>Umutsuzluk</w:t>
            </w:r>
          </w:p>
        </w:tc>
      </w:tr>
      <w:tr w:rsidR="0035645A" w:rsidRPr="00293C24" w:rsidTr="00293C24">
        <w:trPr>
          <w:trHeight w:val="275"/>
        </w:trPr>
        <w:tc>
          <w:tcPr>
            <w:tcW w:w="1608" w:type="dxa"/>
          </w:tcPr>
          <w:p w:rsidR="0035645A" w:rsidRPr="00293C24" w:rsidRDefault="0035645A" w:rsidP="00293C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293C24">
              <w:rPr>
                <w:rFonts w:ascii="Times New Roman" w:hAnsi="Times New Roman"/>
                <w:sz w:val="20"/>
                <w:szCs w:val="20"/>
                <w:lang w:eastAsia="tr-TR"/>
              </w:rPr>
              <w:t>Neşeli olmak</w:t>
            </w:r>
          </w:p>
        </w:tc>
        <w:tc>
          <w:tcPr>
            <w:tcW w:w="1208" w:type="dxa"/>
          </w:tcPr>
          <w:p w:rsidR="0035645A" w:rsidRPr="00293C24" w:rsidRDefault="0035645A" w:rsidP="00293C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293C24">
              <w:rPr>
                <w:rFonts w:ascii="Times New Roman" w:hAnsi="Times New Roman"/>
                <w:sz w:val="20"/>
                <w:szCs w:val="20"/>
                <w:lang w:eastAsia="tr-TR"/>
              </w:rPr>
              <w:t>Öfke</w:t>
            </w:r>
          </w:p>
        </w:tc>
        <w:tc>
          <w:tcPr>
            <w:tcW w:w="1422" w:type="dxa"/>
          </w:tcPr>
          <w:p w:rsidR="0035645A" w:rsidRPr="00293C24" w:rsidRDefault="0035645A" w:rsidP="00293C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293C24">
              <w:rPr>
                <w:rFonts w:ascii="Times New Roman" w:hAnsi="Times New Roman"/>
                <w:sz w:val="20"/>
                <w:szCs w:val="20"/>
                <w:lang w:eastAsia="tr-TR"/>
              </w:rPr>
              <w:t>Duyarlılık</w:t>
            </w:r>
          </w:p>
        </w:tc>
      </w:tr>
    </w:tbl>
    <w:p w:rsidR="0035645A" w:rsidRPr="00DD0873" w:rsidRDefault="0035645A" w:rsidP="00DD0873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732309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DD0873">
        <w:rPr>
          <w:rFonts w:ascii="Times New Roman" w:hAnsi="Times New Roman"/>
          <w:b/>
          <w:sz w:val="24"/>
          <w:szCs w:val="24"/>
          <w:lang w:eastAsia="tr-TR"/>
        </w:rPr>
        <w:t xml:space="preserve">10.  </w:t>
      </w:r>
    </w:p>
    <w:p w:rsidR="0035645A" w:rsidRPr="00DD0873" w:rsidRDefault="0035645A" w:rsidP="00DD0873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 xml:space="preserve">           </w:t>
      </w:r>
    </w:p>
    <w:p w:rsidR="0035645A" w:rsidRPr="00DD0873" w:rsidRDefault="0035645A" w:rsidP="00DD0873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5645A" w:rsidRPr="00DD0873" w:rsidRDefault="0035645A" w:rsidP="00DD0873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DD0873">
        <w:rPr>
          <w:rFonts w:ascii="Times New Roman" w:hAnsi="Times New Roman"/>
          <w:b/>
          <w:sz w:val="24"/>
          <w:szCs w:val="24"/>
          <w:lang w:eastAsia="tr-TR"/>
        </w:rPr>
        <w:t>Yukarıdaki tablodan bireye ait olumsuz özellikler çıkarılırsa ortaya çıkan şekil nasıl olur?</w:t>
      </w:r>
    </w:p>
    <w:p w:rsidR="0035645A" w:rsidRPr="00DD0873" w:rsidRDefault="0035645A" w:rsidP="00ED473E">
      <w:pPr>
        <w:numPr>
          <w:ilvl w:val="0"/>
          <w:numId w:val="5"/>
        </w:numPr>
        <w:spacing w:after="0" w:line="240" w:lineRule="auto"/>
        <w:ind w:left="426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 xml:space="preserve">             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</w:t>
      </w:r>
      <w:r w:rsidRPr="00DD0873">
        <w:rPr>
          <w:rFonts w:ascii="Times New Roman" w:hAnsi="Times New Roman"/>
          <w:sz w:val="24"/>
          <w:szCs w:val="24"/>
          <w:lang w:eastAsia="tr-TR"/>
        </w:rPr>
        <w:t xml:space="preserve">       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Pr="00DD0873">
        <w:rPr>
          <w:rFonts w:ascii="Times New Roman" w:hAnsi="Times New Roman"/>
          <w:sz w:val="24"/>
          <w:szCs w:val="24"/>
          <w:lang w:eastAsia="tr-TR"/>
        </w:rPr>
        <w:t xml:space="preserve">   B)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9"/>
        <w:gridCol w:w="501"/>
        <w:gridCol w:w="500"/>
        <w:gridCol w:w="1091"/>
        <w:gridCol w:w="585"/>
        <w:gridCol w:w="537"/>
        <w:gridCol w:w="8"/>
        <w:gridCol w:w="458"/>
      </w:tblGrid>
      <w:tr w:rsidR="0035645A" w:rsidRPr="00293C24" w:rsidTr="00293C24">
        <w:trPr>
          <w:trHeight w:val="254"/>
        </w:trPr>
        <w:tc>
          <w:tcPr>
            <w:tcW w:w="559" w:type="dxa"/>
            <w:tcBorders>
              <w:top w:val="nil"/>
              <w:left w:val="nil"/>
            </w:tcBorders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01" w:type="dxa"/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right w:val="nil"/>
            </w:tcBorders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09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85" w:type="dxa"/>
            <w:tcBorders>
              <w:left w:val="single" w:sz="4" w:space="0" w:color="auto"/>
            </w:tcBorders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45" w:type="dxa"/>
            <w:gridSpan w:val="2"/>
            <w:tcBorders>
              <w:top w:val="nil"/>
            </w:tcBorders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58" w:type="dxa"/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35645A" w:rsidRPr="00293C24" w:rsidTr="00293C24">
        <w:trPr>
          <w:trHeight w:val="267"/>
        </w:trPr>
        <w:tc>
          <w:tcPr>
            <w:tcW w:w="559" w:type="dxa"/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01" w:type="dxa"/>
            <w:tcBorders>
              <w:bottom w:val="nil"/>
            </w:tcBorders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00" w:type="dxa"/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091" w:type="dxa"/>
            <w:vMerge/>
            <w:tcBorders>
              <w:bottom w:val="nil"/>
              <w:right w:val="single" w:sz="4" w:space="0" w:color="auto"/>
            </w:tcBorders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85" w:type="dxa"/>
            <w:tcBorders>
              <w:left w:val="single" w:sz="4" w:space="0" w:color="auto"/>
            </w:tcBorders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37" w:type="dxa"/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65" w:type="dxa"/>
            <w:gridSpan w:val="2"/>
            <w:tcBorders>
              <w:bottom w:val="nil"/>
              <w:right w:val="nil"/>
            </w:tcBorders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35645A" w:rsidRDefault="0035645A" w:rsidP="00DD0873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5645A" w:rsidRPr="00DD0873" w:rsidRDefault="0035645A" w:rsidP="00DD0873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DD0873">
        <w:rPr>
          <w:rFonts w:ascii="Times New Roman" w:hAnsi="Times New Roman"/>
          <w:sz w:val="24"/>
          <w:szCs w:val="24"/>
          <w:lang w:eastAsia="tr-TR"/>
        </w:rPr>
        <w:t xml:space="preserve">C)               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</w:t>
      </w:r>
      <w:r w:rsidRPr="00DD0873">
        <w:rPr>
          <w:rFonts w:ascii="Times New Roman" w:hAnsi="Times New Roman"/>
          <w:sz w:val="24"/>
          <w:szCs w:val="24"/>
          <w:lang w:eastAsia="tr-TR"/>
        </w:rPr>
        <w:t xml:space="preserve">                D)                               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0"/>
        <w:gridCol w:w="584"/>
        <w:gridCol w:w="499"/>
        <w:gridCol w:w="1174"/>
        <w:gridCol w:w="525"/>
        <w:gridCol w:w="559"/>
        <w:gridCol w:w="415"/>
      </w:tblGrid>
      <w:tr w:rsidR="0035645A" w:rsidRPr="00293C24" w:rsidTr="00293C24">
        <w:trPr>
          <w:trHeight w:val="254"/>
        </w:trPr>
        <w:tc>
          <w:tcPr>
            <w:tcW w:w="500" w:type="dxa"/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84" w:type="dxa"/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99" w:type="dxa"/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174" w:type="dxa"/>
            <w:vMerge w:val="restart"/>
            <w:tcBorders>
              <w:top w:val="nil"/>
              <w:right w:val="single" w:sz="4" w:space="0" w:color="auto"/>
            </w:tcBorders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25" w:type="dxa"/>
            <w:tcBorders>
              <w:left w:val="single" w:sz="4" w:space="0" w:color="auto"/>
            </w:tcBorders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59" w:type="dxa"/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15" w:type="dxa"/>
            <w:tcBorders>
              <w:top w:val="nil"/>
              <w:right w:val="nil"/>
            </w:tcBorders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35645A" w:rsidRPr="00293C24" w:rsidTr="00293C24">
        <w:trPr>
          <w:trHeight w:val="267"/>
        </w:trPr>
        <w:tc>
          <w:tcPr>
            <w:tcW w:w="500" w:type="dxa"/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083" w:type="dxa"/>
            <w:gridSpan w:val="2"/>
            <w:tcBorders>
              <w:bottom w:val="nil"/>
              <w:right w:val="nil"/>
            </w:tcBorders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174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25" w:type="dxa"/>
            <w:tcBorders>
              <w:left w:val="single" w:sz="4" w:space="0" w:color="auto"/>
            </w:tcBorders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59" w:type="dxa"/>
            <w:tcBorders>
              <w:bottom w:val="nil"/>
            </w:tcBorders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15" w:type="dxa"/>
          </w:tcPr>
          <w:p w:rsidR="0035645A" w:rsidRPr="00293C24" w:rsidRDefault="0035645A" w:rsidP="00293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35645A" w:rsidRPr="00ED473E" w:rsidRDefault="0035645A" w:rsidP="00ED473E">
      <w:pPr>
        <w:jc w:val="right"/>
        <w:rPr>
          <w:rFonts w:ascii="Comic Sans MS" w:hAnsi="Comic Sans MS"/>
          <w:sz w:val="16"/>
          <w:szCs w:val="16"/>
        </w:rPr>
      </w:pPr>
    </w:p>
    <w:p w:rsidR="0035645A" w:rsidRPr="00ED473E" w:rsidRDefault="0035645A" w:rsidP="00ED473E">
      <w:pPr>
        <w:jc w:val="right"/>
        <w:rPr>
          <w:rFonts w:ascii="Comic Sans MS" w:hAnsi="Comic Sans MS"/>
          <w:sz w:val="24"/>
          <w:szCs w:val="24"/>
        </w:rPr>
      </w:pPr>
      <w:r w:rsidRPr="00ED473E">
        <w:rPr>
          <w:rFonts w:ascii="Comic Sans MS" w:hAnsi="Comic Sans MS"/>
          <w:sz w:val="24"/>
          <w:szCs w:val="24"/>
        </w:rPr>
        <w:t>Başarılar…</w:t>
      </w:r>
    </w:p>
    <w:sectPr w:rsidR="0035645A" w:rsidRPr="00ED473E" w:rsidSect="00ED473E">
      <w:type w:val="continuous"/>
      <w:pgSz w:w="11906" w:h="16838"/>
      <w:pgMar w:top="568" w:right="566" w:bottom="142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us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A36C5"/>
    <w:multiLevelType w:val="hybridMultilevel"/>
    <w:tmpl w:val="AE629BDE"/>
    <w:lvl w:ilvl="0" w:tplc="328A23D2">
      <w:start w:val="1"/>
      <w:numFmt w:val="lowerLetter"/>
      <w:lvlText w:val="%1."/>
      <w:lvlJc w:val="left"/>
      <w:pPr>
        <w:ind w:left="12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1">
    <w:nsid w:val="162F379A"/>
    <w:multiLevelType w:val="hybridMultilevel"/>
    <w:tmpl w:val="49548C00"/>
    <w:lvl w:ilvl="0" w:tplc="C944C0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1F0F"/>
    <w:rsid w:val="00010BF5"/>
    <w:rsid w:val="000170E6"/>
    <w:rsid w:val="00023D61"/>
    <w:rsid w:val="00033650"/>
    <w:rsid w:val="00043075"/>
    <w:rsid w:val="00053F4B"/>
    <w:rsid w:val="00063024"/>
    <w:rsid w:val="00077368"/>
    <w:rsid w:val="000872B6"/>
    <w:rsid w:val="000B5C6F"/>
    <w:rsid w:val="000F38DF"/>
    <w:rsid w:val="001018FB"/>
    <w:rsid w:val="00102D3A"/>
    <w:rsid w:val="00106C3D"/>
    <w:rsid w:val="00124AFE"/>
    <w:rsid w:val="00130108"/>
    <w:rsid w:val="00137DEB"/>
    <w:rsid w:val="0014147B"/>
    <w:rsid w:val="00145224"/>
    <w:rsid w:val="001461F0"/>
    <w:rsid w:val="0015172E"/>
    <w:rsid w:val="001630B2"/>
    <w:rsid w:val="00164130"/>
    <w:rsid w:val="001650D1"/>
    <w:rsid w:val="00166D99"/>
    <w:rsid w:val="00166F10"/>
    <w:rsid w:val="0018042B"/>
    <w:rsid w:val="00192D4D"/>
    <w:rsid w:val="001B0ACC"/>
    <w:rsid w:val="001C2583"/>
    <w:rsid w:val="001C4D49"/>
    <w:rsid w:val="001D2CA1"/>
    <w:rsid w:val="001E31C6"/>
    <w:rsid w:val="001F06E9"/>
    <w:rsid w:val="001F6859"/>
    <w:rsid w:val="00201657"/>
    <w:rsid w:val="00201786"/>
    <w:rsid w:val="00233F64"/>
    <w:rsid w:val="00240666"/>
    <w:rsid w:val="0025623B"/>
    <w:rsid w:val="00264014"/>
    <w:rsid w:val="0029194D"/>
    <w:rsid w:val="00293C24"/>
    <w:rsid w:val="002A28D5"/>
    <w:rsid w:val="002B5B3D"/>
    <w:rsid w:val="002D312A"/>
    <w:rsid w:val="002D47BF"/>
    <w:rsid w:val="002E74F5"/>
    <w:rsid w:val="002F0E56"/>
    <w:rsid w:val="002F2255"/>
    <w:rsid w:val="002F73EC"/>
    <w:rsid w:val="0031067F"/>
    <w:rsid w:val="003336D7"/>
    <w:rsid w:val="003548F8"/>
    <w:rsid w:val="0035645A"/>
    <w:rsid w:val="00367A26"/>
    <w:rsid w:val="003C4826"/>
    <w:rsid w:val="003E173A"/>
    <w:rsid w:val="003E2AA7"/>
    <w:rsid w:val="003F2765"/>
    <w:rsid w:val="003F3AC3"/>
    <w:rsid w:val="003F3EB4"/>
    <w:rsid w:val="003F762E"/>
    <w:rsid w:val="004125D9"/>
    <w:rsid w:val="00421191"/>
    <w:rsid w:val="00421F0F"/>
    <w:rsid w:val="00444204"/>
    <w:rsid w:val="004459B9"/>
    <w:rsid w:val="004560CE"/>
    <w:rsid w:val="0046030B"/>
    <w:rsid w:val="00460AAA"/>
    <w:rsid w:val="00463056"/>
    <w:rsid w:val="00474971"/>
    <w:rsid w:val="00493A30"/>
    <w:rsid w:val="004A333E"/>
    <w:rsid w:val="004B540F"/>
    <w:rsid w:val="004E7F33"/>
    <w:rsid w:val="004F74D9"/>
    <w:rsid w:val="005063EF"/>
    <w:rsid w:val="005245F0"/>
    <w:rsid w:val="00530E8A"/>
    <w:rsid w:val="00553EEC"/>
    <w:rsid w:val="00572688"/>
    <w:rsid w:val="00581002"/>
    <w:rsid w:val="0058170C"/>
    <w:rsid w:val="00593C6F"/>
    <w:rsid w:val="005B0B85"/>
    <w:rsid w:val="005B2B4F"/>
    <w:rsid w:val="005B7776"/>
    <w:rsid w:val="005C6044"/>
    <w:rsid w:val="005E6178"/>
    <w:rsid w:val="005F4CD3"/>
    <w:rsid w:val="005F7695"/>
    <w:rsid w:val="00631CCD"/>
    <w:rsid w:val="00632426"/>
    <w:rsid w:val="00634A55"/>
    <w:rsid w:val="00635310"/>
    <w:rsid w:val="00636663"/>
    <w:rsid w:val="006371E4"/>
    <w:rsid w:val="0064625B"/>
    <w:rsid w:val="0065085F"/>
    <w:rsid w:val="00676B40"/>
    <w:rsid w:val="0068357C"/>
    <w:rsid w:val="00696BF6"/>
    <w:rsid w:val="006A12B7"/>
    <w:rsid w:val="006B2939"/>
    <w:rsid w:val="006C240E"/>
    <w:rsid w:val="006C62DB"/>
    <w:rsid w:val="006D15DB"/>
    <w:rsid w:val="006E2B90"/>
    <w:rsid w:val="006F7EF6"/>
    <w:rsid w:val="00716F04"/>
    <w:rsid w:val="00732309"/>
    <w:rsid w:val="00736739"/>
    <w:rsid w:val="00737F2B"/>
    <w:rsid w:val="0074525A"/>
    <w:rsid w:val="0075075B"/>
    <w:rsid w:val="007510C9"/>
    <w:rsid w:val="00753C2C"/>
    <w:rsid w:val="007563C3"/>
    <w:rsid w:val="00794DF7"/>
    <w:rsid w:val="007A3F25"/>
    <w:rsid w:val="007A4727"/>
    <w:rsid w:val="007C17BD"/>
    <w:rsid w:val="007D2EF7"/>
    <w:rsid w:val="007D68D0"/>
    <w:rsid w:val="007E2813"/>
    <w:rsid w:val="007E38F7"/>
    <w:rsid w:val="00806FCC"/>
    <w:rsid w:val="0081106D"/>
    <w:rsid w:val="008171C0"/>
    <w:rsid w:val="00833794"/>
    <w:rsid w:val="008468F5"/>
    <w:rsid w:val="00853F91"/>
    <w:rsid w:val="00894851"/>
    <w:rsid w:val="008B6BB6"/>
    <w:rsid w:val="008D5F6C"/>
    <w:rsid w:val="008F1C47"/>
    <w:rsid w:val="008F2E7F"/>
    <w:rsid w:val="00903B75"/>
    <w:rsid w:val="009045EA"/>
    <w:rsid w:val="00912802"/>
    <w:rsid w:val="00916A1A"/>
    <w:rsid w:val="00920C3E"/>
    <w:rsid w:val="00927DCE"/>
    <w:rsid w:val="009400AB"/>
    <w:rsid w:val="0095791B"/>
    <w:rsid w:val="009652D1"/>
    <w:rsid w:val="009843DD"/>
    <w:rsid w:val="009867BE"/>
    <w:rsid w:val="009C11EC"/>
    <w:rsid w:val="009C7E6A"/>
    <w:rsid w:val="009D78B6"/>
    <w:rsid w:val="009E1ED1"/>
    <w:rsid w:val="009F29E3"/>
    <w:rsid w:val="009F49A4"/>
    <w:rsid w:val="00A145CD"/>
    <w:rsid w:val="00A24B24"/>
    <w:rsid w:val="00A35E10"/>
    <w:rsid w:val="00A414AD"/>
    <w:rsid w:val="00A421C1"/>
    <w:rsid w:val="00A46EB5"/>
    <w:rsid w:val="00A63FAB"/>
    <w:rsid w:val="00A73F59"/>
    <w:rsid w:val="00A769DC"/>
    <w:rsid w:val="00A82BD5"/>
    <w:rsid w:val="00A851CE"/>
    <w:rsid w:val="00AA605C"/>
    <w:rsid w:val="00AB3506"/>
    <w:rsid w:val="00AB44D2"/>
    <w:rsid w:val="00AE292A"/>
    <w:rsid w:val="00B07BF2"/>
    <w:rsid w:val="00B2494F"/>
    <w:rsid w:val="00B2597A"/>
    <w:rsid w:val="00B600D4"/>
    <w:rsid w:val="00B81246"/>
    <w:rsid w:val="00B92C12"/>
    <w:rsid w:val="00BA499F"/>
    <w:rsid w:val="00BB5DD9"/>
    <w:rsid w:val="00BB6CB9"/>
    <w:rsid w:val="00BC2B0F"/>
    <w:rsid w:val="00BF016C"/>
    <w:rsid w:val="00BF0C99"/>
    <w:rsid w:val="00BF6423"/>
    <w:rsid w:val="00C07422"/>
    <w:rsid w:val="00C262EE"/>
    <w:rsid w:val="00C428AF"/>
    <w:rsid w:val="00C61FCF"/>
    <w:rsid w:val="00C6663B"/>
    <w:rsid w:val="00C93C5B"/>
    <w:rsid w:val="00CA170A"/>
    <w:rsid w:val="00CC32AD"/>
    <w:rsid w:val="00CD4E39"/>
    <w:rsid w:val="00CD533B"/>
    <w:rsid w:val="00CD5525"/>
    <w:rsid w:val="00CE229B"/>
    <w:rsid w:val="00CF049D"/>
    <w:rsid w:val="00D03A9F"/>
    <w:rsid w:val="00D11EC0"/>
    <w:rsid w:val="00D21D40"/>
    <w:rsid w:val="00D23315"/>
    <w:rsid w:val="00D30B6B"/>
    <w:rsid w:val="00D33AA4"/>
    <w:rsid w:val="00D355D1"/>
    <w:rsid w:val="00D4188A"/>
    <w:rsid w:val="00D42427"/>
    <w:rsid w:val="00D5464F"/>
    <w:rsid w:val="00D75FD8"/>
    <w:rsid w:val="00DB0F00"/>
    <w:rsid w:val="00DB71BE"/>
    <w:rsid w:val="00DC106F"/>
    <w:rsid w:val="00DC26A9"/>
    <w:rsid w:val="00DC6C9B"/>
    <w:rsid w:val="00DD0873"/>
    <w:rsid w:val="00DD1B11"/>
    <w:rsid w:val="00DF4C9C"/>
    <w:rsid w:val="00DF6D81"/>
    <w:rsid w:val="00E15098"/>
    <w:rsid w:val="00E2702C"/>
    <w:rsid w:val="00E31003"/>
    <w:rsid w:val="00E36C40"/>
    <w:rsid w:val="00E451AD"/>
    <w:rsid w:val="00E45A40"/>
    <w:rsid w:val="00E7213F"/>
    <w:rsid w:val="00E87F2C"/>
    <w:rsid w:val="00E9500B"/>
    <w:rsid w:val="00EC1DAB"/>
    <w:rsid w:val="00EC6CE2"/>
    <w:rsid w:val="00ED473E"/>
    <w:rsid w:val="00F05788"/>
    <w:rsid w:val="00F11BBB"/>
    <w:rsid w:val="00F26A92"/>
    <w:rsid w:val="00F30A01"/>
    <w:rsid w:val="00F34BE9"/>
    <w:rsid w:val="00F66106"/>
    <w:rsid w:val="00F706F9"/>
    <w:rsid w:val="00F71CF8"/>
    <w:rsid w:val="00F917D3"/>
    <w:rsid w:val="00F925A7"/>
    <w:rsid w:val="00FA1543"/>
    <w:rsid w:val="00FA7C6F"/>
    <w:rsid w:val="00FB2733"/>
    <w:rsid w:val="00FD2CDC"/>
    <w:rsid w:val="00FD7A90"/>
    <w:rsid w:val="00FE4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C4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D0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0873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DD0873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DD087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7497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986</Words>
  <Characters>5625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vedat</dc:creator>
  <cp:keywords>www.sorubak.com</cp:keywords>
  <dc:description/>
  <cp:lastModifiedBy>edanur</cp:lastModifiedBy>
  <cp:revision>3</cp:revision>
  <dcterms:created xsi:type="dcterms:W3CDTF">2014-10-26T14:19:00Z</dcterms:created>
  <dcterms:modified xsi:type="dcterms:W3CDTF">2014-10-26T15:55:00Z</dcterms:modified>
</cp:coreProperties>
</file>