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652" w:rsidRPr="00ED2032" w:rsidRDefault="006D0652" w:rsidP="00765EB8">
      <w:pPr>
        <w:pStyle w:val="Head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ED2032">
        <w:rPr>
          <w:b/>
          <w:sz w:val="28"/>
          <w:szCs w:val="28"/>
        </w:rPr>
        <w:t xml:space="preserve">  2014/2015 ÖĞRETİM YILI İLHAN ÜNÜGÜR İLKOKULU 1. DÖNEM 1. YAZILI SINAV</w:t>
      </w:r>
    </w:p>
    <w:p w:rsidR="006D0652" w:rsidRDefault="006D0652" w:rsidP="00ED2032">
      <w:pPr>
        <w:ind w:left="-426" w:firstLine="426"/>
      </w:pPr>
    </w:p>
    <w:p w:rsidR="006D0652" w:rsidRPr="00ED2032" w:rsidRDefault="006D0652" w:rsidP="00ED2032">
      <w:pPr>
        <w:rPr>
          <w:rFonts w:ascii="Comic Sans MS" w:hAnsi="Comic Sans MS"/>
          <w:sz w:val="28"/>
          <w:szCs w:val="28"/>
        </w:rPr>
      </w:pPr>
      <w:r w:rsidRPr="00ED2032">
        <w:rPr>
          <w:rFonts w:ascii="Comic Sans MS" w:hAnsi="Comic Sans MS"/>
          <w:sz w:val="28"/>
          <w:szCs w:val="28"/>
        </w:rPr>
        <w:t>1 )Sınıfta sıkça kullanılan kutu içindeki ifadeleri resimlerin altına yazın..</w:t>
      </w:r>
      <w:r>
        <w:rPr>
          <w:rFonts w:ascii="Comic Sans MS" w:hAnsi="Comic Sans MS"/>
          <w:sz w:val="28"/>
          <w:szCs w:val="28"/>
        </w:rPr>
        <w:t>(4x5=20)</w:t>
      </w:r>
    </w:p>
    <w:p w:rsidR="006D0652" w:rsidRPr="00ED2032" w:rsidRDefault="006D0652" w:rsidP="00E76D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rPr>
          <w:rFonts w:ascii="Comic Sans MS" w:hAnsi="Comic Sans MS"/>
          <w:sz w:val="28"/>
          <w:szCs w:val="28"/>
        </w:rPr>
      </w:pPr>
      <w:r w:rsidRPr="00ED203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/ Be quiet /  Turn around /  Come in  </w:t>
      </w:r>
      <w:r w:rsidRPr="00ED2032">
        <w:rPr>
          <w:rFonts w:ascii="Comic Sans MS" w:hAnsi="Comic Sans MS"/>
          <w:sz w:val="28"/>
          <w:szCs w:val="28"/>
        </w:rPr>
        <w:t xml:space="preserve"> / Turn o</w:t>
      </w:r>
      <w:r>
        <w:rPr>
          <w:rFonts w:ascii="Comic Sans MS" w:hAnsi="Comic Sans MS"/>
          <w:sz w:val="28"/>
          <w:szCs w:val="28"/>
        </w:rPr>
        <w:t xml:space="preserve">n the light </w:t>
      </w:r>
      <w:r w:rsidRPr="00E76DBE">
        <w:rPr>
          <w:rFonts w:ascii="Comic Sans MS" w:hAnsi="Comic Sans MS"/>
          <w:sz w:val="28"/>
          <w:szCs w:val="28"/>
        </w:rPr>
        <w:t>/ Clean the board</w:t>
      </w:r>
    </w:p>
    <w:p w:rsidR="006D0652" w:rsidRDefault="006D0652" w:rsidP="00ED2032">
      <w:pPr>
        <w:tabs>
          <w:tab w:val="left" w:pos="5863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" o:spid="_x0000_s1026" type="#_x0000_t75" alt="comeherebw" style="position:absolute;margin-left:437.25pt;margin-top:10.2pt;width:101.7pt;height:101.15pt;z-index:251664896;visibility:visible">
            <v:imagedata r:id="rId7" o:title=""/>
          </v:shape>
        </w:pict>
      </w:r>
      <w:r>
        <w:rPr>
          <w:rFonts w:ascii="Comic Sans MS" w:hAnsi="Comic Sans MS"/>
          <w:sz w:val="28"/>
          <w:szCs w:val="28"/>
        </w:rPr>
        <w:tab/>
      </w:r>
    </w:p>
    <w:p w:rsidR="006D0652" w:rsidRPr="00ED2032" w:rsidRDefault="006D0652" w:rsidP="00ED2032">
      <w:pPr>
        <w:tabs>
          <w:tab w:val="left" w:pos="7971"/>
        </w:tabs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Picture 39" o:spid="_x0000_s1027" type="#_x0000_t75" alt="MC900391688[1]" style="position:absolute;margin-left:109.3pt;margin-top:1.85pt;width:64.5pt;height:81pt;z-index:251651584;visibility:visible">
            <v:imagedata r:id="rId8" o:title=""/>
            <w10:wrap type="square"/>
          </v:shape>
        </w:pict>
      </w:r>
      <w:r>
        <w:rPr>
          <w:noProof/>
          <w:lang w:eastAsia="tr-TR"/>
        </w:rPr>
        <w:pict>
          <v:shape id="Picture 41" o:spid="_x0000_s1028" type="#_x0000_t75" alt="http://t3.gstatic.com/images?q=tbn:ANd9GcTeMwDTAtcl20LGJA4Zak6YSdV9s3_lUVStXBQEa9zF6SqQjHiaSg" href="http://www.google.com.tr/url?sa=i&amp;source=images&amp;cd=&amp;cad=rja&amp;uact=8&amp;docid=dRGppiOzybc3sM&amp;tbnid=iaRjmRuG7nMeyM&amp;ved=0CAgQjRw&amp;url=http://www.clker.com/clipart-quiet-sign.html&amp;ei=Qtg2VNOULon9ywOG04C4CQ&amp;psig=AFQjCNFqsKpwlYlnF5FWJwVOXiJrijxg3Q&amp;ust=14129668508909" style="position:absolute;margin-left:191.8pt;margin-top:7.8pt;width:81pt;height:81pt;z-index:251652608;visibility:visible" o:button="t">
            <v:fill o:detectmouseclick="t"/>
            <v:imagedata r:id="rId9" r:href="rId10"/>
            <w10:wrap type="square"/>
          </v:shape>
        </w:pict>
      </w:r>
      <w:r>
        <w:rPr>
          <w:noProof/>
          <w:lang w:eastAsia="tr-TR"/>
        </w:rPr>
        <w:pict>
          <v:shape id="Picture 42" o:spid="_x0000_s1029" type="#_x0000_t75" alt="https://encrypted-tbn1.gstatic.com/images?q=tbn:ANd9GcTKdd1TlJI-sT7YexGM5w_QlIc6alJN3EpjTnUUxkyOPGmWa4Mg" href="http://www.google.com.tr/url?sa=i&amp;rct=j&amp;q=&amp;esrc=s&amp;frm=1&amp;source=images&amp;cd=&amp;cad=rja&amp;uact=8&amp;docid=mQknOYKJKgoXsM&amp;tbnid=KxilYdtjGtBOyM:&amp;ved=0CAcQjRw&amp;url=http://commons.wikimedia.org/wiki/File:Dive_hand_signal_Turn_Around.png&amp;ei=79g2VIr5DoqAywPUuYCwCA&amp;psig=AFQjCNH-5KXN5xT8RcKBN0lGHD5uTbr0Qg&amp;ust=14129669730192" style="position:absolute;margin-left:301.1pt;margin-top:8.1pt;width:79.2pt;height:79.2pt;z-index:251653632;visibility:visible" o:button="t">
            <v:fill o:detectmouseclick="t"/>
            <v:imagedata r:id="rId11" r:href="rId12"/>
            <w10:wrap type="square"/>
          </v:shape>
        </w:pict>
      </w:r>
      <w:r>
        <w:rPr>
          <w:noProof/>
          <w:lang w:eastAsia="tr-TR"/>
        </w:rPr>
        <w:pict>
          <v:shape id="Picture 40" o:spid="_x0000_s1030" type="#_x0000_t75" alt="https://encrypted-tbn1.gstatic.com/images?q=tbn:ANd9GcRvtbgex9EiNEZco_rYkqXWebX3gGOS8bvgEvfCkAfIO3WTerld" href="http://www.google.com.tr/url?sa=i&amp;rct=j&amp;q=&amp;esrc=s&amp;frm=1&amp;source=images&amp;cd=&amp;cad=rja&amp;uact=8&amp;docid=XT_xJHBYNSDoYM&amp;tbnid=r0X_1Ag-9QasqM:&amp;ved=0CAcQjRw&amp;url=http://sfbayview.com/2009/06/study-confirms-that-public-defender-reentry-program-saves-money-and-lives/&amp;ei=l9c2VPO8EcP8ywPwvYKoAw&amp;psig=AFQjCNE1Qemm9k_867R-jvNHpSqPGbSp5w&amp;ust=14129664739185" style="position:absolute;margin-left:-5.9pt;margin-top:1.9pt;width:82.25pt;height:84pt;z-index:251650560;visibility:visible" o:button="t">
            <v:fill o:detectmouseclick="t"/>
            <v:imagedata r:id="rId13" r:href="rId14"/>
            <w10:wrap type="square"/>
          </v:shape>
        </w:pict>
      </w:r>
      <w:r>
        <w:rPr>
          <w:rFonts w:ascii="Comic Sans MS" w:hAnsi="Comic Sans MS"/>
          <w:sz w:val="28"/>
          <w:szCs w:val="28"/>
        </w:rPr>
        <w:tab/>
      </w:r>
    </w:p>
    <w:p w:rsidR="006D0652" w:rsidRPr="00ED2032" w:rsidRDefault="006D0652" w:rsidP="00ED2032">
      <w:pPr>
        <w:tabs>
          <w:tab w:val="left" w:pos="318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6D0652" w:rsidRDefault="006D0652" w:rsidP="00ED2032">
      <w:pPr>
        <w:ind w:firstLine="708"/>
        <w:rPr>
          <w:rFonts w:ascii="Comic Sans MS" w:hAnsi="Comic Sans MS"/>
          <w:sz w:val="28"/>
          <w:szCs w:val="28"/>
        </w:rPr>
      </w:pPr>
    </w:p>
    <w:p w:rsidR="006D0652" w:rsidRDefault="006D0652" w:rsidP="006159E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…………………       …………………             ………………         ……………………..          ………………..</w:t>
      </w:r>
    </w:p>
    <w:p w:rsidR="006D0652" w:rsidRPr="00E76DBE" w:rsidRDefault="006D0652" w:rsidP="00E76DBE">
      <w:pPr>
        <w:spacing w:after="0" w:line="240" w:lineRule="auto"/>
        <w:rPr>
          <w:rFonts w:ascii="Comic Sans MS" w:hAnsi="Comic Sans MS"/>
          <w:b/>
          <w:bCs/>
          <w:sz w:val="24"/>
          <w:szCs w:val="24"/>
          <w:lang w:eastAsia="tr-TR"/>
        </w:rPr>
      </w:pPr>
      <w:r w:rsidRPr="00E76DBE">
        <w:rPr>
          <w:rFonts w:ascii="Comic Sans MS" w:hAnsi="Comic Sans MS"/>
          <w:b/>
          <w:bCs/>
          <w:sz w:val="24"/>
          <w:szCs w:val="24"/>
          <w:lang w:eastAsia="tr-TR"/>
        </w:rPr>
        <w:t xml:space="preserve">   2)Diyalogları uygun şekilde tamamlayınız.</w:t>
      </w:r>
      <w:r>
        <w:rPr>
          <w:rFonts w:ascii="Comic Sans MS" w:hAnsi="Comic Sans MS"/>
          <w:b/>
          <w:bCs/>
          <w:sz w:val="24"/>
          <w:szCs w:val="24"/>
          <w:lang w:eastAsia="tr-TR"/>
        </w:rPr>
        <w:t>(Kutunun içindeki kelimeleri yerleştirin).</w: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4"/>
          <w:szCs w:val="24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Picture 47" o:spid="_x0000_s1031" type="#_x0000_t75" alt="670px-HoldPencil-Step-1" style="position:absolute;left:0;text-align:left;margin-left:402.7pt;margin-top:3.5pt;width:115.7pt;height:79.7pt;z-index:251657728;visibility:visible">
            <v:imagedata r:id="rId15" o:title=""/>
            <w10:wrap type="square"/>
          </v:shape>
        </w:pict>
      </w: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49" o:spid="_x0000_s1032" type="#_x0000_t63" style="position:absolute;left:0;text-align:left;margin-left:-8.05pt;margin-top:3.15pt;width:132.75pt;height:54.9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" adj="-4320,6171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 the pencil, please.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icture 48" o:spid="_x0000_s1033" type="#_x0000_t75" alt="MC900434951[1]" style="position:absolute;left:0;text-align:left;margin-left:-6.25pt;margin-top:11.3pt;width:110.95pt;height:97.5pt;z-index:251658752;visibility:visible">
            <v:imagedata r:id="rId16" o:title=""/>
            <w10:wrap type="square"/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50" o:spid="_x0000_s1034" type="#_x0000_t61" style="position:absolute;left:0;text-align:left;margin-left:164.1pt;margin-top:2.95pt;width:102.75pt;height:48.2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" adj="26618,-796">
            <v:textbox>
              <w:txbxContent>
                <w:p w:rsidR="006D0652" w:rsidRDefault="006D0652" w:rsidP="00E76DBE">
                  <w:r>
                    <w:t>........................</w:t>
                  </w:r>
                </w:p>
              </w:txbxContent>
            </v:textbox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0" o:spid="_x0000_s1035" type="#_x0000_t202" style="position:absolute;left:0;text-align:left;margin-left:332.95pt;margin-top:2.4pt;width:247.2pt;height:161.9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">
            <v:textbox>
              <w:txbxContent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*Excuse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*Give me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*here you are.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*not right now!</w:t>
                  </w:r>
                </w:p>
                <w:p w:rsidR="006D0652" w:rsidRPr="00E76DBE" w:rsidRDefault="006D0652" w:rsidP="00E76DBE">
                  <w:pPr>
                    <w:rPr>
                      <w:b/>
                      <w:sz w:val="28"/>
                      <w:szCs w:val="28"/>
                    </w:rPr>
                  </w:pPr>
                  <w:r w:rsidRPr="00E76DBE">
                    <w:rPr>
                      <w:b/>
                      <w:sz w:val="28"/>
                      <w:szCs w:val="28"/>
                    </w:rPr>
                    <w:t>*Give me the book</w:t>
                  </w:r>
                </w:p>
              </w:txbxContent>
            </v:textbox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44" o:spid="_x0000_s1036" type="#_x0000_t62" style="position:absolute;left:0;text-align:left;margin-left:36pt;margin-top:9.75pt;width:93pt;height:42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" adj="26884,13566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................................ , please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Picture 45" o:spid="_x0000_s1037" type="#_x0000_t75" alt="a471468190a8a250f919bcc9bb1784cf" style="position:absolute;left:0;text-align:left;margin-left:154.6pt;margin-top:13.5pt;width:132pt;height:114.75pt;z-index:251655680;visibility:visible">
            <v:imagedata r:id="rId17" o:title=""/>
            <w10:wrap type="square"/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AutoShape 51" o:spid="_x0000_s1038" type="#_x0000_t61" style="position:absolute;left:0;text-align:left;margin-left:277.5pt;margin-top:1.4pt;width:102.75pt;height:18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..................... me?</w:t>
                  </w:r>
                </w:p>
              </w:txbxContent>
            </v:textbox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AutoShape 46" o:spid="_x0000_s1039" type="#_x0000_t63" style="position:absolute;left:0;text-align:left;margin-left:300.2pt;margin-top:7.25pt;width:145.5pt;height:53.2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" adj="-2635,2434">
            <v:textbox>
              <w:txbxContent>
                <w:p w:rsidR="006D0652" w:rsidRPr="00E76DBE" w:rsidRDefault="006D0652" w:rsidP="00E76DBE">
                  <w:pPr>
                    <w:rPr>
                      <w:sz w:val="28"/>
                      <w:szCs w:val="28"/>
                    </w:rPr>
                  </w:pPr>
                  <w:r w:rsidRPr="00E76DBE">
                    <w:rPr>
                      <w:sz w:val="28"/>
                      <w:szCs w:val="28"/>
                    </w:rPr>
                    <w:t>Sorry, ............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52" o:spid="_x0000_s1040" type="#_x0000_t61" style="position:absolute;left:0;text-align:left;margin-left:43.5pt;margin-top:6.4pt;width:81pt;height:38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" adj="29347,-7962">
            <v:textbox>
              <w:txbxContent>
                <w:p w:rsidR="006D0652" w:rsidRPr="00E76DBE" w:rsidRDefault="006D0652" w:rsidP="00E76DBE">
                  <w:pPr>
                    <w:rPr>
                      <w:sz w:val="24"/>
                      <w:szCs w:val="24"/>
                    </w:rPr>
                  </w:pPr>
                  <w:r w:rsidRPr="00E76DBE">
                    <w:rPr>
                      <w:sz w:val="24"/>
                      <w:szCs w:val="24"/>
                    </w:rPr>
                    <w:t>The book, please.</w:t>
                  </w:r>
                </w:p>
              </w:txbxContent>
            </v:textbox>
          </v:shape>
        </w:pict>
      </w: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E76DBE" w:rsidRDefault="006D0652" w:rsidP="00E76DBE">
      <w:pPr>
        <w:spacing w:after="0" w:line="240" w:lineRule="auto"/>
        <w:ind w:left="735"/>
        <w:rPr>
          <w:rFonts w:ascii="Comic Sans MS" w:hAnsi="Comic Sans MS"/>
          <w:b/>
          <w:bCs/>
          <w:sz w:val="20"/>
          <w:szCs w:val="20"/>
          <w:lang w:eastAsia="tr-TR"/>
        </w:rPr>
      </w:pPr>
    </w:p>
    <w:p w:rsidR="006D0652" w:rsidRPr="0099472B" w:rsidRDefault="006D0652" w:rsidP="0099472B">
      <w:pPr>
        <w:rPr>
          <w:rFonts w:ascii="Times New Roman" w:hAnsi="Times New Roman"/>
          <w:b/>
          <w:sz w:val="28"/>
          <w:szCs w:val="28"/>
        </w:rPr>
      </w:pPr>
      <w:r w:rsidRPr="0099472B">
        <w:rPr>
          <w:rFonts w:ascii="Times New Roman" w:hAnsi="Times New Roman"/>
          <w:b/>
          <w:sz w:val="28"/>
          <w:szCs w:val="28"/>
        </w:rPr>
        <w:t>3)Kelime</w:t>
      </w:r>
      <w:r>
        <w:rPr>
          <w:rFonts w:ascii="Times New Roman" w:hAnsi="Times New Roman"/>
          <w:b/>
          <w:sz w:val="28"/>
          <w:szCs w:val="28"/>
        </w:rPr>
        <w:t>ler ile resimleri eşleştiriniz.(4X5</w:t>
      </w:r>
      <w:r w:rsidRPr="0099472B">
        <w:rPr>
          <w:rFonts w:ascii="Times New Roman" w:hAnsi="Times New Roman"/>
          <w:b/>
          <w:sz w:val="28"/>
          <w:szCs w:val="28"/>
        </w:rPr>
        <w:t>=20 POINTS)</w:t>
      </w:r>
    </w:p>
    <w:p w:rsidR="006D0652" w:rsidRPr="0099472B" w:rsidRDefault="006D0652" w:rsidP="0099472B">
      <w:pPr>
        <w:rPr>
          <w:rFonts w:ascii="Comic Sans MS" w:hAnsi="Comic Sans MS"/>
          <w:sz w:val="28"/>
        </w:rPr>
      </w:pPr>
      <w:r w:rsidRPr="0099472B">
        <w:rPr>
          <w:rFonts w:ascii="Comic Sans MS" w:hAnsi="Comic Sans MS"/>
          <w:sz w:val="28"/>
        </w:rPr>
        <w:t xml:space="preserve">                     ruler – pencil – notebook – book – desk</w:t>
      </w:r>
    </w:p>
    <w:tbl>
      <w:tblPr>
        <w:tblW w:w="86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1656"/>
        <w:gridCol w:w="1845"/>
        <w:gridCol w:w="1725"/>
        <w:gridCol w:w="1836"/>
        <w:gridCol w:w="1626"/>
      </w:tblGrid>
      <w:tr w:rsidR="006D0652" w:rsidRPr="007B469C" w:rsidTr="008E315B">
        <w:trPr>
          <w:trHeight w:val="84"/>
        </w:trPr>
        <w:tc>
          <w:tcPr>
            <w:tcW w:w="1656" w:type="dxa"/>
          </w:tcPr>
          <w:p w:rsidR="006D0652" w:rsidRPr="0099472B" w:rsidRDefault="006D0652" w:rsidP="0099472B">
            <w:r w:rsidRPr="007B469C">
              <w:rPr>
                <w:rFonts w:ascii="Cambria" w:hAnsi="Cambria"/>
                <w:noProof/>
                <w:lang w:eastAsia="tr-TR"/>
              </w:rPr>
              <w:pict>
                <v:shape id="Resim 21" o:spid="_x0000_i1025" type="#_x0000_t75" style="width:1in;height:66.75pt;flip:x;visibility:visible">
                  <v:imagedata r:id="rId18" o:title="" blacklevel="9830f"/>
                </v:shape>
              </w:pict>
            </w:r>
          </w:p>
          <w:p w:rsidR="006D0652" w:rsidRPr="0099472B" w:rsidRDefault="006D0652" w:rsidP="0099472B"/>
        </w:tc>
        <w:tc>
          <w:tcPr>
            <w:tcW w:w="1845" w:type="dxa"/>
          </w:tcPr>
          <w:p w:rsidR="006D0652" w:rsidRPr="0099472B" w:rsidRDefault="006D0652" w:rsidP="0099472B">
            <w:r w:rsidRPr="007B469C">
              <w:rPr>
                <w:rFonts w:ascii="Cambria" w:hAnsi="Cambria"/>
                <w:noProof/>
                <w:lang w:eastAsia="tr-TR"/>
              </w:rPr>
              <w:pict>
                <v:shape id="Resim 20" o:spid="_x0000_i1026" type="#_x0000_t75" style="width:80.25pt;height:81pt;visibility:visible">
                  <v:imagedata r:id="rId19" o:title="" blacklevel="5898f"/>
                </v:shape>
              </w:pict>
            </w:r>
          </w:p>
        </w:tc>
        <w:tc>
          <w:tcPr>
            <w:tcW w:w="1725" w:type="dxa"/>
          </w:tcPr>
          <w:p w:rsidR="006D0652" w:rsidRPr="0099472B" w:rsidRDefault="006D0652" w:rsidP="0099472B">
            <w:pPr>
              <w:rPr>
                <w:rFonts w:ascii="Cambria" w:hAnsi="Cambria"/>
                <w:noProof/>
              </w:rPr>
            </w:pPr>
            <w:r w:rsidRPr="007B469C">
              <w:rPr>
                <w:rFonts w:ascii="Cambria" w:hAnsi="Cambria"/>
                <w:noProof/>
                <w:lang w:eastAsia="tr-TR"/>
              </w:rPr>
              <w:pict>
                <v:shape id="Resim 19" o:spid="_x0000_i1027" type="#_x0000_t75" style="width:74.25pt;height:66pt;visibility:visible">
                  <v:imagedata r:id="rId20" o:title=""/>
                </v:shape>
              </w:pict>
            </w:r>
          </w:p>
          <w:p w:rsidR="006D0652" w:rsidRPr="0099472B" w:rsidRDefault="006D0652" w:rsidP="0099472B">
            <w:pPr>
              <w:jc w:val="center"/>
            </w:pPr>
          </w:p>
        </w:tc>
        <w:tc>
          <w:tcPr>
            <w:tcW w:w="1836" w:type="dxa"/>
          </w:tcPr>
          <w:p w:rsidR="006D0652" w:rsidRPr="0099472B" w:rsidRDefault="006D0652" w:rsidP="0099472B">
            <w:pPr>
              <w:jc w:val="center"/>
              <w:rPr>
                <w:caps/>
                <w:noProof/>
              </w:rPr>
            </w:pPr>
            <w:r w:rsidRPr="007B469C">
              <w:rPr>
                <w:caps/>
                <w:noProof/>
                <w:lang w:eastAsia="tr-TR"/>
              </w:rPr>
              <w:pict>
                <v:shape id="Resim 18" o:spid="_x0000_i1028" type="#_x0000_t75" alt="DESK" style="width:80.25pt;height:76.5pt;visibility:visible">
                  <v:imagedata r:id="rId21" o:title="" blacklevel="5898f" grayscale="t"/>
                </v:shape>
              </w:pict>
            </w:r>
          </w:p>
          <w:p w:rsidR="006D0652" w:rsidRPr="0099472B" w:rsidRDefault="006D0652" w:rsidP="0099472B">
            <w:pPr>
              <w:jc w:val="center"/>
              <w:rPr>
                <w:rFonts w:ascii="Cambria" w:hAnsi="Cambria"/>
                <w:noProof/>
              </w:rPr>
            </w:pPr>
          </w:p>
        </w:tc>
        <w:tc>
          <w:tcPr>
            <w:tcW w:w="1626" w:type="dxa"/>
          </w:tcPr>
          <w:p w:rsidR="006D0652" w:rsidRPr="0099472B" w:rsidRDefault="006D0652" w:rsidP="0099472B">
            <w:pPr>
              <w:rPr>
                <w:rFonts w:ascii="Cambria" w:hAnsi="Cambria"/>
                <w:noProof/>
              </w:rPr>
            </w:pPr>
            <w:r w:rsidRPr="007B469C">
              <w:rPr>
                <w:rFonts w:ascii="Cambria" w:hAnsi="Cambria"/>
                <w:noProof/>
                <w:lang w:eastAsia="tr-TR"/>
              </w:rPr>
              <w:pict>
                <v:shape id="Resim 17" o:spid="_x0000_i1029" type="#_x0000_t75" style="width:70.5pt;height:68.25pt;visibility:visible">
                  <v:imagedata r:id="rId22" o:title="" blacklevel="11796f"/>
                </v:shape>
              </w:pict>
            </w:r>
          </w:p>
          <w:p w:rsidR="006D0652" w:rsidRPr="0099472B" w:rsidRDefault="006D0652" w:rsidP="0099472B"/>
        </w:tc>
      </w:tr>
    </w:tbl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8"/>
          <w:szCs w:val="28"/>
        </w:rPr>
        <w:t>4</w:t>
      </w:r>
      <w:r w:rsidRPr="008E315B">
        <w:rPr>
          <w:rFonts w:ascii="Comic Sans MS" w:hAnsi="Comic Sans MS"/>
          <w:sz w:val="28"/>
          <w:szCs w:val="28"/>
        </w:rPr>
        <w:t xml:space="preserve">)  </w:t>
      </w:r>
      <w:r w:rsidRPr="008E315B">
        <w:rPr>
          <w:rFonts w:ascii="Comic Sans MS" w:hAnsi="Comic Sans MS"/>
          <w:sz w:val="24"/>
          <w:szCs w:val="24"/>
        </w:rPr>
        <w:t>Aşağıda verilen işlemlerin cevabını İngilizce olarak yazınız. (</w:t>
      </w:r>
      <w:r>
        <w:rPr>
          <w:rFonts w:ascii="Comic Sans MS" w:hAnsi="Comic Sans MS"/>
          <w:sz w:val="24"/>
          <w:szCs w:val="24"/>
        </w:rPr>
        <w:t>2x10=</w:t>
      </w:r>
      <w:r w:rsidRPr="008E315B">
        <w:rPr>
          <w:rFonts w:ascii="Comic Sans MS" w:hAnsi="Comic Sans MS"/>
          <w:sz w:val="24"/>
          <w:szCs w:val="24"/>
        </w:rPr>
        <w:t>20 Puan)</w:t>
      </w:r>
    </w:p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4 + 1 = ...................................                          two + three =  ……….   </w:t>
      </w:r>
    </w:p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8 + 2 = ...................................                          five + four  =  ………….     </w:t>
      </w:r>
    </w:p>
    <w:p w:rsidR="006D0652" w:rsidRPr="008E315B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>8 – 4 = ....................................</w:t>
      </w:r>
      <w:r w:rsidRPr="008E315B">
        <w:rPr>
          <w:rFonts w:ascii="Comic Sans MS" w:hAnsi="Comic Sans MS"/>
          <w:sz w:val="24"/>
          <w:szCs w:val="24"/>
        </w:rPr>
        <w:tab/>
      </w:r>
      <w:r w:rsidRPr="008E315B">
        <w:rPr>
          <w:rFonts w:ascii="Comic Sans MS" w:hAnsi="Comic Sans MS"/>
          <w:sz w:val="24"/>
          <w:szCs w:val="24"/>
        </w:rPr>
        <w:tab/>
        <w:t xml:space="preserve">    seven - one = ………                               </w:t>
      </w:r>
    </w:p>
    <w:p w:rsidR="006D0652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7 + 2 = ...................................               </w:t>
      </w:r>
      <w:r>
        <w:rPr>
          <w:rFonts w:ascii="Comic Sans MS" w:hAnsi="Comic Sans MS"/>
          <w:sz w:val="24"/>
          <w:szCs w:val="24"/>
        </w:rPr>
        <w:t xml:space="preserve">           ten – eight = …………. </w:t>
      </w:r>
    </w:p>
    <w:p w:rsidR="006D0652" w:rsidRDefault="006D0652" w:rsidP="008E315B">
      <w:pPr>
        <w:rPr>
          <w:rFonts w:ascii="Comic Sans MS" w:hAnsi="Comic Sans MS"/>
          <w:sz w:val="24"/>
          <w:szCs w:val="24"/>
        </w:rPr>
      </w:pPr>
      <w:r w:rsidRPr="008E315B">
        <w:rPr>
          <w:rFonts w:ascii="Comic Sans MS" w:hAnsi="Comic Sans MS"/>
          <w:sz w:val="24"/>
          <w:szCs w:val="24"/>
        </w:rPr>
        <w:t xml:space="preserve"> 4 x 2 = ..................................                          three + six  = ………….</w:t>
      </w:r>
    </w:p>
    <w:p w:rsidR="006D0652" w:rsidRDefault="006D0652" w:rsidP="001511F2">
      <w:pPr>
        <w:rPr>
          <w:rFonts w:ascii="Comic Sans MS" w:hAnsi="Comic Sans MS"/>
          <w:sz w:val="24"/>
          <w:szCs w:val="24"/>
        </w:rPr>
      </w:pPr>
    </w:p>
    <w:p w:rsidR="006D0652" w:rsidRDefault="006D0652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5)Aşağıdaki insanların hangi ülkeden olduklarını inceleyin ve  boşluklara </w:t>
      </w:r>
      <w:r w:rsidRPr="001511F2">
        <w:rPr>
          <w:rFonts w:ascii="Comic Sans MS" w:hAnsi="Comic Sans MS"/>
          <w:b/>
          <w:sz w:val="28"/>
          <w:szCs w:val="28"/>
          <w:u w:val="single"/>
        </w:rPr>
        <w:t>uyruklarını</w:t>
      </w:r>
      <w:r>
        <w:rPr>
          <w:rFonts w:ascii="Comic Sans MS" w:hAnsi="Comic Sans MS"/>
          <w:sz w:val="24"/>
          <w:szCs w:val="24"/>
        </w:rPr>
        <w:t xml:space="preserve"> yazın(5x4=20)</w:t>
      </w:r>
    </w:p>
    <w:p w:rsidR="006D0652" w:rsidRDefault="006D0652" w:rsidP="001511F2">
      <w:pPr>
        <w:rPr>
          <w:rFonts w:ascii="Comic Sans MS" w:hAnsi="Comic Sans MS"/>
          <w:sz w:val="24"/>
          <w:szCs w:val="24"/>
        </w:rPr>
      </w:pPr>
      <w:r w:rsidRPr="0038654E">
        <w:rPr>
          <w:noProof/>
          <w:lang w:eastAsia="tr-TR"/>
        </w:rPr>
        <w:pict>
          <v:shape id="Resim 27" o:spid="_x0000_i1030" type="#_x0000_t75" alt="country-england01" style="width:50.25pt;height:108pt;visibility:visible">
            <v:imagedata r:id="rId23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</w:t>
      </w:r>
      <w:r w:rsidRPr="0038654E">
        <w:rPr>
          <w:noProof/>
          <w:lang w:eastAsia="tr-TR"/>
        </w:rPr>
        <w:pict>
          <v:shape id="Resim 28" o:spid="_x0000_i1031" type="#_x0000_t75" alt="country-france01" style="width:54.75pt;height:129pt;visibility:visible">
            <v:imagedata r:id="rId24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</w:t>
      </w:r>
      <w:r w:rsidRPr="0038654E">
        <w:rPr>
          <w:noProof/>
          <w:lang w:eastAsia="tr-TR"/>
        </w:rPr>
        <w:pict>
          <v:shape id="Resim 29" o:spid="_x0000_i1032" type="#_x0000_t75" alt="country-germany01" style="width:54.75pt;height:108pt;visibility:visible">
            <v:imagedata r:id="rId25" o:title=""/>
          </v:shape>
        </w:pict>
      </w: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  <w:r w:rsidRPr="001511F2">
        <w:rPr>
          <w:rFonts w:ascii="Comic Sans MS" w:hAnsi="Comic Sans MS"/>
          <w:sz w:val="24"/>
          <w:szCs w:val="24"/>
        </w:rPr>
        <w:t xml:space="preserve">She’s from England.                   She’s from </w:t>
      </w:r>
      <w:r w:rsidRPr="001511F2">
        <w:rPr>
          <w:rFonts w:ascii="Comic Sans MS" w:hAnsi="Comic Sans MS"/>
          <w:sz w:val="24"/>
          <w:szCs w:val="24"/>
          <w:u w:val="single"/>
        </w:rPr>
        <w:t>France.</w:t>
      </w:r>
      <w:r w:rsidRPr="001511F2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 He’s from </w:t>
      </w:r>
      <w:r w:rsidRPr="001511F2">
        <w:rPr>
          <w:rFonts w:ascii="Comic Sans MS" w:hAnsi="Comic Sans MS"/>
          <w:sz w:val="24"/>
          <w:szCs w:val="24"/>
          <w:u w:val="single"/>
        </w:rPr>
        <w:t>Germany.</w:t>
      </w:r>
      <w:r w:rsidRPr="001511F2">
        <w:rPr>
          <w:rFonts w:ascii="Comic Sans MS" w:hAnsi="Comic Sans MS"/>
          <w:sz w:val="24"/>
          <w:szCs w:val="24"/>
        </w:rPr>
        <w:t xml:space="preserve">                    </w:t>
      </w:r>
      <w:r w:rsidRPr="001511F2">
        <w:rPr>
          <w:rFonts w:ascii="Comic Sans MS" w:hAnsi="Comic Sans MS"/>
          <w:sz w:val="32"/>
          <w:szCs w:val="32"/>
        </w:rPr>
        <w:t>She’s English.</w:t>
      </w:r>
      <w:r>
        <w:rPr>
          <w:rFonts w:ascii="Comic Sans MS" w:hAnsi="Comic Sans MS"/>
          <w:sz w:val="24"/>
          <w:szCs w:val="24"/>
        </w:rPr>
        <w:t xml:space="preserve">                            </w:t>
      </w:r>
      <w:r w:rsidRPr="001511F2">
        <w:rPr>
          <w:rFonts w:ascii="Comic Sans MS" w:hAnsi="Comic Sans MS"/>
          <w:sz w:val="24"/>
          <w:szCs w:val="24"/>
        </w:rPr>
        <w:t xml:space="preserve">She’s _________.                     She’s _________.                   </w:t>
      </w:r>
    </w:p>
    <w:p w:rsidR="006D0652" w:rsidRDefault="006D0652" w:rsidP="001511F2">
      <w:pPr>
        <w:rPr>
          <w:rFonts w:ascii="Comic Sans MS" w:hAnsi="Comic Sans MS"/>
          <w:sz w:val="24"/>
          <w:szCs w:val="24"/>
        </w:rPr>
      </w:pP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  <w:r w:rsidRPr="0038654E">
        <w:rPr>
          <w:noProof/>
          <w:lang w:eastAsia="tr-TR"/>
        </w:rPr>
        <w:pict>
          <v:shape id="Resim 30" o:spid="_x0000_i1033" type="#_x0000_t75" alt="country-japan01" style="width:52.5pt;height:113.25pt;visibility:visible">
            <v:imagedata r:id="rId26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</w:t>
      </w:r>
      <w:r w:rsidRPr="007B469C">
        <w:rPr>
          <w:rFonts w:ascii="Comic Sans MS" w:hAnsi="Comic Sans MS"/>
          <w:noProof/>
          <w:sz w:val="24"/>
          <w:szCs w:val="24"/>
          <w:lang w:eastAsia="tr-TR"/>
        </w:rPr>
        <w:pict>
          <v:shape id="Resim 31" o:spid="_x0000_i1034" type="#_x0000_t75" style="width:108.75pt;height:158.25pt;visibility:visible">
            <v:imagedata r:id="rId27" o:title=""/>
          </v:shape>
        </w:pict>
      </w: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She’s from </w:t>
      </w:r>
      <w:r w:rsidRPr="001511F2">
        <w:rPr>
          <w:rFonts w:ascii="Comic Sans MS" w:hAnsi="Comic Sans MS"/>
          <w:sz w:val="24"/>
          <w:szCs w:val="24"/>
          <w:u w:val="single"/>
        </w:rPr>
        <w:t>Japan.</w:t>
      </w:r>
      <w:r w:rsidRPr="001511F2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 xml:space="preserve">               She’s from </w:t>
      </w:r>
      <w:r w:rsidRPr="001511F2">
        <w:rPr>
          <w:rFonts w:ascii="Comic Sans MS" w:hAnsi="Comic Sans MS"/>
          <w:sz w:val="24"/>
          <w:szCs w:val="24"/>
          <w:u w:val="single"/>
        </w:rPr>
        <w:t>Turkey.</w:t>
      </w:r>
      <w:r>
        <w:rPr>
          <w:rFonts w:ascii="Comic Sans MS" w:hAnsi="Comic Sans MS"/>
          <w:sz w:val="24"/>
          <w:szCs w:val="24"/>
        </w:rPr>
        <w:t xml:space="preserve">       </w:t>
      </w:r>
      <w:r w:rsidRPr="001511F2">
        <w:rPr>
          <w:rFonts w:ascii="Comic Sans MS" w:hAnsi="Comic Sans MS"/>
          <w:sz w:val="24"/>
          <w:szCs w:val="24"/>
        </w:rPr>
        <w:t xml:space="preserve">                  </w:t>
      </w:r>
    </w:p>
    <w:p w:rsidR="006D0652" w:rsidRPr="001511F2" w:rsidRDefault="006D0652" w:rsidP="001511F2">
      <w:pPr>
        <w:rPr>
          <w:rFonts w:ascii="Comic Sans MS" w:hAnsi="Comic Sans MS"/>
          <w:sz w:val="24"/>
          <w:szCs w:val="24"/>
        </w:rPr>
      </w:pPr>
      <w:r w:rsidRPr="001511F2">
        <w:rPr>
          <w:rFonts w:ascii="Comic Sans MS" w:hAnsi="Comic Sans MS"/>
          <w:sz w:val="24"/>
          <w:szCs w:val="24"/>
        </w:rPr>
        <w:t xml:space="preserve">She’s _________.                   She’s _________.           </w:t>
      </w:r>
      <w:r>
        <w:rPr>
          <w:rFonts w:ascii="Comic Sans MS" w:hAnsi="Comic Sans MS"/>
          <w:sz w:val="24"/>
          <w:szCs w:val="24"/>
        </w:rPr>
        <w:t xml:space="preserve"> </w:t>
      </w:r>
      <w:hyperlink r:id="rId28" w:history="1">
        <w:r>
          <w:rPr>
            <w:rStyle w:val="Hyperlink"/>
          </w:rPr>
          <w:t>www.sorubak.com</w:t>
        </w:r>
      </w:hyperlink>
      <w:r>
        <w:t xml:space="preserve"> </w:t>
      </w:r>
    </w:p>
    <w:sectPr w:rsidR="006D0652" w:rsidRPr="001511F2" w:rsidSect="00765EB8">
      <w:pgSz w:w="11906" w:h="16838"/>
      <w:pgMar w:top="820" w:right="1417" w:bottom="851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652" w:rsidRDefault="006D0652" w:rsidP="00ED2032">
      <w:pPr>
        <w:spacing w:after="0" w:line="240" w:lineRule="auto"/>
      </w:pPr>
      <w:r>
        <w:separator/>
      </w:r>
    </w:p>
  </w:endnote>
  <w:endnote w:type="continuationSeparator" w:id="0">
    <w:p w:rsidR="006D0652" w:rsidRDefault="006D0652" w:rsidP="00ED2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652" w:rsidRDefault="006D0652" w:rsidP="00ED2032">
      <w:pPr>
        <w:spacing w:after="0" w:line="240" w:lineRule="auto"/>
      </w:pPr>
      <w:r>
        <w:separator/>
      </w:r>
    </w:p>
  </w:footnote>
  <w:footnote w:type="continuationSeparator" w:id="0">
    <w:p w:rsidR="006D0652" w:rsidRDefault="006D0652" w:rsidP="00ED2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12C7C"/>
    <w:multiLevelType w:val="hybridMultilevel"/>
    <w:tmpl w:val="E6C80BDA"/>
    <w:lvl w:ilvl="0" w:tplc="4628C0B0">
      <w:start w:val="1"/>
      <w:numFmt w:val="upperLetter"/>
      <w:lvlText w:val="%1)"/>
      <w:lvlJc w:val="left"/>
      <w:pPr>
        <w:tabs>
          <w:tab w:val="num" w:pos="735"/>
        </w:tabs>
        <w:ind w:left="735" w:hanging="360"/>
      </w:pPr>
      <w:rPr>
        <w:rFonts w:cs="Times New Roman" w:hint="default"/>
      </w:rPr>
    </w:lvl>
    <w:lvl w:ilvl="1" w:tplc="228E1C6E">
      <w:start w:val="1"/>
      <w:numFmt w:val="decimal"/>
      <w:lvlText w:val="%2-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32"/>
    <w:rsid w:val="00136358"/>
    <w:rsid w:val="001511F2"/>
    <w:rsid w:val="001B3D06"/>
    <w:rsid w:val="002644D4"/>
    <w:rsid w:val="0038654E"/>
    <w:rsid w:val="0043072D"/>
    <w:rsid w:val="006159E5"/>
    <w:rsid w:val="006D0652"/>
    <w:rsid w:val="00765EB8"/>
    <w:rsid w:val="007B469C"/>
    <w:rsid w:val="007E49E1"/>
    <w:rsid w:val="008E315B"/>
    <w:rsid w:val="0099472B"/>
    <w:rsid w:val="00A67FCE"/>
    <w:rsid w:val="00B950D2"/>
    <w:rsid w:val="00C11BCD"/>
    <w:rsid w:val="00E47FE3"/>
    <w:rsid w:val="00E76DBE"/>
    <w:rsid w:val="00ED2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72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203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D20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203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94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472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11BC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03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jpeg"/><Relationship Id="rId18" Type="http://schemas.openxmlformats.org/officeDocument/2006/relationships/image" Target="media/image9.emf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png"/><Relationship Id="rId12" Type="http://schemas.openxmlformats.org/officeDocument/2006/relationships/image" Target="https://encrypted-tbn1.gstatic.com/images?q=tbn:ANd9GcTKdd1TlJI-sT7YexGM5w_QlIc6alJN3EpjTnUUxkyOPGmWa4M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11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png"/><Relationship Id="rId28" Type="http://schemas.openxmlformats.org/officeDocument/2006/relationships/hyperlink" Target="http://www.sorubak.com/" TargetMode="External"/><Relationship Id="rId10" Type="http://schemas.openxmlformats.org/officeDocument/2006/relationships/image" Target="http://t3.gstatic.com/images?q=tbn:ANd9GcTeMwDTAtcl20LGJA4Zak6YSdV9s3_lUVStXBQEa9zF6SqQjHiaSg" TargetMode="External"/><Relationship Id="rId19" Type="http://schemas.openxmlformats.org/officeDocument/2006/relationships/image" Target="media/image10.e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https://encrypted-tbn1.gstatic.com/images?q=tbn:ANd9GcRvtbgex9EiNEZco_rYkqXWebX3gGOS8bvgEvfCkAfIO3WTerld" TargetMode="External"/><Relationship Id="rId22" Type="http://schemas.openxmlformats.org/officeDocument/2006/relationships/image" Target="media/image13.emf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264</Words>
  <Characters>1509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</dc:creator>
  <cp:keywords/>
  <dc:description/>
  <cp:lastModifiedBy>edanur</cp:lastModifiedBy>
  <cp:revision>10</cp:revision>
  <dcterms:created xsi:type="dcterms:W3CDTF">2014-10-15T16:12:00Z</dcterms:created>
  <dcterms:modified xsi:type="dcterms:W3CDTF">2014-11-24T20:23:00Z</dcterms:modified>
</cp:coreProperties>
</file>