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4F5" w:rsidRDefault="002B04F5" w:rsidP="00344E04">
      <w:pPr>
        <w:sectPr w:rsidR="002B04F5" w:rsidSect="00344E04">
          <w:pgSz w:w="11906" w:h="16838"/>
          <w:pgMar w:top="567" w:right="567" w:bottom="425" w:left="567" w:header="708" w:footer="708" w:gutter="0"/>
          <w:cols w:space="708"/>
          <w:docGrid w:linePitch="360"/>
        </w:sectPr>
      </w:pPr>
      <w:r>
        <w:rPr>
          <w:noProof/>
          <w:lang w:eastAsia="tr-TR"/>
        </w:rPr>
        <w:pict>
          <v:line id="Düz Bağlayıcı 2" o:spid="_x0000_s1026" style="position:absolute;z-index:251642880;visibility:visible" from="-13.35pt,40.7pt" to="553.5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" strokecolor="#c0504d" strokeweight="2pt">
            <v:shadow on="t" color="black" opacity="24903f" origin=",.5" offset="0,.55556mm"/>
          </v:lin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7" type="#_x0000_t75" style="position:absolute;margin-left:-1.65pt;margin-top:-15.25pt;width:55.3pt;height:54.75pt;z-index:251645952;visibility:visible">
            <v:imagedata r:id="rId7" o:title=""/>
          </v:shape>
        </w:pict>
      </w:r>
      <w:r>
        <w:rPr>
          <w:noProof/>
          <w:lang w:eastAsia="tr-TR"/>
        </w:rPr>
        <w:pict>
          <v:oval id="Oval 6" o:spid="_x0000_s1028" style="position:absolute;margin-left:463.65pt;margin-top:21.15pt;width:39pt;height:18.75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" stroked="f" strokeweight="2pt"/>
        </w:pict>
      </w:r>
    </w:p>
    <w:p w:rsidR="002B04F5" w:rsidRPr="00DD3C8B" w:rsidRDefault="002B04F5" w:rsidP="00F5014E">
      <w:pPr>
        <w:jc w:val="center"/>
        <w:rPr>
          <w:rFonts w:ascii="ALFABET98" w:hAnsi="ALFABET98"/>
          <w:b/>
          <w:color w:val="FF0000"/>
          <w:sz w:val="28"/>
          <w:szCs w:val="28"/>
        </w:rPr>
      </w:pPr>
      <w:r>
        <w:rPr>
          <w:noProof/>
          <w:lang w:eastAsia="tr-TR"/>
        </w:rPr>
        <w:pict>
          <v:roundrect id="Yuvarlatılmış Dikdörtgen 4" o:spid="_x0000_s1029" style="position:absolute;left:0;text-align:left;margin-left:-8.85pt;margin-top:23.75pt;width:249.75pt;height:291pt;z-index:2516408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" strokecolor="#f79646" strokeweight="2pt">
            <v:textbox>
              <w:txbxContent>
                <w:p w:rsidR="002B04F5" w:rsidRPr="00BE4044" w:rsidRDefault="002B04F5" w:rsidP="00BE4044">
                  <w:pPr>
                    <w:jc w:val="both"/>
                    <w:rPr>
                      <w:rFonts w:ascii="ALFABET98" w:hAnsi="ALFABET98"/>
                    </w:rPr>
                  </w:pPr>
                  <w:r>
                    <w:rPr>
                      <w:rFonts w:ascii="ALFABET98" w:hAnsi="ALFABET98"/>
                    </w:rPr>
                    <w:t xml:space="preserve">       </w:t>
                  </w:r>
                  <w:r w:rsidRPr="00BE4044">
                    <w:rPr>
                      <w:rFonts w:ascii="ALFABET98" w:hAnsi="ALFABET98"/>
                    </w:rPr>
                    <w:t>Yaz yeni başlamıştı. O gün ilk sıcaktı. Vapur bekliyorduk. Gelen vapurdan iskeleye öyle insanlar indi ki her gün İstanbul kazan ben kepçe dolaştığım halde onlara rastlamamıştım. Kimlerdir? Ne iş yaparlar? Nasıl yaşarlar? Nerede otururlar? Ne dertleri var? Şu, uzun saçlı bir keman hocasına benzeyen kim olabilir?</w:t>
                  </w:r>
                </w:p>
                <w:p w:rsidR="002B04F5" w:rsidRPr="00BE4044" w:rsidRDefault="002B04F5" w:rsidP="00BE4044">
                  <w:pPr>
                    <w:jc w:val="both"/>
                    <w:rPr>
                      <w:rFonts w:ascii="ALFABET98" w:hAnsi="ALFABET98"/>
                    </w:rPr>
                  </w:pPr>
                  <w:r w:rsidRPr="00BE4044">
                    <w:rPr>
                      <w:rFonts w:ascii="ALFABET98" w:hAnsi="ALFABET98"/>
                    </w:rPr>
                    <w:tab/>
                    <w:t>Vapurdan benim alakamı çekecek, üzerinde üç dakika meraklanacağım hiç kimsenin çıkamadığı günler de olur. Ama böyle günler vapurdan çıkanların üzerinde düşünmek istemediğim günlerdir.</w:t>
                  </w:r>
                </w:p>
                <w:p w:rsidR="002B04F5" w:rsidRPr="00BE4044" w:rsidRDefault="002B04F5" w:rsidP="00BE4044">
                  <w:pPr>
                    <w:jc w:val="right"/>
                    <w:rPr>
                      <w:b/>
                    </w:rPr>
                  </w:pPr>
                  <w:r w:rsidRPr="00BE4044">
                    <w:rPr>
                      <w:rFonts w:ascii="ALFABET98" w:hAnsi="ALFABET98"/>
                      <w:b/>
                    </w:rPr>
                    <w:t>Sait Faik Abasıyanık</w:t>
                  </w:r>
                  <w:r w:rsidRPr="00BE4044">
                    <w:rPr>
                      <w:b/>
                    </w:rPr>
                    <w:t xml:space="preserve"> </w:t>
                  </w:r>
                </w:p>
              </w:txbxContent>
            </v:textbox>
          </v:roundrect>
        </w:pict>
      </w:r>
      <w:r>
        <w:rPr>
          <w:noProof/>
          <w:lang w:eastAsia="tr-TR"/>
        </w:rPr>
        <w:pict>
          <v:shape id="Resim 1" o:spid="_x0000_s1030" type="#_x0000_t75" style="position:absolute;left:0;text-align:left;margin-left:.15pt;margin-top:-32.05pt;width:537pt;height:47.25pt;z-index:-251674624;visibility:visible" wrapcoords="-30 0 -30 21257 21600 21257 21600 0 -30 0">
            <v:imagedata r:id="rId8" o:title="" cropbottom="61752f"/>
            <w10:wrap type="tight"/>
          </v:shape>
        </w:pict>
      </w:r>
      <w:r w:rsidRPr="00DD3C8B">
        <w:rPr>
          <w:rFonts w:ascii="ALFABET98" w:hAnsi="ALFABET98"/>
          <w:b/>
          <w:color w:val="FF0000"/>
          <w:sz w:val="28"/>
          <w:szCs w:val="28"/>
        </w:rPr>
        <w:t>TÜRKÇE</w:t>
      </w:r>
    </w:p>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 w:rsidR="002B04F5" w:rsidRDefault="002B04F5" w:rsidP="00344E04">
      <w:pPr>
        <w:rPr>
          <w:rFonts w:ascii="ALFABET98" w:hAnsi="ALFABET98"/>
          <w:b/>
          <w:color w:val="00B0F0"/>
          <w:sz w:val="24"/>
          <w:szCs w:val="24"/>
        </w:rPr>
      </w:pPr>
    </w:p>
    <w:p w:rsidR="002B04F5" w:rsidRPr="00CC156E" w:rsidRDefault="002B04F5" w:rsidP="00344E04">
      <w:pPr>
        <w:rPr>
          <w:rFonts w:ascii="ALFABET98" w:hAnsi="ALFABET98"/>
          <w:color w:val="00B0F0"/>
          <w:sz w:val="24"/>
          <w:szCs w:val="24"/>
        </w:rPr>
      </w:pPr>
      <w:r w:rsidRPr="00CC156E">
        <w:rPr>
          <w:rFonts w:ascii="ALFABET98" w:hAnsi="ALFABET98"/>
          <w:color w:val="00B0F0"/>
          <w:sz w:val="24"/>
          <w:szCs w:val="24"/>
        </w:rPr>
        <w:t>(İlk üç soruyu yukarıdaki metne göre yanıtlayınız?)</w:t>
      </w:r>
    </w:p>
    <w:p w:rsidR="002B04F5" w:rsidRPr="00BE4044" w:rsidRDefault="002B04F5" w:rsidP="00BE4044">
      <w:pPr>
        <w:pStyle w:val="ListParagraph"/>
        <w:numPr>
          <w:ilvl w:val="0"/>
          <w:numId w:val="1"/>
        </w:numPr>
        <w:rPr>
          <w:rFonts w:ascii="ALFABET98" w:hAnsi="ALFABET98"/>
          <w:b/>
          <w:color w:val="00B0F0"/>
          <w:sz w:val="24"/>
          <w:szCs w:val="24"/>
        </w:rPr>
      </w:pPr>
      <w:r>
        <w:rPr>
          <w:rFonts w:ascii="ALFABET98" w:hAnsi="ALFABET98"/>
          <w:b/>
          <w:color w:val="00B0F0"/>
          <w:sz w:val="24"/>
          <w:szCs w:val="24"/>
        </w:rPr>
        <w:t xml:space="preserve"> </w:t>
      </w:r>
      <w:r w:rsidRPr="00BE4044">
        <w:rPr>
          <w:rFonts w:ascii="ALFABET98" w:hAnsi="ALFABET98"/>
          <w:sz w:val="24"/>
          <w:szCs w:val="24"/>
        </w:rPr>
        <w:t xml:space="preserve">Yazar </w:t>
      </w:r>
      <w:r>
        <w:rPr>
          <w:rFonts w:ascii="ALFABET98" w:hAnsi="ALFABET98"/>
          <w:sz w:val="24"/>
          <w:szCs w:val="24"/>
        </w:rPr>
        <w:t xml:space="preserve">insanları </w:t>
      </w:r>
      <w:r w:rsidRPr="00BE4044">
        <w:rPr>
          <w:rFonts w:ascii="ALFABET98" w:hAnsi="ALFABET98"/>
          <w:sz w:val="24"/>
          <w:szCs w:val="24"/>
        </w:rPr>
        <w:t>nerede gözlemliyormuş</w:t>
      </w:r>
      <w:r w:rsidRPr="00BE4044">
        <w:rPr>
          <w:rFonts w:ascii="ALFABET98" w:hAnsi="ALFABET98"/>
          <w:b/>
          <w:sz w:val="24"/>
          <w:szCs w:val="24"/>
        </w:rPr>
        <w:t>?</w:t>
      </w:r>
    </w:p>
    <w:p w:rsidR="002B04F5" w:rsidRPr="00BE4044" w:rsidRDefault="002B04F5" w:rsidP="00BE4044">
      <w:pPr>
        <w:pStyle w:val="ListParagraph"/>
        <w:numPr>
          <w:ilvl w:val="0"/>
          <w:numId w:val="2"/>
        </w:numPr>
        <w:rPr>
          <w:rFonts w:ascii="ALFABET98" w:hAnsi="ALFABET98"/>
          <w:sz w:val="24"/>
          <w:szCs w:val="24"/>
        </w:rPr>
      </w:pPr>
      <w:r w:rsidRPr="00BE4044">
        <w:rPr>
          <w:rFonts w:ascii="ALFABET98" w:hAnsi="ALFABET98"/>
          <w:sz w:val="24"/>
          <w:szCs w:val="24"/>
        </w:rPr>
        <w:t>Sokakta</w:t>
      </w:r>
    </w:p>
    <w:p w:rsidR="002B04F5" w:rsidRPr="00BE4044" w:rsidRDefault="002B04F5" w:rsidP="00BE4044">
      <w:pPr>
        <w:pStyle w:val="ListParagraph"/>
        <w:numPr>
          <w:ilvl w:val="0"/>
          <w:numId w:val="2"/>
        </w:numPr>
        <w:rPr>
          <w:rFonts w:ascii="ALFABET98" w:hAnsi="ALFABET98"/>
          <w:sz w:val="24"/>
          <w:szCs w:val="24"/>
        </w:rPr>
      </w:pPr>
      <w:r w:rsidRPr="00BE4044">
        <w:rPr>
          <w:rFonts w:ascii="ALFABET98" w:hAnsi="ALFABET98"/>
          <w:sz w:val="24"/>
          <w:szCs w:val="24"/>
        </w:rPr>
        <w:t>İskelede</w:t>
      </w:r>
    </w:p>
    <w:p w:rsidR="002B04F5" w:rsidRPr="00BE4044" w:rsidRDefault="002B04F5" w:rsidP="00BE4044">
      <w:pPr>
        <w:pStyle w:val="ListParagraph"/>
        <w:numPr>
          <w:ilvl w:val="0"/>
          <w:numId w:val="2"/>
        </w:numPr>
        <w:rPr>
          <w:rFonts w:ascii="ALFABET98" w:hAnsi="ALFABET98"/>
          <w:sz w:val="24"/>
          <w:szCs w:val="24"/>
        </w:rPr>
      </w:pPr>
      <w:r w:rsidRPr="00BE4044">
        <w:rPr>
          <w:rFonts w:ascii="ALFABET98" w:hAnsi="ALFABET98"/>
          <w:sz w:val="24"/>
          <w:szCs w:val="24"/>
        </w:rPr>
        <w:t>Vapurda</w:t>
      </w:r>
    </w:p>
    <w:p w:rsidR="002B04F5" w:rsidRDefault="002B04F5" w:rsidP="00BE4044">
      <w:pPr>
        <w:pStyle w:val="ListParagraph"/>
        <w:numPr>
          <w:ilvl w:val="0"/>
          <w:numId w:val="2"/>
        </w:numPr>
        <w:rPr>
          <w:rFonts w:ascii="ALFABET98" w:hAnsi="ALFABET98"/>
          <w:sz w:val="24"/>
          <w:szCs w:val="24"/>
        </w:rPr>
      </w:pPr>
      <w:r w:rsidRPr="00BE4044">
        <w:rPr>
          <w:rFonts w:ascii="ALFABET98" w:hAnsi="ALFABET98"/>
          <w:sz w:val="24"/>
          <w:szCs w:val="24"/>
        </w:rPr>
        <w:t>Caddede</w:t>
      </w:r>
      <w:r>
        <w:rPr>
          <w:rFonts w:ascii="ALFABET98" w:hAnsi="ALFABET98"/>
          <w:sz w:val="24"/>
          <w:szCs w:val="24"/>
        </w:rPr>
        <w:t xml:space="preserve"> </w:t>
      </w:r>
    </w:p>
    <w:p w:rsidR="002B04F5" w:rsidRPr="00F5014E" w:rsidRDefault="002B04F5" w:rsidP="00BE4044">
      <w:pPr>
        <w:pStyle w:val="ListParagraph"/>
        <w:rPr>
          <w:rFonts w:ascii="ALFABET98" w:hAnsi="ALFABET98"/>
          <w:sz w:val="20"/>
          <w:szCs w:val="20"/>
        </w:rPr>
      </w:pPr>
    </w:p>
    <w:p w:rsidR="002B04F5" w:rsidRPr="00BE4044" w:rsidRDefault="002B04F5" w:rsidP="00BE4044">
      <w:pPr>
        <w:pStyle w:val="ListParagraph"/>
        <w:numPr>
          <w:ilvl w:val="0"/>
          <w:numId w:val="1"/>
        </w:numPr>
        <w:rPr>
          <w:rFonts w:ascii="ALFABET98" w:hAnsi="ALFABET98"/>
          <w:sz w:val="24"/>
          <w:szCs w:val="24"/>
        </w:rPr>
      </w:pPr>
      <w:r>
        <w:rPr>
          <w:rFonts w:ascii="ALFABET98" w:hAnsi="ALFABET98"/>
          <w:sz w:val="24"/>
          <w:szCs w:val="24"/>
        </w:rPr>
        <w:t xml:space="preserve">Yazarın gördüğü insanlarla ilgili merak ettikleri arasında hangisi </w:t>
      </w:r>
      <w:r w:rsidRPr="00BE4044">
        <w:rPr>
          <w:rFonts w:ascii="ALFABET98" w:hAnsi="ALFABET98"/>
          <w:b/>
          <w:sz w:val="24"/>
          <w:szCs w:val="24"/>
          <w:u w:val="single"/>
        </w:rPr>
        <w:t>yoktur?</w:t>
      </w:r>
    </w:p>
    <w:p w:rsidR="002B04F5" w:rsidRDefault="002B04F5" w:rsidP="00BE4044">
      <w:pPr>
        <w:pStyle w:val="ListParagraph"/>
        <w:numPr>
          <w:ilvl w:val="0"/>
          <w:numId w:val="3"/>
        </w:numPr>
        <w:rPr>
          <w:rFonts w:ascii="ALFABET98" w:hAnsi="ALFABET98"/>
          <w:sz w:val="24"/>
          <w:szCs w:val="24"/>
        </w:rPr>
      </w:pPr>
      <w:r>
        <w:rPr>
          <w:rFonts w:ascii="ALFABET98" w:hAnsi="ALFABET98"/>
          <w:sz w:val="24"/>
          <w:szCs w:val="24"/>
        </w:rPr>
        <w:t>Ne iş yaptıkları</w:t>
      </w:r>
    </w:p>
    <w:p w:rsidR="002B04F5" w:rsidRDefault="002B04F5" w:rsidP="00BE4044">
      <w:pPr>
        <w:pStyle w:val="ListParagraph"/>
        <w:numPr>
          <w:ilvl w:val="0"/>
          <w:numId w:val="3"/>
        </w:numPr>
        <w:rPr>
          <w:rFonts w:ascii="ALFABET98" w:hAnsi="ALFABET98"/>
          <w:sz w:val="24"/>
          <w:szCs w:val="24"/>
        </w:rPr>
      </w:pPr>
      <w:r>
        <w:rPr>
          <w:rFonts w:ascii="ALFABET98" w:hAnsi="ALFABET98"/>
          <w:sz w:val="24"/>
          <w:szCs w:val="24"/>
        </w:rPr>
        <w:t>Nerede oturdukları</w:t>
      </w:r>
    </w:p>
    <w:p w:rsidR="002B04F5" w:rsidRDefault="002B04F5" w:rsidP="00BE4044">
      <w:pPr>
        <w:pStyle w:val="ListParagraph"/>
        <w:numPr>
          <w:ilvl w:val="0"/>
          <w:numId w:val="3"/>
        </w:numPr>
        <w:rPr>
          <w:rFonts w:ascii="ALFABET98" w:hAnsi="ALFABET98"/>
          <w:sz w:val="24"/>
          <w:szCs w:val="24"/>
        </w:rPr>
      </w:pPr>
      <w:r>
        <w:rPr>
          <w:rFonts w:ascii="ALFABET98" w:hAnsi="ALFABET98"/>
          <w:sz w:val="24"/>
          <w:szCs w:val="24"/>
        </w:rPr>
        <w:t>Nasıl yaşadıkları</w:t>
      </w:r>
    </w:p>
    <w:p w:rsidR="002B04F5" w:rsidRDefault="002B04F5" w:rsidP="00BE4044">
      <w:pPr>
        <w:pStyle w:val="ListParagraph"/>
        <w:numPr>
          <w:ilvl w:val="0"/>
          <w:numId w:val="3"/>
        </w:numPr>
        <w:rPr>
          <w:rFonts w:ascii="ALFABET98" w:hAnsi="ALFABET98"/>
          <w:sz w:val="24"/>
          <w:szCs w:val="24"/>
        </w:rPr>
      </w:pPr>
      <w:r>
        <w:rPr>
          <w:rFonts w:ascii="ALFABET98" w:hAnsi="ALFABET98"/>
          <w:sz w:val="24"/>
          <w:szCs w:val="24"/>
        </w:rPr>
        <w:t>Neden neşeli oldukları</w:t>
      </w:r>
    </w:p>
    <w:p w:rsidR="002B04F5" w:rsidRPr="00F5014E" w:rsidRDefault="002B04F5" w:rsidP="00BE4044">
      <w:pPr>
        <w:pStyle w:val="ListParagraph"/>
        <w:rPr>
          <w:rFonts w:ascii="ALFABET98" w:hAnsi="ALFABET98"/>
          <w:sz w:val="20"/>
          <w:szCs w:val="20"/>
        </w:rPr>
      </w:pPr>
    </w:p>
    <w:p w:rsidR="002B04F5" w:rsidRPr="00BE4044" w:rsidRDefault="002B04F5" w:rsidP="00BE4044">
      <w:pPr>
        <w:pStyle w:val="ListParagraph"/>
        <w:numPr>
          <w:ilvl w:val="0"/>
          <w:numId w:val="1"/>
        </w:numPr>
        <w:rPr>
          <w:rFonts w:ascii="ALFABET98" w:hAnsi="ALFABET98"/>
          <w:sz w:val="24"/>
          <w:szCs w:val="24"/>
        </w:rPr>
      </w:pPr>
      <w:r>
        <w:rPr>
          <w:rFonts w:ascii="ALFABET98" w:hAnsi="ALFABET98"/>
          <w:sz w:val="24"/>
          <w:szCs w:val="24"/>
        </w:rPr>
        <w:t xml:space="preserve">Yazar ne zaman insanlarla ilgili bir şeyleri merak </w:t>
      </w:r>
      <w:r w:rsidRPr="00BE4044">
        <w:rPr>
          <w:rFonts w:ascii="ALFABET98" w:hAnsi="ALFABET98"/>
          <w:b/>
          <w:sz w:val="24"/>
          <w:szCs w:val="24"/>
          <w:u w:val="single"/>
        </w:rPr>
        <w:t>etmiyormuş?</w:t>
      </w:r>
    </w:p>
    <w:p w:rsidR="002B04F5" w:rsidRDefault="002B04F5" w:rsidP="00BE4044">
      <w:pPr>
        <w:pStyle w:val="ListParagraph"/>
        <w:numPr>
          <w:ilvl w:val="0"/>
          <w:numId w:val="4"/>
        </w:numPr>
        <w:rPr>
          <w:rFonts w:ascii="ALFABET98" w:hAnsi="ALFABET98"/>
          <w:sz w:val="24"/>
          <w:szCs w:val="24"/>
        </w:rPr>
      </w:pPr>
      <w:r>
        <w:rPr>
          <w:rFonts w:ascii="ALFABET98" w:hAnsi="ALFABET98"/>
          <w:sz w:val="24"/>
          <w:szCs w:val="24"/>
        </w:rPr>
        <w:t>Diğer mevsimlerde</w:t>
      </w:r>
    </w:p>
    <w:p w:rsidR="002B04F5" w:rsidRDefault="002B04F5" w:rsidP="00BE4044">
      <w:pPr>
        <w:pStyle w:val="ListParagraph"/>
        <w:numPr>
          <w:ilvl w:val="0"/>
          <w:numId w:val="4"/>
        </w:numPr>
        <w:rPr>
          <w:rFonts w:ascii="ALFABET98" w:hAnsi="ALFABET98"/>
          <w:sz w:val="24"/>
          <w:szCs w:val="24"/>
        </w:rPr>
      </w:pPr>
      <w:r>
        <w:rPr>
          <w:rFonts w:ascii="ALFABET98" w:hAnsi="ALFABET98"/>
          <w:sz w:val="24"/>
          <w:szCs w:val="24"/>
        </w:rPr>
        <w:t>Düşünmek istemediği günler</w:t>
      </w:r>
    </w:p>
    <w:p w:rsidR="002B04F5" w:rsidRDefault="002B04F5" w:rsidP="00BE4044">
      <w:pPr>
        <w:pStyle w:val="ListParagraph"/>
        <w:numPr>
          <w:ilvl w:val="0"/>
          <w:numId w:val="4"/>
        </w:numPr>
        <w:rPr>
          <w:rFonts w:ascii="ALFABET98" w:hAnsi="ALFABET98"/>
          <w:sz w:val="24"/>
          <w:szCs w:val="24"/>
        </w:rPr>
      </w:pPr>
      <w:r>
        <w:rPr>
          <w:rFonts w:ascii="ALFABET98" w:hAnsi="ALFABET98"/>
          <w:sz w:val="24"/>
          <w:szCs w:val="24"/>
        </w:rPr>
        <w:t>Vapurdan inenlerin çok olmadığı zamanlar</w:t>
      </w:r>
    </w:p>
    <w:p w:rsidR="002B04F5" w:rsidRPr="00B8437A" w:rsidRDefault="002B04F5" w:rsidP="00BE4044">
      <w:pPr>
        <w:pStyle w:val="ListParagraph"/>
        <w:numPr>
          <w:ilvl w:val="0"/>
          <w:numId w:val="4"/>
        </w:numPr>
        <w:rPr>
          <w:rFonts w:ascii="ALFABET98" w:hAnsi="ALFABET98"/>
          <w:sz w:val="24"/>
          <w:szCs w:val="24"/>
        </w:rPr>
      </w:pPr>
      <w:r>
        <w:rPr>
          <w:rFonts w:ascii="ALFABET98" w:hAnsi="ALFABET98"/>
          <w:sz w:val="24"/>
          <w:szCs w:val="24"/>
        </w:rPr>
        <w:t>Kendini iyi hissetmediği zamanlar.</w:t>
      </w:r>
    </w:p>
    <w:p w:rsidR="002B04F5" w:rsidRDefault="002B04F5" w:rsidP="00692DF5">
      <w:pPr>
        <w:pStyle w:val="ListParagraph"/>
        <w:numPr>
          <w:ilvl w:val="0"/>
          <w:numId w:val="1"/>
        </w:numPr>
        <w:rPr>
          <w:rFonts w:ascii="ALFABET98" w:hAnsi="ALFABET98"/>
          <w:sz w:val="24"/>
          <w:szCs w:val="24"/>
        </w:rPr>
      </w:pPr>
      <w:r>
        <w:rPr>
          <w:rFonts w:ascii="ALFABET98" w:hAnsi="ALFABET98"/>
          <w:sz w:val="24"/>
          <w:szCs w:val="24"/>
        </w:rPr>
        <w:t xml:space="preserve">Aşağıdaki cümlelerin hangisinde altı çizili sözcük eş sesli </w:t>
      </w:r>
      <w:r w:rsidRPr="00692DF5">
        <w:rPr>
          <w:rFonts w:ascii="ALFABET98" w:hAnsi="ALFABET98"/>
          <w:b/>
          <w:sz w:val="24"/>
          <w:szCs w:val="24"/>
          <w:u w:val="single"/>
        </w:rPr>
        <w:t>değildir?</w:t>
      </w:r>
    </w:p>
    <w:p w:rsidR="002B04F5" w:rsidRDefault="002B04F5" w:rsidP="00692DF5">
      <w:pPr>
        <w:pStyle w:val="ListParagraph"/>
        <w:numPr>
          <w:ilvl w:val="0"/>
          <w:numId w:val="5"/>
        </w:numPr>
        <w:rPr>
          <w:rFonts w:ascii="ALFABET98" w:hAnsi="ALFABET98"/>
          <w:sz w:val="24"/>
          <w:szCs w:val="24"/>
        </w:rPr>
      </w:pPr>
      <w:r>
        <w:rPr>
          <w:rFonts w:ascii="ALFABET98" w:hAnsi="ALFABET98"/>
          <w:sz w:val="24"/>
          <w:szCs w:val="24"/>
        </w:rPr>
        <w:t xml:space="preserve">Etrafına neşe </w:t>
      </w:r>
      <w:r w:rsidRPr="00692DF5">
        <w:rPr>
          <w:rFonts w:ascii="ALFABET98" w:hAnsi="ALFABET98"/>
          <w:b/>
          <w:sz w:val="24"/>
          <w:szCs w:val="24"/>
          <w:u w:val="single"/>
        </w:rPr>
        <w:t>saç</w:t>
      </w:r>
      <w:r>
        <w:rPr>
          <w:rFonts w:ascii="ALFABET98" w:hAnsi="ALFABET98"/>
          <w:sz w:val="24"/>
          <w:szCs w:val="24"/>
        </w:rPr>
        <w:t>tı.</w:t>
      </w:r>
    </w:p>
    <w:p w:rsidR="002B04F5" w:rsidRDefault="002B04F5" w:rsidP="00692DF5">
      <w:pPr>
        <w:pStyle w:val="ListParagraph"/>
        <w:numPr>
          <w:ilvl w:val="0"/>
          <w:numId w:val="5"/>
        </w:numPr>
        <w:rPr>
          <w:rFonts w:ascii="ALFABET98" w:hAnsi="ALFABET98"/>
          <w:sz w:val="24"/>
          <w:szCs w:val="24"/>
        </w:rPr>
      </w:pPr>
      <w:r w:rsidRPr="00692DF5">
        <w:rPr>
          <w:rFonts w:ascii="ALFABET98" w:hAnsi="ALFABET98"/>
          <w:b/>
          <w:sz w:val="24"/>
          <w:szCs w:val="24"/>
          <w:u w:val="single"/>
        </w:rPr>
        <w:t>Konuk</w:t>
      </w:r>
      <w:r>
        <w:rPr>
          <w:rFonts w:ascii="ALFABET98" w:hAnsi="ALFABET98"/>
          <w:sz w:val="24"/>
          <w:szCs w:val="24"/>
        </w:rPr>
        <w:t>larını güzel ağırladı.</w:t>
      </w:r>
    </w:p>
    <w:p w:rsidR="002B04F5" w:rsidRDefault="002B04F5" w:rsidP="00692DF5">
      <w:pPr>
        <w:pStyle w:val="ListParagraph"/>
        <w:numPr>
          <w:ilvl w:val="0"/>
          <w:numId w:val="5"/>
        </w:numPr>
        <w:rPr>
          <w:rFonts w:ascii="ALFABET98" w:hAnsi="ALFABET98"/>
          <w:sz w:val="24"/>
          <w:szCs w:val="24"/>
        </w:rPr>
      </w:pPr>
      <w:r>
        <w:rPr>
          <w:rFonts w:ascii="ALFABET98" w:hAnsi="ALFABET98"/>
          <w:sz w:val="24"/>
          <w:szCs w:val="24"/>
        </w:rPr>
        <w:t xml:space="preserve">Bu elbiseyi </w:t>
      </w:r>
      <w:r w:rsidRPr="00692DF5">
        <w:rPr>
          <w:rFonts w:ascii="ALFABET98" w:hAnsi="ALFABET98"/>
          <w:b/>
          <w:sz w:val="24"/>
          <w:szCs w:val="24"/>
          <w:u w:val="single"/>
        </w:rPr>
        <w:t>kaç</w:t>
      </w:r>
      <w:r>
        <w:rPr>
          <w:rFonts w:ascii="ALFABET98" w:hAnsi="ALFABET98"/>
          <w:sz w:val="24"/>
          <w:szCs w:val="24"/>
        </w:rPr>
        <w:t>a aldın?</w:t>
      </w:r>
    </w:p>
    <w:p w:rsidR="002B04F5" w:rsidRDefault="002B04F5" w:rsidP="00692DF5">
      <w:pPr>
        <w:pStyle w:val="ListParagraph"/>
        <w:numPr>
          <w:ilvl w:val="0"/>
          <w:numId w:val="5"/>
        </w:numPr>
        <w:rPr>
          <w:rFonts w:ascii="ALFABET98" w:hAnsi="ALFABET98"/>
          <w:sz w:val="24"/>
          <w:szCs w:val="24"/>
        </w:rPr>
      </w:pPr>
      <w:r>
        <w:rPr>
          <w:rFonts w:ascii="ALFABET98" w:hAnsi="ALFABET98"/>
          <w:sz w:val="24"/>
          <w:szCs w:val="24"/>
        </w:rPr>
        <w:t xml:space="preserve">Ayağı takılıp </w:t>
      </w:r>
      <w:r w:rsidRPr="00692DF5">
        <w:rPr>
          <w:rFonts w:ascii="ALFABET98" w:hAnsi="ALFABET98"/>
          <w:b/>
          <w:sz w:val="24"/>
          <w:szCs w:val="24"/>
          <w:u w:val="single"/>
        </w:rPr>
        <w:t>düş</w:t>
      </w:r>
      <w:r>
        <w:rPr>
          <w:rFonts w:ascii="ALFABET98" w:hAnsi="ALFABET98"/>
          <w:sz w:val="24"/>
          <w:szCs w:val="24"/>
        </w:rPr>
        <w:t xml:space="preserve">tü. </w:t>
      </w:r>
    </w:p>
    <w:p w:rsidR="002B04F5" w:rsidRDefault="002B04F5" w:rsidP="00122935">
      <w:pPr>
        <w:pStyle w:val="ListParagraph"/>
        <w:rPr>
          <w:rFonts w:ascii="ALFABET98" w:hAnsi="ALFABET98"/>
          <w:sz w:val="24"/>
          <w:szCs w:val="24"/>
        </w:rPr>
      </w:pPr>
    </w:p>
    <w:p w:rsidR="002B04F5" w:rsidRDefault="002B04F5" w:rsidP="00122935">
      <w:pPr>
        <w:pStyle w:val="ListParagraph"/>
        <w:rPr>
          <w:rFonts w:ascii="ALFABET98" w:hAnsi="ALFABET98"/>
          <w:sz w:val="24"/>
          <w:szCs w:val="24"/>
        </w:rPr>
      </w:pPr>
    </w:p>
    <w:p w:rsidR="002B04F5" w:rsidRPr="00122935" w:rsidRDefault="002B04F5" w:rsidP="00122935">
      <w:pPr>
        <w:pStyle w:val="ListParagraph"/>
        <w:numPr>
          <w:ilvl w:val="0"/>
          <w:numId w:val="1"/>
        </w:numPr>
        <w:rPr>
          <w:rFonts w:ascii="ALFABET98" w:hAnsi="ALFABET98"/>
          <w:sz w:val="24"/>
          <w:szCs w:val="24"/>
        </w:rPr>
      </w:pPr>
      <w:r w:rsidRPr="00122935">
        <w:rPr>
          <w:rFonts w:ascii="ALFABET98" w:hAnsi="ALFABET98"/>
          <w:sz w:val="24"/>
          <w:szCs w:val="24"/>
        </w:rPr>
        <w:t xml:space="preserve">Aşağıdaki kelimelerin hangisi ismin </w:t>
      </w:r>
      <w:r w:rsidRPr="00122935">
        <w:rPr>
          <w:rFonts w:ascii="Times New Roman" w:hAnsi="Times New Roman"/>
          <w:b/>
          <w:color w:val="00B0F0"/>
          <w:sz w:val="24"/>
          <w:szCs w:val="24"/>
        </w:rPr>
        <w:t>–</w:t>
      </w:r>
      <w:r w:rsidRPr="00122935">
        <w:rPr>
          <w:rFonts w:ascii="ALFABET98" w:hAnsi="ALFABET98"/>
          <w:b/>
          <w:color w:val="00B0F0"/>
          <w:sz w:val="24"/>
          <w:szCs w:val="24"/>
        </w:rPr>
        <w:t>de</w:t>
      </w:r>
      <w:r w:rsidRPr="00122935">
        <w:rPr>
          <w:rFonts w:ascii="ALFABET98" w:hAnsi="ALFABET98"/>
          <w:color w:val="00B0F0"/>
          <w:sz w:val="24"/>
          <w:szCs w:val="24"/>
        </w:rPr>
        <w:t xml:space="preserve"> </w:t>
      </w:r>
      <w:r w:rsidRPr="00122935">
        <w:rPr>
          <w:rFonts w:ascii="ALFABET98" w:hAnsi="ALFABET98"/>
          <w:sz w:val="24"/>
          <w:szCs w:val="24"/>
        </w:rPr>
        <w:t xml:space="preserve">hal ekini </w:t>
      </w:r>
      <w:r w:rsidRPr="00122935">
        <w:rPr>
          <w:rFonts w:ascii="ALFABET98" w:hAnsi="ALFABET98"/>
          <w:b/>
          <w:sz w:val="24"/>
          <w:szCs w:val="24"/>
          <w:u w:val="single"/>
        </w:rPr>
        <w:t>almam</w:t>
      </w:r>
      <w:r w:rsidRPr="00122935">
        <w:rPr>
          <w:rFonts w:ascii="ALFABET98" w:hAnsi="ALFABET98" w:cs="ALFABET98"/>
          <w:b/>
          <w:sz w:val="24"/>
          <w:szCs w:val="24"/>
          <w:u w:val="single"/>
        </w:rPr>
        <w:t>ış</w:t>
      </w:r>
      <w:r w:rsidRPr="00122935">
        <w:rPr>
          <w:rFonts w:ascii="ALFABET98" w:hAnsi="ALFABET98"/>
          <w:b/>
          <w:sz w:val="24"/>
          <w:szCs w:val="24"/>
          <w:u w:val="single"/>
        </w:rPr>
        <w:t>t</w:t>
      </w:r>
      <w:r w:rsidRPr="00122935">
        <w:rPr>
          <w:rFonts w:ascii="ALFABET98" w:hAnsi="ALFABET98" w:cs="ALFABET98"/>
          <w:b/>
          <w:sz w:val="24"/>
          <w:szCs w:val="24"/>
          <w:u w:val="single"/>
        </w:rPr>
        <w:t>ı</w:t>
      </w:r>
      <w:r w:rsidRPr="00122935">
        <w:rPr>
          <w:rFonts w:ascii="ALFABET98" w:hAnsi="ALFABET98"/>
          <w:b/>
          <w:sz w:val="24"/>
          <w:szCs w:val="24"/>
          <w:u w:val="single"/>
        </w:rPr>
        <w:t>r?</w:t>
      </w:r>
      <w:r w:rsidRPr="00122935">
        <w:rPr>
          <w:rFonts w:ascii="ALFABET98" w:hAnsi="ALFABET98"/>
          <w:sz w:val="24"/>
          <w:szCs w:val="24"/>
        </w:rPr>
        <w:t xml:space="preserve"> </w:t>
      </w:r>
    </w:p>
    <w:p w:rsidR="002B04F5" w:rsidRDefault="002B04F5" w:rsidP="00122935">
      <w:pPr>
        <w:pStyle w:val="ListParagraph"/>
        <w:numPr>
          <w:ilvl w:val="0"/>
          <w:numId w:val="6"/>
        </w:numPr>
        <w:rPr>
          <w:rFonts w:ascii="ALFABET98" w:hAnsi="ALFABET98"/>
          <w:sz w:val="24"/>
          <w:szCs w:val="24"/>
        </w:rPr>
      </w:pPr>
      <w:r w:rsidRPr="00122935">
        <w:rPr>
          <w:rFonts w:ascii="ALFABET98" w:hAnsi="ALFABET98"/>
          <w:sz w:val="24"/>
          <w:szCs w:val="24"/>
        </w:rPr>
        <w:t>Manda</w:t>
      </w:r>
      <w:r w:rsidRPr="00122935">
        <w:rPr>
          <w:rFonts w:ascii="ALFABET98" w:hAnsi="ALFABET98"/>
          <w:sz w:val="24"/>
          <w:szCs w:val="24"/>
        </w:rPr>
        <w:tab/>
      </w:r>
    </w:p>
    <w:p w:rsidR="002B04F5" w:rsidRDefault="002B04F5" w:rsidP="00122935">
      <w:pPr>
        <w:pStyle w:val="ListParagraph"/>
        <w:numPr>
          <w:ilvl w:val="0"/>
          <w:numId w:val="6"/>
        </w:numPr>
        <w:rPr>
          <w:rFonts w:ascii="ALFABET98" w:hAnsi="ALFABET98"/>
          <w:sz w:val="24"/>
          <w:szCs w:val="24"/>
        </w:rPr>
      </w:pPr>
      <w:r w:rsidRPr="00122935">
        <w:rPr>
          <w:rFonts w:ascii="ALFABET98" w:hAnsi="ALFABET98"/>
          <w:sz w:val="24"/>
          <w:szCs w:val="24"/>
        </w:rPr>
        <w:t>Bahçede</w:t>
      </w:r>
      <w:r w:rsidRPr="00122935">
        <w:rPr>
          <w:rFonts w:ascii="ALFABET98" w:hAnsi="ALFABET98"/>
          <w:sz w:val="24"/>
          <w:szCs w:val="24"/>
        </w:rPr>
        <w:tab/>
      </w:r>
    </w:p>
    <w:p w:rsidR="002B04F5" w:rsidRDefault="002B04F5" w:rsidP="00122935">
      <w:pPr>
        <w:pStyle w:val="ListParagraph"/>
        <w:numPr>
          <w:ilvl w:val="0"/>
          <w:numId w:val="6"/>
        </w:numPr>
        <w:rPr>
          <w:rFonts w:ascii="ALFABET98" w:hAnsi="ALFABET98"/>
          <w:sz w:val="24"/>
          <w:szCs w:val="24"/>
        </w:rPr>
      </w:pPr>
      <w:r>
        <w:rPr>
          <w:rFonts w:ascii="ALFABET98" w:hAnsi="ALFABET98"/>
          <w:sz w:val="24"/>
          <w:szCs w:val="24"/>
        </w:rPr>
        <w:t>Oyunda</w:t>
      </w:r>
    </w:p>
    <w:p w:rsidR="002B04F5" w:rsidRDefault="002B04F5" w:rsidP="00122935">
      <w:pPr>
        <w:pStyle w:val="ListParagraph"/>
        <w:numPr>
          <w:ilvl w:val="0"/>
          <w:numId w:val="6"/>
        </w:numPr>
        <w:rPr>
          <w:rFonts w:ascii="ALFABET98" w:hAnsi="ALFABET98"/>
          <w:sz w:val="24"/>
          <w:szCs w:val="24"/>
        </w:rPr>
      </w:pPr>
      <w:r w:rsidRPr="00122935">
        <w:rPr>
          <w:rFonts w:ascii="ALFABET98" w:hAnsi="ALFABET98"/>
          <w:sz w:val="24"/>
          <w:szCs w:val="24"/>
        </w:rPr>
        <w:t>Uykuda</w:t>
      </w:r>
    </w:p>
    <w:p w:rsidR="002B04F5" w:rsidRDefault="002B04F5" w:rsidP="00CC156E">
      <w:pPr>
        <w:pStyle w:val="ListParagraph"/>
        <w:rPr>
          <w:rFonts w:ascii="ALFABET98" w:hAnsi="ALFABET98"/>
          <w:sz w:val="24"/>
          <w:szCs w:val="24"/>
        </w:rPr>
      </w:pPr>
    </w:p>
    <w:p w:rsidR="002B04F5" w:rsidRDefault="002B04F5" w:rsidP="00CC156E">
      <w:pPr>
        <w:pStyle w:val="ListParagraph"/>
        <w:rPr>
          <w:rFonts w:ascii="ALFABET98" w:hAnsi="ALFABET98"/>
          <w:sz w:val="24"/>
          <w:szCs w:val="24"/>
        </w:rPr>
      </w:pPr>
    </w:p>
    <w:p w:rsidR="002B04F5" w:rsidRPr="00CC156E" w:rsidRDefault="002B04F5" w:rsidP="00CC156E">
      <w:pPr>
        <w:pStyle w:val="ListParagraph"/>
        <w:numPr>
          <w:ilvl w:val="0"/>
          <w:numId w:val="1"/>
        </w:numPr>
        <w:jc w:val="both"/>
        <w:rPr>
          <w:rFonts w:ascii="ALFABET98" w:hAnsi="ALFABET98"/>
          <w:b/>
          <w:color w:val="00B0F0"/>
          <w:sz w:val="24"/>
          <w:szCs w:val="24"/>
        </w:rPr>
      </w:pPr>
      <w:r w:rsidRPr="00CC156E">
        <w:rPr>
          <w:rFonts w:ascii="ALFABET98" w:hAnsi="ALFABET98"/>
          <w:color w:val="00B0F0"/>
          <w:sz w:val="24"/>
          <w:szCs w:val="24"/>
        </w:rPr>
        <w:t>“Sabahları spor yaparım.”</w:t>
      </w:r>
      <w:r>
        <w:rPr>
          <w:rFonts w:ascii="ALFABET98" w:hAnsi="ALFABET98"/>
          <w:b/>
          <w:color w:val="00B0F0"/>
          <w:sz w:val="24"/>
          <w:szCs w:val="24"/>
        </w:rPr>
        <w:t xml:space="preserve"> </w:t>
      </w:r>
      <w:r>
        <w:rPr>
          <w:rFonts w:ascii="ALFABET98" w:hAnsi="ALFABET98"/>
          <w:sz w:val="24"/>
          <w:szCs w:val="24"/>
        </w:rPr>
        <w:t>diyen birisi ne zaman spor yaptığını belirtmek istemektedir.</w:t>
      </w:r>
    </w:p>
    <w:p w:rsidR="002B04F5" w:rsidRDefault="002B04F5" w:rsidP="006C74AC">
      <w:pPr>
        <w:ind w:left="397"/>
        <w:rPr>
          <w:rFonts w:ascii="ALFABET98" w:hAnsi="ALFABET98"/>
          <w:sz w:val="24"/>
          <w:szCs w:val="24"/>
        </w:rPr>
      </w:pPr>
      <w:r w:rsidRPr="00CC156E">
        <w:rPr>
          <w:rFonts w:ascii="ALFABET98" w:hAnsi="ALFABET98"/>
          <w:color w:val="FF0000"/>
          <w:sz w:val="24"/>
          <w:szCs w:val="24"/>
        </w:rPr>
        <w:t xml:space="preserve">a) </w:t>
      </w:r>
      <w:r w:rsidRPr="00CC156E">
        <w:rPr>
          <w:rFonts w:ascii="ALFABET98" w:hAnsi="ALFABET98"/>
          <w:sz w:val="24"/>
          <w:szCs w:val="24"/>
        </w:rPr>
        <w:t>Gelecekte</w:t>
      </w:r>
      <w:r w:rsidRPr="00CC156E">
        <w:rPr>
          <w:rFonts w:ascii="ALFABET98" w:hAnsi="ALFABET98"/>
          <w:sz w:val="24"/>
          <w:szCs w:val="24"/>
        </w:rPr>
        <w:tab/>
      </w:r>
      <w:r w:rsidRPr="006C74AC">
        <w:rPr>
          <w:rFonts w:ascii="ALFABET98" w:hAnsi="ALFABET98"/>
          <w:color w:val="FF0000"/>
          <w:sz w:val="24"/>
          <w:szCs w:val="24"/>
        </w:rPr>
        <w:t xml:space="preserve">       b) </w:t>
      </w:r>
      <w:r w:rsidRPr="00CC156E">
        <w:rPr>
          <w:rFonts w:ascii="ALFABET98" w:hAnsi="ALFABET98"/>
          <w:sz w:val="24"/>
          <w:szCs w:val="24"/>
        </w:rPr>
        <w:t>bazı zamanlar</w:t>
      </w:r>
      <w:r>
        <w:rPr>
          <w:rFonts w:ascii="ALFABET98" w:hAnsi="ALFABET98"/>
          <w:color w:val="FF0000"/>
          <w:sz w:val="24"/>
          <w:szCs w:val="24"/>
        </w:rPr>
        <w:t xml:space="preserve">                c) </w:t>
      </w:r>
      <w:r w:rsidRPr="00CC156E">
        <w:rPr>
          <w:rFonts w:ascii="ALFABET98" w:hAnsi="ALFABET98"/>
          <w:sz w:val="24"/>
          <w:szCs w:val="24"/>
        </w:rPr>
        <w:t>geçmişte</w:t>
      </w:r>
      <w:r>
        <w:rPr>
          <w:rFonts w:ascii="ALFABET98" w:hAnsi="ALFABET98"/>
          <w:color w:val="FF0000"/>
          <w:sz w:val="24"/>
          <w:szCs w:val="24"/>
        </w:rPr>
        <w:tab/>
        <w:t xml:space="preserve">      d) </w:t>
      </w:r>
      <w:r w:rsidRPr="00CC156E">
        <w:rPr>
          <w:rFonts w:ascii="ALFABET98" w:hAnsi="ALFABET98"/>
          <w:sz w:val="24"/>
          <w:szCs w:val="24"/>
        </w:rPr>
        <w:t>her zaman</w:t>
      </w:r>
    </w:p>
    <w:p w:rsidR="002B04F5" w:rsidRDefault="002B04F5" w:rsidP="006C74AC">
      <w:pPr>
        <w:rPr>
          <w:rFonts w:ascii="ALFABET98" w:hAnsi="ALFABET98"/>
          <w:sz w:val="24"/>
          <w:szCs w:val="24"/>
        </w:rPr>
      </w:pPr>
    </w:p>
    <w:p w:rsidR="002B04F5" w:rsidRPr="00CC156E" w:rsidRDefault="002B04F5" w:rsidP="00CC156E">
      <w:pPr>
        <w:pStyle w:val="ListParagraph"/>
        <w:numPr>
          <w:ilvl w:val="0"/>
          <w:numId w:val="1"/>
        </w:numPr>
        <w:jc w:val="both"/>
        <w:rPr>
          <w:rFonts w:ascii="ALFABET98" w:hAnsi="ALFABET98"/>
          <w:color w:val="00B0F0"/>
          <w:sz w:val="24"/>
          <w:szCs w:val="24"/>
        </w:rPr>
      </w:pPr>
      <w:r w:rsidRPr="00CC156E">
        <w:rPr>
          <w:rFonts w:ascii="ALFABET98" w:hAnsi="ALFABET98"/>
          <w:color w:val="00B0F0"/>
          <w:sz w:val="24"/>
          <w:szCs w:val="24"/>
        </w:rPr>
        <w:t xml:space="preserve">“Çok bitkin düşmüştü </w:t>
      </w:r>
      <w:r w:rsidRPr="00CC156E">
        <w:rPr>
          <w:rFonts w:ascii="Times New Roman" w:hAnsi="Times New Roman"/>
          <w:color w:val="00B0F0"/>
          <w:sz w:val="24"/>
          <w:szCs w:val="24"/>
        </w:rPr>
        <w:t>……………</w:t>
      </w:r>
      <w:r w:rsidRPr="00CC156E">
        <w:rPr>
          <w:rFonts w:ascii="ALFABET98" w:hAnsi="ALFABET98"/>
          <w:color w:val="00B0F0"/>
          <w:sz w:val="24"/>
          <w:szCs w:val="24"/>
        </w:rPr>
        <w:t xml:space="preserve"> iki ay boyunca işçilik yapmıştı.” </w:t>
      </w:r>
      <w:r w:rsidRPr="00CC156E">
        <w:rPr>
          <w:rFonts w:ascii="ALFABET98" w:hAnsi="ALFABET98"/>
          <w:sz w:val="24"/>
          <w:szCs w:val="24"/>
        </w:rPr>
        <w:t xml:space="preserve"> cümle</w:t>
      </w:r>
      <w:r>
        <w:rPr>
          <w:rFonts w:ascii="ALFABET98" w:hAnsi="ALFABET98"/>
          <w:sz w:val="24"/>
          <w:szCs w:val="24"/>
        </w:rPr>
        <w:t>sin</w:t>
      </w:r>
      <w:r w:rsidRPr="00CC156E">
        <w:rPr>
          <w:rFonts w:ascii="ALFABET98" w:hAnsi="ALFABET98"/>
          <w:sz w:val="24"/>
          <w:szCs w:val="24"/>
        </w:rPr>
        <w:t>de boş bırakılan yere hangi kelime gelirse sebep-sonuç ilişkisi kurulmuş olur</w:t>
      </w:r>
      <w:r>
        <w:rPr>
          <w:rFonts w:ascii="ALFABET98" w:hAnsi="ALFABET98"/>
          <w:sz w:val="24"/>
          <w:szCs w:val="24"/>
        </w:rPr>
        <w:t>?</w:t>
      </w:r>
    </w:p>
    <w:p w:rsidR="002B04F5" w:rsidRDefault="002B04F5" w:rsidP="00F428A6">
      <w:pPr>
        <w:jc w:val="both"/>
        <w:rPr>
          <w:rFonts w:ascii="ALFABET98" w:hAnsi="ALFABET98"/>
          <w:sz w:val="24"/>
          <w:szCs w:val="24"/>
        </w:rPr>
      </w:pPr>
      <w:r w:rsidRPr="00F428A6">
        <w:rPr>
          <w:rFonts w:ascii="ALFABET98" w:hAnsi="ALFABET98"/>
          <w:sz w:val="24"/>
          <w:szCs w:val="24"/>
        </w:rPr>
        <w:t xml:space="preserve">     </w:t>
      </w:r>
      <w:r w:rsidRPr="00F428A6">
        <w:rPr>
          <w:rFonts w:ascii="ALFABET98" w:hAnsi="ALFABET98"/>
          <w:color w:val="FF0000"/>
          <w:sz w:val="24"/>
          <w:szCs w:val="24"/>
        </w:rPr>
        <w:t xml:space="preserve">a) </w:t>
      </w:r>
      <w:r w:rsidRPr="00F428A6">
        <w:rPr>
          <w:rFonts w:ascii="ALFABET98" w:hAnsi="ALFABET98"/>
          <w:sz w:val="24"/>
          <w:szCs w:val="24"/>
        </w:rPr>
        <w:t xml:space="preserve">çünkü     </w:t>
      </w:r>
      <w:r w:rsidRPr="00F428A6">
        <w:rPr>
          <w:rFonts w:ascii="ALFABET98" w:hAnsi="ALFABET98"/>
          <w:color w:val="FF0000"/>
          <w:sz w:val="24"/>
          <w:szCs w:val="24"/>
        </w:rPr>
        <w:t xml:space="preserve">b) </w:t>
      </w:r>
      <w:r w:rsidRPr="00F428A6">
        <w:rPr>
          <w:rFonts w:ascii="ALFABET98" w:hAnsi="ALFABET98"/>
          <w:sz w:val="24"/>
          <w:szCs w:val="24"/>
        </w:rPr>
        <w:t xml:space="preserve">ancak     </w:t>
      </w:r>
      <w:r w:rsidRPr="00F428A6">
        <w:rPr>
          <w:rFonts w:ascii="ALFABET98" w:hAnsi="ALFABET98"/>
          <w:color w:val="FF0000"/>
          <w:sz w:val="24"/>
          <w:szCs w:val="24"/>
        </w:rPr>
        <w:t xml:space="preserve">c) </w:t>
      </w:r>
      <w:r w:rsidRPr="00F428A6">
        <w:rPr>
          <w:rFonts w:ascii="ALFABET98" w:hAnsi="ALFABET98"/>
          <w:sz w:val="24"/>
          <w:szCs w:val="24"/>
        </w:rPr>
        <w:t xml:space="preserve">ama     </w:t>
      </w:r>
      <w:r w:rsidRPr="00F428A6">
        <w:rPr>
          <w:rFonts w:ascii="ALFABET98" w:hAnsi="ALFABET98"/>
          <w:color w:val="FF0000"/>
          <w:sz w:val="24"/>
          <w:szCs w:val="24"/>
        </w:rPr>
        <w:t xml:space="preserve">d) </w:t>
      </w:r>
      <w:r w:rsidRPr="00F428A6">
        <w:rPr>
          <w:rFonts w:ascii="ALFABET98" w:hAnsi="ALFABET98"/>
          <w:sz w:val="24"/>
          <w:szCs w:val="24"/>
        </w:rPr>
        <w:t>yani</w:t>
      </w:r>
    </w:p>
    <w:p w:rsidR="002B04F5" w:rsidRDefault="002B04F5" w:rsidP="00F428A6">
      <w:pPr>
        <w:jc w:val="both"/>
        <w:rPr>
          <w:rFonts w:ascii="ALFABET98" w:hAnsi="ALFABET98"/>
          <w:sz w:val="24"/>
          <w:szCs w:val="24"/>
        </w:rPr>
      </w:pPr>
    </w:p>
    <w:p w:rsidR="002B04F5" w:rsidRDefault="002B04F5" w:rsidP="008C2460">
      <w:pPr>
        <w:pStyle w:val="ListParagraph"/>
        <w:numPr>
          <w:ilvl w:val="0"/>
          <w:numId w:val="1"/>
        </w:numPr>
        <w:jc w:val="both"/>
        <w:rPr>
          <w:rFonts w:ascii="ALFABET98" w:hAnsi="ALFABET98"/>
          <w:sz w:val="24"/>
          <w:szCs w:val="24"/>
        </w:rPr>
      </w:pPr>
      <w:r>
        <w:rPr>
          <w:rFonts w:ascii="ALFABET98" w:hAnsi="ALFABET98"/>
          <w:sz w:val="24"/>
          <w:szCs w:val="24"/>
        </w:rPr>
        <w:t>Aşağıdaki seçeneklerden hangisinde verilen olay diğerlerinden daha önce olmuştur.</w:t>
      </w:r>
    </w:p>
    <w:p w:rsidR="002B04F5" w:rsidRPr="008C2460" w:rsidRDefault="002B04F5" w:rsidP="008C2460">
      <w:pPr>
        <w:pStyle w:val="ListParagraph"/>
        <w:ind w:left="502"/>
        <w:jc w:val="both"/>
        <w:rPr>
          <w:rFonts w:ascii="ALFABET98" w:hAnsi="ALFABET98"/>
          <w:sz w:val="12"/>
          <w:szCs w:val="12"/>
        </w:rPr>
      </w:pPr>
    </w:p>
    <w:p w:rsidR="002B04F5" w:rsidRDefault="002B04F5" w:rsidP="00B27C2D">
      <w:pPr>
        <w:pStyle w:val="ListParagraph"/>
        <w:numPr>
          <w:ilvl w:val="0"/>
          <w:numId w:val="19"/>
        </w:numPr>
        <w:jc w:val="both"/>
        <w:rPr>
          <w:rFonts w:ascii="ALFABET98" w:hAnsi="ALFABET98"/>
          <w:sz w:val="24"/>
          <w:szCs w:val="24"/>
        </w:rPr>
      </w:pPr>
      <w:r>
        <w:rPr>
          <w:rFonts w:ascii="ALFABET98" w:hAnsi="ALFABET98"/>
          <w:sz w:val="24"/>
          <w:szCs w:val="24"/>
        </w:rPr>
        <w:t>Daha sonra ayakkabılarını giydi.</w:t>
      </w:r>
    </w:p>
    <w:p w:rsidR="002B04F5" w:rsidRDefault="002B04F5" w:rsidP="00B27C2D">
      <w:pPr>
        <w:pStyle w:val="ListParagraph"/>
        <w:numPr>
          <w:ilvl w:val="0"/>
          <w:numId w:val="19"/>
        </w:numPr>
        <w:jc w:val="both"/>
        <w:rPr>
          <w:rFonts w:ascii="ALFABET98" w:hAnsi="ALFABET98"/>
          <w:sz w:val="24"/>
          <w:szCs w:val="24"/>
        </w:rPr>
      </w:pPr>
      <w:r>
        <w:rPr>
          <w:rFonts w:ascii="ALFABET98" w:hAnsi="ALFABET98"/>
          <w:sz w:val="24"/>
          <w:szCs w:val="24"/>
        </w:rPr>
        <w:t>Önce kahvaltısını yaptı.</w:t>
      </w:r>
    </w:p>
    <w:p w:rsidR="002B04F5" w:rsidRDefault="002B04F5" w:rsidP="00B27C2D">
      <w:pPr>
        <w:pStyle w:val="ListParagraph"/>
        <w:numPr>
          <w:ilvl w:val="0"/>
          <w:numId w:val="19"/>
        </w:numPr>
        <w:jc w:val="both"/>
        <w:rPr>
          <w:rFonts w:ascii="ALFABET98" w:hAnsi="ALFABET98"/>
          <w:sz w:val="24"/>
          <w:szCs w:val="24"/>
        </w:rPr>
      </w:pPr>
      <w:r>
        <w:rPr>
          <w:rFonts w:ascii="ALFABET98" w:hAnsi="ALFABET98"/>
          <w:sz w:val="24"/>
          <w:szCs w:val="24"/>
        </w:rPr>
        <w:t>En son çantasını bir daha kontrol edip evden çıktı.</w:t>
      </w:r>
    </w:p>
    <w:p w:rsidR="002B04F5" w:rsidRDefault="002B04F5" w:rsidP="00B27C2D">
      <w:pPr>
        <w:pStyle w:val="ListParagraph"/>
        <w:numPr>
          <w:ilvl w:val="0"/>
          <w:numId w:val="19"/>
        </w:numPr>
        <w:jc w:val="both"/>
        <w:rPr>
          <w:rFonts w:ascii="ALFABET98" w:hAnsi="ALFABET98"/>
          <w:sz w:val="24"/>
          <w:szCs w:val="24"/>
        </w:rPr>
      </w:pPr>
      <w:r>
        <w:rPr>
          <w:rFonts w:ascii="ALFABET98" w:hAnsi="ALFABET98"/>
          <w:sz w:val="24"/>
          <w:szCs w:val="24"/>
        </w:rPr>
        <w:t>Sonra aceleyle çantasını hazırladı.</w:t>
      </w:r>
    </w:p>
    <w:p w:rsidR="002B04F5" w:rsidRPr="00CC156E" w:rsidRDefault="002B04F5" w:rsidP="00CC156E">
      <w:pPr>
        <w:pStyle w:val="ListParagraph"/>
        <w:ind w:left="502"/>
        <w:jc w:val="both"/>
        <w:rPr>
          <w:rFonts w:ascii="ALFABET98" w:hAnsi="ALFABET98"/>
          <w:color w:val="00B0F0"/>
          <w:sz w:val="24"/>
          <w:szCs w:val="24"/>
        </w:rPr>
      </w:pPr>
    </w:p>
    <w:p w:rsidR="002B04F5" w:rsidRDefault="002B04F5" w:rsidP="00122935">
      <w:pPr>
        <w:jc w:val="center"/>
        <w:rPr>
          <w:rFonts w:ascii="ALFABET98" w:hAnsi="ALFABET98"/>
          <w:b/>
          <w:color w:val="00B0F0"/>
          <w:sz w:val="28"/>
          <w:szCs w:val="28"/>
        </w:rPr>
      </w:pPr>
      <w:r w:rsidRPr="00122935">
        <w:rPr>
          <w:rFonts w:ascii="ALFABET98" w:hAnsi="ALFABET98"/>
          <w:b/>
          <w:color w:val="00B0F0"/>
          <w:sz w:val="28"/>
          <w:szCs w:val="28"/>
        </w:rPr>
        <w:t>MATEMATİK</w:t>
      </w:r>
    </w:p>
    <w:p w:rsidR="002B04F5" w:rsidRDefault="002B04F5" w:rsidP="00122935">
      <w:pPr>
        <w:pStyle w:val="ListParagraph"/>
        <w:numPr>
          <w:ilvl w:val="0"/>
          <w:numId w:val="7"/>
        </w:numPr>
        <w:rPr>
          <w:rFonts w:ascii="ALFABET98" w:hAnsi="ALFABET98"/>
          <w:sz w:val="24"/>
          <w:szCs w:val="24"/>
        </w:rPr>
      </w:pPr>
      <w:r>
        <w:rPr>
          <w:noProof/>
          <w:lang w:eastAsia="tr-TR"/>
        </w:rPr>
        <w:pict>
          <v:shape id="Resim 8" o:spid="_x0000_s1031" type="#_x0000_t75" alt="http://1.bp.blogspot.com/-uRu0ZkK1q-Q/Um0CzGCNSBI/AAAAAAAAbfw/_D4tKVDoZH4/s1600/yarim+saatler+konu+anlatimi+ornek.jpg" style="position:absolute;left:0;text-align:left;margin-left:167.65pt;margin-top:35.4pt;width:72.7pt;height:73.7pt;z-index:-251671552;visibility:visible" wrapcoords="-223 0 -223 21380 21600 21380 21600 0 -223 0">
            <v:imagedata r:id="rId9" o:title="" cropbottom="9793f" cropright="51439f"/>
            <w10:wrap type="tight"/>
          </v:shape>
        </w:pict>
      </w:r>
      <w:r w:rsidRPr="00E452B6">
        <w:rPr>
          <w:rFonts w:ascii="ALFABET98" w:hAnsi="ALFABET98"/>
          <w:sz w:val="24"/>
          <w:szCs w:val="24"/>
        </w:rPr>
        <w:t xml:space="preserve">Saat </w:t>
      </w:r>
      <w:r w:rsidRPr="00E452B6">
        <w:rPr>
          <w:rFonts w:ascii="ALFABET98" w:hAnsi="ALFABET98"/>
          <w:b/>
          <w:sz w:val="24"/>
          <w:szCs w:val="24"/>
        </w:rPr>
        <w:t>9.00</w:t>
      </w:r>
      <w:r>
        <w:rPr>
          <w:rFonts w:ascii="ALFABET98" w:hAnsi="ALFABET98"/>
          <w:sz w:val="24"/>
          <w:szCs w:val="24"/>
        </w:rPr>
        <w:t>’u gösterirken akrep ve yelkovan arasındaki açı kaç derecedir?</w:t>
      </w:r>
    </w:p>
    <w:p w:rsidR="002B04F5" w:rsidRDefault="002B04F5" w:rsidP="00E452B6">
      <w:pPr>
        <w:pStyle w:val="ListParagraph"/>
        <w:numPr>
          <w:ilvl w:val="0"/>
          <w:numId w:val="8"/>
        </w:numPr>
        <w:rPr>
          <w:rFonts w:ascii="ALFABET98" w:hAnsi="ALFABET98"/>
          <w:sz w:val="24"/>
          <w:szCs w:val="24"/>
        </w:rPr>
      </w:pPr>
      <w:r>
        <w:rPr>
          <w:rFonts w:ascii="ALFABET98" w:hAnsi="ALFABET98"/>
          <w:sz w:val="24"/>
          <w:szCs w:val="24"/>
        </w:rPr>
        <w:t>15</w:t>
      </w:r>
    </w:p>
    <w:p w:rsidR="002B04F5" w:rsidRDefault="002B04F5" w:rsidP="00E452B6">
      <w:pPr>
        <w:pStyle w:val="ListParagraph"/>
        <w:numPr>
          <w:ilvl w:val="0"/>
          <w:numId w:val="8"/>
        </w:numPr>
        <w:rPr>
          <w:rFonts w:ascii="ALFABET98" w:hAnsi="ALFABET98"/>
          <w:sz w:val="24"/>
          <w:szCs w:val="24"/>
        </w:rPr>
      </w:pPr>
      <w:r>
        <w:rPr>
          <w:rFonts w:ascii="ALFABET98" w:hAnsi="ALFABET98"/>
          <w:sz w:val="24"/>
          <w:szCs w:val="24"/>
        </w:rPr>
        <w:t>90</w:t>
      </w:r>
    </w:p>
    <w:p w:rsidR="002B04F5" w:rsidRDefault="002B04F5" w:rsidP="00E452B6">
      <w:pPr>
        <w:pStyle w:val="ListParagraph"/>
        <w:numPr>
          <w:ilvl w:val="0"/>
          <w:numId w:val="8"/>
        </w:numPr>
        <w:rPr>
          <w:rFonts w:ascii="ALFABET98" w:hAnsi="ALFABET98"/>
          <w:sz w:val="24"/>
          <w:szCs w:val="24"/>
        </w:rPr>
      </w:pPr>
      <w:r>
        <w:rPr>
          <w:rFonts w:ascii="ALFABET98" w:hAnsi="ALFABET98"/>
          <w:sz w:val="24"/>
          <w:szCs w:val="24"/>
        </w:rPr>
        <w:t>120</w:t>
      </w:r>
    </w:p>
    <w:p w:rsidR="002B04F5" w:rsidRDefault="002B04F5" w:rsidP="00E452B6">
      <w:pPr>
        <w:pStyle w:val="ListParagraph"/>
        <w:numPr>
          <w:ilvl w:val="0"/>
          <w:numId w:val="8"/>
        </w:numPr>
        <w:rPr>
          <w:rFonts w:ascii="ALFABET98" w:hAnsi="ALFABET98"/>
          <w:sz w:val="24"/>
          <w:szCs w:val="24"/>
        </w:rPr>
      </w:pPr>
      <w:r>
        <w:rPr>
          <w:rFonts w:ascii="ALFABET98" w:hAnsi="ALFABET98"/>
          <w:sz w:val="24"/>
          <w:szCs w:val="24"/>
        </w:rPr>
        <w:t>180</w:t>
      </w:r>
    </w:p>
    <w:p w:rsidR="002B04F5" w:rsidRDefault="002B04F5" w:rsidP="00B522B4">
      <w:pPr>
        <w:pStyle w:val="ListParagraph"/>
        <w:rPr>
          <w:rFonts w:ascii="ALFABET98" w:hAnsi="ALFABET98"/>
          <w:sz w:val="24"/>
          <w:szCs w:val="24"/>
        </w:rPr>
      </w:pPr>
    </w:p>
    <w:p w:rsidR="002B04F5" w:rsidRDefault="002B04F5" w:rsidP="001C66F8">
      <w:pPr>
        <w:pStyle w:val="ListParagraph"/>
        <w:rPr>
          <w:rFonts w:ascii="ALFABET98" w:hAnsi="ALFABET98"/>
          <w:sz w:val="24"/>
          <w:szCs w:val="24"/>
        </w:rPr>
      </w:pPr>
    </w:p>
    <w:p w:rsidR="002B04F5" w:rsidRDefault="002B04F5" w:rsidP="001C66F8">
      <w:pPr>
        <w:pStyle w:val="ListParagraph"/>
        <w:numPr>
          <w:ilvl w:val="0"/>
          <w:numId w:val="7"/>
        </w:numPr>
        <w:rPr>
          <w:rFonts w:ascii="ALFABET98" w:hAnsi="ALFABET98"/>
          <w:sz w:val="24"/>
          <w:szCs w:val="24"/>
        </w:rPr>
      </w:pPr>
      <w:r>
        <w:rPr>
          <w:noProof/>
          <w:lang w:eastAsia="tr-TR"/>
        </w:rPr>
        <w:pict>
          <v:shapetype id="_x0000_t32" coordsize="21600,21600" o:spt="32" o:oned="t" path="m,l21600,21600e" filled="f">
            <v:path arrowok="t" fillok="f" o:connecttype="none"/>
            <o:lock v:ext="edit" shapetype="t"/>
          </v:shapetype>
          <v:shape id="Düz Ok Bağlayıcısı 16" o:spid="_x0000_s1032" type="#_x0000_t32" style="position:absolute;left:0;text-align:left;margin-left:195.15pt;margin-top:7.5pt;width:0;height:48.15pt;flip:x y;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">
            <v:stroke endarrow="open"/>
          </v:shape>
        </w:pict>
      </w:r>
      <w:r>
        <w:rPr>
          <w:noProof/>
          <w:lang w:eastAsia="tr-TR"/>
        </w:rPr>
        <w:pict>
          <v:shapetype id="_x0000_t202" coordsize="21600,21600" o:spt="202" path="m,l,21600r21600,l21600,xe">
            <v:stroke joinstyle="miter"/>
            <v:path gradientshapeok="t" o:connecttype="rect"/>
          </v:shapetype>
          <v:shape id="Metin Kutusu 25" o:spid="_x0000_s1033" type="#_x0000_t202" style="position:absolute;left:0;text-align:left;margin-left:196.65pt;margin-top:1.15pt;width:21pt;height:21.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" filled="f" stroked="f">
            <v:textbox>
              <w:txbxContent>
                <w:p w:rsidR="002B04F5" w:rsidRPr="00B522B4" w:rsidRDefault="002B04F5" w:rsidP="00B522B4">
                  <w:pPr>
                    <w:rPr>
                      <w:rFonts w:ascii="ALFABET98" w:hAnsi="ALFABET98"/>
                      <w:b/>
                      <w:color w:val="FF0000"/>
                      <w:sz w:val="24"/>
                      <w:szCs w:val="24"/>
                    </w:rPr>
                  </w:pPr>
                  <w:r>
                    <w:rPr>
                      <w:rFonts w:ascii="ALFABET98" w:hAnsi="ALFABET98"/>
                      <w:b/>
                      <w:color w:val="FF0000"/>
                      <w:sz w:val="24"/>
                      <w:szCs w:val="24"/>
                    </w:rPr>
                    <w:t>D</w:t>
                  </w:r>
                </w:p>
              </w:txbxContent>
            </v:textbox>
          </v:shape>
        </w:pict>
      </w:r>
      <w:r>
        <w:rPr>
          <w:noProof/>
          <w:lang w:eastAsia="tr-TR"/>
        </w:rPr>
        <w:pict>
          <v:shape id="Metin Kutusu 24" o:spid="_x0000_s1034" type="#_x0000_t202" style="position:absolute;left:0;text-align:left;margin-left:156.15pt;margin-top:1.9pt;width:21pt;height:21.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" filled="f" stroked="f">
            <v:textbox>
              <w:txbxContent>
                <w:p w:rsidR="002B04F5" w:rsidRPr="00B522B4" w:rsidRDefault="002B04F5" w:rsidP="00B522B4">
                  <w:pPr>
                    <w:rPr>
                      <w:rFonts w:ascii="ALFABET98" w:hAnsi="ALFABET98"/>
                      <w:b/>
                      <w:color w:val="FF0000"/>
                      <w:sz w:val="24"/>
                      <w:szCs w:val="24"/>
                    </w:rPr>
                  </w:pPr>
                  <w:r>
                    <w:rPr>
                      <w:rFonts w:ascii="ALFABET98" w:hAnsi="ALFABET98"/>
                      <w:b/>
                      <w:color w:val="FF0000"/>
                      <w:sz w:val="24"/>
                      <w:szCs w:val="24"/>
                    </w:rPr>
                    <w:t>E</w:t>
                  </w:r>
                </w:p>
              </w:txbxContent>
            </v:textbox>
          </v:shape>
        </w:pict>
      </w:r>
      <w:r>
        <w:rPr>
          <w:noProof/>
          <w:lang w:eastAsia="tr-TR"/>
        </w:rPr>
        <w:pict>
          <v:rect id="Dikdörtgen 10" o:spid="_x0000_s1035" style="position:absolute;left:0;text-align:left;margin-left:125.4pt;margin-top:4.15pt;width:135.75pt;height:73.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" strokecolor="#4bacc6" strokeweight="2pt">
            <v:textbox>
              <w:txbxContent>
                <w:p w:rsidR="002B04F5" w:rsidRDefault="002B04F5" w:rsidP="001C66F8">
                  <w:pPr>
                    <w:jc w:val="center"/>
                  </w:pPr>
                </w:p>
              </w:txbxContent>
            </v:textbox>
          </v:rect>
        </w:pict>
      </w:r>
      <w:r>
        <w:rPr>
          <w:noProof/>
          <w:lang w:eastAsia="tr-TR"/>
        </w:rPr>
        <w:pict>
          <v:shape id="Düz Ok Bağlayıcısı 17" o:spid="_x0000_s1036" type="#_x0000_t32" style="position:absolute;left:0;text-align:left;margin-left:150.15pt;margin-top:10.35pt;width:45.35pt;height:48.15pt;flip:x y;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">
            <v:stroke endarrow="open"/>
          </v:shape>
        </w:pict>
      </w:r>
      <w:r>
        <w:rPr>
          <w:rFonts w:ascii="ALFABET98" w:hAnsi="ALFABET98"/>
          <w:sz w:val="24"/>
          <w:szCs w:val="24"/>
        </w:rPr>
        <w:t>Yandaki şekle göre</w:t>
      </w:r>
    </w:p>
    <w:p w:rsidR="002B04F5" w:rsidRDefault="002B04F5" w:rsidP="001C66F8">
      <w:pPr>
        <w:pStyle w:val="ListParagraph"/>
        <w:ind w:left="360"/>
        <w:rPr>
          <w:rFonts w:ascii="ALFABET98" w:hAnsi="ALFABET98"/>
          <w:sz w:val="24"/>
          <w:szCs w:val="24"/>
        </w:rPr>
      </w:pPr>
      <w:r>
        <w:rPr>
          <w:rFonts w:ascii="ALFABET98" w:hAnsi="ALFABET98"/>
          <w:sz w:val="24"/>
          <w:szCs w:val="24"/>
        </w:rPr>
        <w:t xml:space="preserve">EBC açısı kaç </w:t>
      </w:r>
    </w:p>
    <w:p w:rsidR="002B04F5" w:rsidRDefault="002B04F5" w:rsidP="001C66F8">
      <w:pPr>
        <w:pStyle w:val="ListParagraph"/>
        <w:ind w:left="360"/>
        <w:rPr>
          <w:rFonts w:ascii="ALFABET98" w:hAnsi="ALFABET98"/>
          <w:sz w:val="24"/>
          <w:szCs w:val="24"/>
        </w:rPr>
      </w:pPr>
      <w:r>
        <w:rPr>
          <w:noProof/>
          <w:lang w:eastAsia="tr-TR"/>
        </w:rPr>
        <w:pict>
          <v:shape id="Metin Kutusu 26" o:spid="_x0000_s1037" type="#_x0000_t202" style="position:absolute;left:0;text-align:left;margin-left:158.4pt;margin-top:4.75pt;width:32.25pt;height:2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" filled="f" stroked="f">
            <v:textbox>
              <w:txbxContent>
                <w:p w:rsidR="002B04F5" w:rsidRPr="00B522B4" w:rsidRDefault="002B04F5" w:rsidP="00B522B4">
                  <w:pPr>
                    <w:rPr>
                      <w:rFonts w:ascii="ALFABET98" w:hAnsi="ALFABET98"/>
                      <w:b/>
                      <w:color w:val="FF0000"/>
                      <w:sz w:val="20"/>
                      <w:szCs w:val="20"/>
                    </w:rPr>
                  </w:pPr>
                  <w:r w:rsidRPr="00B522B4">
                    <w:rPr>
                      <w:rFonts w:ascii="ALFABET98" w:hAnsi="ALFABET98"/>
                      <w:b/>
                      <w:color w:val="FF0000"/>
                      <w:sz w:val="20"/>
                      <w:szCs w:val="20"/>
                    </w:rPr>
                    <w:t>55</w:t>
                  </w:r>
                </w:p>
              </w:txbxContent>
            </v:textbox>
          </v:shape>
        </w:pict>
      </w:r>
      <w:r>
        <w:rPr>
          <w:noProof/>
          <w:lang w:eastAsia="tr-TR"/>
        </w:rPr>
        <w:pict>
          <v:rect id="Dikdörtgen 20" o:spid="_x0000_s1038" style="position:absolute;left:0;text-align:left;margin-left:195.5pt;margin-top:8.8pt;width:11.35pt;height:10.6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" strokeweight=".5pt"/>
        </w:pict>
      </w:r>
      <w:r>
        <w:rPr>
          <w:noProof/>
          <w:lang w:eastAsia="tr-TR"/>
        </w:rPr>
        <w:pict>
          <v:shape id="Yay 19" o:spid="_x0000_s1039" style="position:absolute;left:0;text-align:left;margin-left:175.6pt;margin-top:8.05pt;width:22.7pt;height:6pt;rotation:-7498419fd;flip:y;z-index:251654144;visibility:visible;v-text-anchor:middle" coordsize="288000,76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" adj="0,,0" path="m144000,nsc223529,,288000,17058,288000,38100r-144000,l144000,xem144000,nfc223529,,288000,17058,288000,38100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44000,0;288000,38100" o:connectangles="0,0" textboxrect="3163,3163,18437,18437"/>
            <v:handles>
              <v:h position="@3,#0" polar="10800,10800"/>
              <v:h position="#2,#1" polar="10800,10800" radiusrange="0,10800"/>
            </v:handles>
          </v:shape>
        </w:pict>
      </w:r>
      <w:r>
        <w:rPr>
          <w:rFonts w:ascii="ALFABET98" w:hAnsi="ALFABET98"/>
          <w:sz w:val="24"/>
          <w:szCs w:val="24"/>
        </w:rPr>
        <w:t>derecedir?</w:t>
      </w:r>
    </w:p>
    <w:p w:rsidR="002B04F5" w:rsidRDefault="002B04F5" w:rsidP="001C66F8">
      <w:pPr>
        <w:pStyle w:val="ListParagraph"/>
        <w:ind w:left="360"/>
        <w:rPr>
          <w:rFonts w:ascii="ALFABET98" w:hAnsi="ALFABET98"/>
          <w:sz w:val="24"/>
          <w:szCs w:val="24"/>
        </w:rPr>
      </w:pPr>
      <w:r>
        <w:rPr>
          <w:noProof/>
          <w:lang w:eastAsia="tr-TR"/>
        </w:rPr>
        <w:pict>
          <v:shape id="Metin Kutusu 23" o:spid="_x0000_s1040" type="#_x0000_t202" style="position:absolute;left:0;text-align:left;margin-left:237.9pt;margin-top:3.65pt;width:21pt;height:2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" filled="f" stroked="f">
            <v:textbox>
              <w:txbxContent>
                <w:p w:rsidR="002B04F5" w:rsidRPr="00B522B4" w:rsidRDefault="002B04F5" w:rsidP="00B522B4">
                  <w:pPr>
                    <w:rPr>
                      <w:rFonts w:ascii="ALFABET98" w:hAnsi="ALFABET98"/>
                      <w:b/>
                      <w:color w:val="FF0000"/>
                      <w:sz w:val="24"/>
                      <w:szCs w:val="24"/>
                    </w:rPr>
                  </w:pPr>
                  <w:r>
                    <w:rPr>
                      <w:rFonts w:ascii="ALFABET98" w:hAnsi="ALFABET98"/>
                      <w:b/>
                      <w:color w:val="FF0000"/>
                      <w:sz w:val="24"/>
                      <w:szCs w:val="24"/>
                    </w:rPr>
                    <w:t>C</w:t>
                  </w:r>
                </w:p>
              </w:txbxContent>
            </v:textbox>
          </v:shape>
        </w:pict>
      </w:r>
      <w:r>
        <w:rPr>
          <w:noProof/>
          <w:lang w:eastAsia="tr-TR"/>
        </w:rPr>
        <w:pict>
          <v:shape id="Metin Kutusu 22" o:spid="_x0000_s1041" type="#_x0000_t202" style="position:absolute;left:0;text-align:left;margin-left:183.9pt;margin-top:3.65pt;width:21pt;height:21.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" filled="f" stroked="f">
            <v:textbox>
              <w:txbxContent>
                <w:p w:rsidR="002B04F5" w:rsidRPr="00B522B4" w:rsidRDefault="002B04F5" w:rsidP="00B522B4">
                  <w:pPr>
                    <w:rPr>
                      <w:rFonts w:ascii="ALFABET98" w:hAnsi="ALFABET98"/>
                      <w:b/>
                      <w:color w:val="FF0000"/>
                      <w:sz w:val="24"/>
                      <w:szCs w:val="24"/>
                    </w:rPr>
                  </w:pPr>
                  <w:r>
                    <w:rPr>
                      <w:rFonts w:ascii="ALFABET98" w:hAnsi="ALFABET98"/>
                      <w:b/>
                      <w:color w:val="FF0000"/>
                      <w:sz w:val="24"/>
                      <w:szCs w:val="24"/>
                    </w:rPr>
                    <w:t>B</w:t>
                  </w:r>
                </w:p>
              </w:txbxContent>
            </v:textbox>
          </v:shape>
        </w:pict>
      </w:r>
      <w:r>
        <w:rPr>
          <w:noProof/>
          <w:lang w:eastAsia="tr-TR"/>
        </w:rPr>
        <w:pict>
          <v:shape id="Metin Kutusu 21" o:spid="_x0000_s1042" type="#_x0000_t202" style="position:absolute;left:0;text-align:left;margin-left:126.9pt;margin-top:3.65pt;width:21pt;height:21.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" filled="f" stroked="f">
            <v:textbox>
              <w:txbxContent>
                <w:p w:rsidR="002B04F5" w:rsidRPr="00B522B4" w:rsidRDefault="002B04F5" w:rsidP="00B522B4">
                  <w:pPr>
                    <w:rPr>
                      <w:rFonts w:ascii="ALFABET98" w:hAnsi="ALFABET98"/>
                      <w:b/>
                      <w:color w:val="FF0000"/>
                      <w:sz w:val="24"/>
                      <w:szCs w:val="24"/>
                    </w:rPr>
                  </w:pPr>
                  <w:r w:rsidRPr="00B522B4">
                    <w:rPr>
                      <w:rFonts w:ascii="ALFABET98" w:hAnsi="ALFABET98"/>
                      <w:b/>
                      <w:color w:val="FF0000"/>
                      <w:sz w:val="24"/>
                      <w:szCs w:val="24"/>
                    </w:rPr>
                    <w:t>A</w:t>
                  </w:r>
                </w:p>
              </w:txbxContent>
            </v:textbox>
          </v:shape>
        </w:pict>
      </w:r>
      <w:r>
        <w:rPr>
          <w:noProof/>
          <w:lang w:eastAsia="tr-TR"/>
        </w:rPr>
        <w:pict>
          <v:shape id="Düz Ok Bağlayıcısı 14" o:spid="_x0000_s1043" type="#_x0000_t32" style="position:absolute;left:0;text-align:left;margin-left:133.6pt;margin-top:1.4pt;width:117.75pt;height:0;flip:y;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">
            <v:stroke startarrow="open" endarrow="open"/>
          </v:shape>
        </w:pict>
      </w:r>
    </w:p>
    <w:p w:rsidR="002B04F5" w:rsidRDefault="002B04F5" w:rsidP="001C66F8">
      <w:pPr>
        <w:pStyle w:val="ListParagraph"/>
        <w:ind w:left="360"/>
        <w:rPr>
          <w:rFonts w:ascii="ALFABET98" w:hAnsi="ALFABET98"/>
          <w:sz w:val="24"/>
          <w:szCs w:val="24"/>
        </w:rPr>
      </w:pPr>
    </w:p>
    <w:p w:rsidR="002B04F5" w:rsidRPr="00B522B4" w:rsidRDefault="002B04F5" w:rsidP="00B522B4">
      <w:pPr>
        <w:pStyle w:val="ListParagraph"/>
        <w:ind w:left="360"/>
        <w:rPr>
          <w:rFonts w:ascii="ALFABET98" w:hAnsi="ALFABET98"/>
          <w:sz w:val="24"/>
          <w:szCs w:val="24"/>
        </w:rPr>
      </w:pPr>
      <w:r w:rsidRPr="00F428A6">
        <w:rPr>
          <w:rFonts w:ascii="ALFABET98" w:hAnsi="ALFABET98"/>
          <w:color w:val="FF0000"/>
          <w:sz w:val="24"/>
          <w:szCs w:val="24"/>
        </w:rPr>
        <w:t xml:space="preserve">a) </w:t>
      </w:r>
      <w:r>
        <w:rPr>
          <w:rFonts w:ascii="ALFABET98" w:hAnsi="ALFABET98"/>
          <w:sz w:val="24"/>
          <w:szCs w:val="24"/>
        </w:rPr>
        <w:t>120</w:t>
      </w:r>
      <w:r w:rsidRPr="00F428A6">
        <w:rPr>
          <w:rFonts w:ascii="ALFABET98" w:hAnsi="ALFABET98"/>
          <w:sz w:val="24"/>
          <w:szCs w:val="24"/>
        </w:rPr>
        <w:t xml:space="preserve">     </w:t>
      </w:r>
      <w:r w:rsidRPr="00F428A6">
        <w:rPr>
          <w:rFonts w:ascii="ALFABET98" w:hAnsi="ALFABET98"/>
          <w:color w:val="FF0000"/>
          <w:sz w:val="24"/>
          <w:szCs w:val="24"/>
        </w:rPr>
        <w:t xml:space="preserve">b) </w:t>
      </w:r>
      <w:r>
        <w:rPr>
          <w:rFonts w:ascii="ALFABET98" w:hAnsi="ALFABET98"/>
          <w:sz w:val="24"/>
          <w:szCs w:val="24"/>
        </w:rPr>
        <w:t>63</w:t>
      </w:r>
      <w:r w:rsidRPr="00F428A6">
        <w:rPr>
          <w:rFonts w:ascii="ALFABET98" w:hAnsi="ALFABET98"/>
          <w:sz w:val="24"/>
          <w:szCs w:val="24"/>
        </w:rPr>
        <w:t xml:space="preserve">     </w:t>
      </w:r>
      <w:r w:rsidRPr="00F428A6">
        <w:rPr>
          <w:rFonts w:ascii="ALFABET98" w:hAnsi="ALFABET98"/>
          <w:color w:val="FF0000"/>
          <w:sz w:val="24"/>
          <w:szCs w:val="24"/>
        </w:rPr>
        <w:t xml:space="preserve">c) </w:t>
      </w:r>
      <w:r>
        <w:rPr>
          <w:rFonts w:ascii="ALFABET98" w:hAnsi="ALFABET98"/>
          <w:sz w:val="24"/>
          <w:szCs w:val="24"/>
        </w:rPr>
        <w:t>43</w:t>
      </w:r>
      <w:r w:rsidRPr="00F428A6">
        <w:rPr>
          <w:rFonts w:ascii="ALFABET98" w:hAnsi="ALFABET98"/>
          <w:sz w:val="24"/>
          <w:szCs w:val="24"/>
        </w:rPr>
        <w:t xml:space="preserve">     </w:t>
      </w:r>
      <w:r w:rsidRPr="00F428A6">
        <w:rPr>
          <w:rFonts w:ascii="ALFABET98" w:hAnsi="ALFABET98"/>
          <w:color w:val="FF0000"/>
          <w:sz w:val="24"/>
          <w:szCs w:val="24"/>
        </w:rPr>
        <w:t xml:space="preserve">d) </w:t>
      </w:r>
      <w:r>
        <w:rPr>
          <w:rFonts w:ascii="ALFABET98" w:hAnsi="ALFABET98"/>
          <w:sz w:val="24"/>
          <w:szCs w:val="24"/>
        </w:rPr>
        <w:t>20</w:t>
      </w:r>
    </w:p>
    <w:p w:rsidR="002B04F5" w:rsidRDefault="002B04F5" w:rsidP="00E452B6">
      <w:pPr>
        <w:pStyle w:val="ListParagraph"/>
        <w:rPr>
          <w:rFonts w:ascii="ALFABET98" w:hAnsi="ALFABET98"/>
          <w:sz w:val="24"/>
          <w:szCs w:val="24"/>
        </w:rPr>
      </w:pPr>
      <w:r>
        <w:rPr>
          <w:noProof/>
          <w:lang w:eastAsia="tr-TR"/>
        </w:rPr>
        <w:pict>
          <v:roundrect id="Yuvarlatılmış Dikdörtgen 9" o:spid="_x0000_s1044" style="position:absolute;left:0;text-align:left;margin-left:22.65pt;margin-top:13.1pt;width:213pt;height:28.5pt;z-index:2516490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" fillcolor="#fbcaa2" strokecolor="#f68c36">
            <v:fill color2="#fdefe3" rotate="t" angle="180" colors="0 #ffbe86;22938f #ffd0aa;1 #ffebdb" focus="100%" type="gradient"/>
            <v:shadow on="t" color="black" opacity="24903f" origin=",.5" offset="0,.55556mm"/>
            <v:textbox>
              <w:txbxContent>
                <w:p w:rsidR="002B04F5" w:rsidRPr="001C66F8" w:rsidRDefault="002B04F5" w:rsidP="001C66F8">
                  <w:pPr>
                    <w:jc w:val="center"/>
                    <w:rPr>
                      <w:rFonts w:ascii="ALFABET98" w:hAnsi="ALFABET98"/>
                      <w:b/>
                      <w:sz w:val="24"/>
                      <w:szCs w:val="24"/>
                    </w:rPr>
                  </w:pPr>
                  <w:r w:rsidRPr="001C66F8">
                    <w:rPr>
                      <w:rFonts w:ascii="ALFABET98" w:hAnsi="ALFABET98"/>
                      <w:b/>
                      <w:sz w:val="24"/>
                      <w:szCs w:val="24"/>
                    </w:rPr>
                    <w:t xml:space="preserve">4 </w:t>
                  </w:r>
                  <w:r w:rsidRPr="001C66F8">
                    <w:rPr>
                      <w:rFonts w:ascii="Times New Roman" w:hAnsi="Times New Roman"/>
                      <w:b/>
                      <w:sz w:val="24"/>
                      <w:szCs w:val="24"/>
                    </w:rPr>
                    <w:t>–</w:t>
                  </w:r>
                  <w:r w:rsidRPr="001C66F8">
                    <w:rPr>
                      <w:rFonts w:ascii="ALFABET98" w:hAnsi="ALFABET98"/>
                      <w:b/>
                      <w:sz w:val="24"/>
                      <w:szCs w:val="24"/>
                    </w:rPr>
                    <w:t xml:space="preserve"> 12 </w:t>
                  </w:r>
                  <w:r w:rsidRPr="001C66F8">
                    <w:rPr>
                      <w:rFonts w:ascii="Times New Roman" w:hAnsi="Times New Roman"/>
                      <w:b/>
                      <w:sz w:val="24"/>
                      <w:szCs w:val="24"/>
                    </w:rPr>
                    <w:t>–</w:t>
                  </w:r>
                  <w:r w:rsidRPr="001C66F8">
                    <w:rPr>
                      <w:rFonts w:ascii="ALFABET98" w:hAnsi="ALFABET98"/>
                      <w:b/>
                      <w:sz w:val="24"/>
                      <w:szCs w:val="24"/>
                    </w:rPr>
                    <w:t xml:space="preserve"> 36 - </w:t>
                  </w:r>
                  <w:r w:rsidRPr="001C66F8">
                    <w:rPr>
                      <w:rFonts w:ascii="Times New Roman" w:hAnsi="Times New Roman"/>
                      <w:b/>
                      <w:sz w:val="24"/>
                      <w:szCs w:val="24"/>
                    </w:rPr>
                    <w:t>…………</w:t>
                  </w:r>
                  <w:r w:rsidRPr="001C66F8">
                    <w:rPr>
                      <w:rFonts w:ascii="ALFABET98" w:hAnsi="ALFABET98"/>
                      <w:b/>
                      <w:sz w:val="24"/>
                      <w:szCs w:val="24"/>
                    </w:rPr>
                    <w:t xml:space="preserve"> - 324</w:t>
                  </w:r>
                </w:p>
              </w:txbxContent>
            </v:textbox>
          </v:roundrect>
        </w:pict>
      </w:r>
    </w:p>
    <w:p w:rsidR="002B04F5" w:rsidRDefault="002B04F5" w:rsidP="00E452B6">
      <w:pPr>
        <w:pStyle w:val="ListParagraph"/>
        <w:numPr>
          <w:ilvl w:val="0"/>
          <w:numId w:val="7"/>
        </w:numPr>
        <w:rPr>
          <w:rFonts w:ascii="ALFABET98" w:hAnsi="ALFABET98"/>
          <w:sz w:val="24"/>
          <w:szCs w:val="24"/>
        </w:rPr>
      </w:pPr>
    </w:p>
    <w:p w:rsidR="002B04F5" w:rsidRDefault="002B04F5" w:rsidP="001C66F8">
      <w:pPr>
        <w:pStyle w:val="ListParagraph"/>
        <w:ind w:left="360"/>
        <w:rPr>
          <w:rFonts w:ascii="ALFABET98" w:hAnsi="ALFABET98"/>
          <w:sz w:val="24"/>
          <w:szCs w:val="24"/>
        </w:rPr>
      </w:pPr>
    </w:p>
    <w:p w:rsidR="002B04F5" w:rsidRDefault="002B04F5" w:rsidP="001C66F8">
      <w:pPr>
        <w:pStyle w:val="ListParagraph"/>
        <w:ind w:left="360"/>
        <w:rPr>
          <w:rFonts w:ascii="ALFABET98" w:hAnsi="ALFABET98"/>
          <w:sz w:val="24"/>
          <w:szCs w:val="24"/>
        </w:rPr>
      </w:pPr>
      <w:r>
        <w:rPr>
          <w:rFonts w:ascii="ALFABET98" w:hAnsi="ALFABET98"/>
          <w:sz w:val="24"/>
          <w:szCs w:val="24"/>
        </w:rPr>
        <w:t>Sayı dizisinde boş bırakılan yere hangi sayı gelmelidir?</w:t>
      </w:r>
    </w:p>
    <w:p w:rsidR="002B04F5" w:rsidRDefault="002B04F5" w:rsidP="001C66F8">
      <w:pPr>
        <w:pStyle w:val="ListParagraph"/>
        <w:ind w:left="360"/>
        <w:rPr>
          <w:rFonts w:ascii="ALFABET98" w:hAnsi="ALFABET98"/>
          <w:sz w:val="24"/>
          <w:szCs w:val="24"/>
        </w:rPr>
      </w:pPr>
    </w:p>
    <w:p w:rsidR="002B04F5" w:rsidRDefault="002B04F5" w:rsidP="001C66F8">
      <w:pPr>
        <w:pStyle w:val="ListParagraph"/>
        <w:ind w:left="360"/>
        <w:rPr>
          <w:rFonts w:ascii="ALFABET98" w:hAnsi="ALFABET98"/>
          <w:sz w:val="24"/>
          <w:szCs w:val="24"/>
        </w:rPr>
      </w:pPr>
      <w:r w:rsidRPr="00F428A6">
        <w:rPr>
          <w:rFonts w:ascii="ALFABET98" w:hAnsi="ALFABET98"/>
          <w:color w:val="FF0000"/>
          <w:sz w:val="24"/>
          <w:szCs w:val="24"/>
        </w:rPr>
        <w:t xml:space="preserve">a) </w:t>
      </w:r>
      <w:r>
        <w:rPr>
          <w:rFonts w:ascii="ALFABET98" w:hAnsi="ALFABET98"/>
          <w:sz w:val="24"/>
          <w:szCs w:val="24"/>
        </w:rPr>
        <w:t>72</w:t>
      </w:r>
      <w:r w:rsidRPr="00F428A6">
        <w:rPr>
          <w:rFonts w:ascii="ALFABET98" w:hAnsi="ALFABET98"/>
          <w:sz w:val="24"/>
          <w:szCs w:val="24"/>
        </w:rPr>
        <w:t xml:space="preserve">     </w:t>
      </w:r>
      <w:r w:rsidRPr="00F428A6">
        <w:rPr>
          <w:rFonts w:ascii="ALFABET98" w:hAnsi="ALFABET98"/>
          <w:color w:val="FF0000"/>
          <w:sz w:val="24"/>
          <w:szCs w:val="24"/>
        </w:rPr>
        <w:t xml:space="preserve">b) </w:t>
      </w:r>
      <w:r>
        <w:rPr>
          <w:rFonts w:ascii="ALFABET98" w:hAnsi="ALFABET98"/>
          <w:sz w:val="24"/>
          <w:szCs w:val="24"/>
        </w:rPr>
        <w:t>108</w:t>
      </w:r>
      <w:r w:rsidRPr="00F428A6">
        <w:rPr>
          <w:rFonts w:ascii="ALFABET98" w:hAnsi="ALFABET98"/>
          <w:sz w:val="24"/>
          <w:szCs w:val="24"/>
        </w:rPr>
        <w:t xml:space="preserve">     </w:t>
      </w:r>
      <w:r w:rsidRPr="00F428A6">
        <w:rPr>
          <w:rFonts w:ascii="ALFABET98" w:hAnsi="ALFABET98"/>
          <w:color w:val="FF0000"/>
          <w:sz w:val="24"/>
          <w:szCs w:val="24"/>
        </w:rPr>
        <w:t xml:space="preserve">c) </w:t>
      </w:r>
      <w:r>
        <w:rPr>
          <w:rFonts w:ascii="ALFABET98" w:hAnsi="ALFABET98"/>
          <w:sz w:val="24"/>
          <w:szCs w:val="24"/>
        </w:rPr>
        <w:t>144</w:t>
      </w:r>
      <w:r w:rsidRPr="00F428A6">
        <w:rPr>
          <w:rFonts w:ascii="ALFABET98" w:hAnsi="ALFABET98"/>
          <w:sz w:val="24"/>
          <w:szCs w:val="24"/>
        </w:rPr>
        <w:t xml:space="preserve">     </w:t>
      </w:r>
      <w:r w:rsidRPr="00F428A6">
        <w:rPr>
          <w:rFonts w:ascii="ALFABET98" w:hAnsi="ALFABET98"/>
          <w:color w:val="FF0000"/>
          <w:sz w:val="24"/>
          <w:szCs w:val="24"/>
        </w:rPr>
        <w:t xml:space="preserve">d) </w:t>
      </w:r>
      <w:r>
        <w:rPr>
          <w:rFonts w:ascii="ALFABET98" w:hAnsi="ALFABET98"/>
          <w:sz w:val="24"/>
          <w:szCs w:val="24"/>
        </w:rPr>
        <w:t>208</w:t>
      </w:r>
    </w:p>
    <w:p w:rsidR="002B04F5" w:rsidRDefault="002B04F5" w:rsidP="001C66F8">
      <w:pPr>
        <w:pStyle w:val="ListParagraph"/>
        <w:ind w:left="360"/>
        <w:rPr>
          <w:rFonts w:ascii="ALFABET98" w:hAnsi="ALFABET98"/>
          <w:sz w:val="24"/>
          <w:szCs w:val="24"/>
        </w:rPr>
      </w:pPr>
    </w:p>
    <w:p w:rsidR="002B04F5" w:rsidRDefault="002B04F5" w:rsidP="001C66F8">
      <w:pPr>
        <w:pStyle w:val="ListParagraph"/>
        <w:ind w:left="360"/>
        <w:rPr>
          <w:rFonts w:ascii="ALFABET98" w:hAnsi="ALFABET98"/>
          <w:sz w:val="24"/>
          <w:szCs w:val="24"/>
        </w:rPr>
      </w:pPr>
    </w:p>
    <w:p w:rsidR="002B04F5" w:rsidRPr="00E452B6" w:rsidRDefault="002B04F5" w:rsidP="00E452B6">
      <w:pPr>
        <w:pStyle w:val="ListParagraph"/>
        <w:numPr>
          <w:ilvl w:val="0"/>
          <w:numId w:val="7"/>
        </w:numPr>
        <w:rPr>
          <w:rFonts w:ascii="ALFABET98" w:hAnsi="ALFABET98"/>
          <w:sz w:val="24"/>
          <w:szCs w:val="24"/>
        </w:rPr>
      </w:pPr>
      <w:r w:rsidRPr="00E452B6">
        <w:rPr>
          <w:rFonts w:ascii="ALFABET98" w:hAnsi="ALFABET98"/>
          <w:sz w:val="24"/>
          <w:szCs w:val="24"/>
        </w:rPr>
        <w:t>Basamak değerleri 400 000+</w:t>
      </w:r>
      <w:r>
        <w:rPr>
          <w:rFonts w:ascii="ALFABET98" w:hAnsi="ALFABET98"/>
          <w:sz w:val="24"/>
          <w:szCs w:val="24"/>
        </w:rPr>
        <w:t>3000+100+4</w:t>
      </w:r>
      <w:r w:rsidRPr="00E452B6">
        <w:rPr>
          <w:rFonts w:ascii="ALFABET98" w:hAnsi="ALFABET98"/>
          <w:sz w:val="24"/>
          <w:szCs w:val="24"/>
        </w:rPr>
        <w:t xml:space="preserve"> olan sayı aşağıdakilerden hangisidir? </w:t>
      </w:r>
    </w:p>
    <w:p w:rsidR="002B04F5" w:rsidRDefault="002B04F5" w:rsidP="00E452B6">
      <w:pPr>
        <w:pStyle w:val="ListParagraph"/>
        <w:numPr>
          <w:ilvl w:val="0"/>
          <w:numId w:val="9"/>
        </w:numPr>
        <w:rPr>
          <w:rFonts w:ascii="ALFABET98" w:hAnsi="ALFABET98"/>
          <w:sz w:val="24"/>
          <w:szCs w:val="24"/>
        </w:rPr>
      </w:pPr>
      <w:r w:rsidRPr="00E452B6">
        <w:rPr>
          <w:rFonts w:ascii="ALFABET98" w:hAnsi="ALFABET98"/>
          <w:sz w:val="24"/>
          <w:szCs w:val="24"/>
        </w:rPr>
        <w:t xml:space="preserve">43 104 </w:t>
      </w:r>
    </w:p>
    <w:p w:rsidR="002B04F5" w:rsidRDefault="002B04F5" w:rsidP="00E452B6">
      <w:pPr>
        <w:pStyle w:val="ListParagraph"/>
        <w:numPr>
          <w:ilvl w:val="0"/>
          <w:numId w:val="9"/>
        </w:numPr>
        <w:rPr>
          <w:rFonts w:ascii="ALFABET98" w:hAnsi="ALFABET98"/>
          <w:sz w:val="24"/>
          <w:szCs w:val="24"/>
        </w:rPr>
      </w:pPr>
      <w:r w:rsidRPr="00E452B6">
        <w:rPr>
          <w:rFonts w:ascii="ALFABET98" w:hAnsi="ALFABET98"/>
          <w:sz w:val="24"/>
          <w:szCs w:val="24"/>
        </w:rPr>
        <w:t xml:space="preserve">430 104 </w:t>
      </w:r>
    </w:p>
    <w:p w:rsidR="002B04F5" w:rsidRDefault="002B04F5" w:rsidP="00E452B6">
      <w:pPr>
        <w:pStyle w:val="ListParagraph"/>
        <w:numPr>
          <w:ilvl w:val="0"/>
          <w:numId w:val="9"/>
        </w:numPr>
        <w:rPr>
          <w:rFonts w:ascii="ALFABET98" w:hAnsi="ALFABET98"/>
          <w:sz w:val="24"/>
          <w:szCs w:val="24"/>
        </w:rPr>
      </w:pPr>
      <w:r w:rsidRPr="00E452B6">
        <w:rPr>
          <w:rFonts w:ascii="ALFABET98" w:hAnsi="ALFABET98"/>
          <w:sz w:val="24"/>
          <w:szCs w:val="24"/>
        </w:rPr>
        <w:t xml:space="preserve">403 014 </w:t>
      </w:r>
    </w:p>
    <w:p w:rsidR="002B04F5" w:rsidRDefault="002B04F5" w:rsidP="00E452B6">
      <w:pPr>
        <w:pStyle w:val="ListParagraph"/>
        <w:numPr>
          <w:ilvl w:val="0"/>
          <w:numId w:val="9"/>
        </w:numPr>
        <w:rPr>
          <w:rFonts w:ascii="ALFABET98" w:hAnsi="ALFABET98"/>
          <w:sz w:val="24"/>
          <w:szCs w:val="24"/>
        </w:rPr>
      </w:pPr>
      <w:r w:rsidRPr="00E452B6">
        <w:rPr>
          <w:rFonts w:ascii="ALFABET98" w:hAnsi="ALFABET98"/>
          <w:sz w:val="24"/>
          <w:szCs w:val="24"/>
        </w:rPr>
        <w:t>403 104</w:t>
      </w:r>
    </w:p>
    <w:p w:rsidR="002B04F5" w:rsidRDefault="002B04F5" w:rsidP="00E452B6">
      <w:pPr>
        <w:pStyle w:val="ListParagraph"/>
        <w:ind w:left="644"/>
        <w:rPr>
          <w:rFonts w:ascii="ALFABET98" w:hAnsi="ALFABET98"/>
          <w:sz w:val="24"/>
          <w:szCs w:val="24"/>
        </w:rPr>
      </w:pPr>
    </w:p>
    <w:p w:rsidR="002B04F5" w:rsidRDefault="002B04F5" w:rsidP="00E452B6">
      <w:pPr>
        <w:pStyle w:val="ListParagraph"/>
        <w:ind w:left="644"/>
        <w:rPr>
          <w:rFonts w:ascii="ALFABET98" w:hAnsi="ALFABET98"/>
          <w:sz w:val="24"/>
          <w:szCs w:val="24"/>
        </w:rPr>
      </w:pPr>
    </w:p>
    <w:p w:rsidR="002B04F5" w:rsidRPr="00E452B6" w:rsidRDefault="002B04F5" w:rsidP="00E452B6">
      <w:pPr>
        <w:pStyle w:val="ListParagraph"/>
        <w:numPr>
          <w:ilvl w:val="0"/>
          <w:numId w:val="7"/>
        </w:numPr>
        <w:jc w:val="both"/>
        <w:rPr>
          <w:rFonts w:ascii="ALFABET98" w:hAnsi="ALFABET98"/>
          <w:sz w:val="24"/>
          <w:szCs w:val="24"/>
        </w:rPr>
      </w:pPr>
      <w:r w:rsidRPr="00E452B6">
        <w:rPr>
          <w:rFonts w:ascii="ALFABET98" w:hAnsi="ALFABET98"/>
          <w:sz w:val="24"/>
          <w:szCs w:val="24"/>
        </w:rPr>
        <w:t xml:space="preserve">Aşağıda okunuşları verilen sayılardan hangisinin binler basamağındaki rakam </w:t>
      </w:r>
      <w:r w:rsidRPr="00D0020E">
        <w:rPr>
          <w:rFonts w:ascii="ALFABET98" w:hAnsi="ALFABET98"/>
          <w:b/>
          <w:color w:val="0070C0"/>
          <w:sz w:val="24"/>
          <w:szCs w:val="24"/>
        </w:rPr>
        <w:t>0 (sıfır)</w:t>
      </w:r>
      <w:r w:rsidRPr="00E452B6">
        <w:rPr>
          <w:rFonts w:ascii="ALFABET98" w:hAnsi="ALFABET98"/>
          <w:sz w:val="24"/>
          <w:szCs w:val="24"/>
        </w:rPr>
        <w:t xml:space="preserve">dır? </w:t>
      </w:r>
    </w:p>
    <w:p w:rsidR="002B04F5" w:rsidRDefault="002B04F5" w:rsidP="00E452B6">
      <w:pPr>
        <w:pStyle w:val="ListParagraph"/>
        <w:numPr>
          <w:ilvl w:val="0"/>
          <w:numId w:val="10"/>
        </w:numPr>
        <w:rPr>
          <w:rFonts w:ascii="ALFABET98" w:hAnsi="ALFABET98"/>
          <w:sz w:val="24"/>
          <w:szCs w:val="24"/>
        </w:rPr>
      </w:pPr>
      <w:r w:rsidRPr="00E452B6">
        <w:rPr>
          <w:rFonts w:ascii="ALFABET98" w:hAnsi="ALFABET98"/>
          <w:sz w:val="24"/>
          <w:szCs w:val="24"/>
        </w:rPr>
        <w:t xml:space="preserve">otuz iki bin beş </w:t>
      </w:r>
    </w:p>
    <w:p w:rsidR="002B04F5" w:rsidRDefault="002B04F5" w:rsidP="00E452B6">
      <w:pPr>
        <w:pStyle w:val="ListParagraph"/>
        <w:numPr>
          <w:ilvl w:val="0"/>
          <w:numId w:val="10"/>
        </w:numPr>
        <w:rPr>
          <w:rFonts w:ascii="ALFABET98" w:hAnsi="ALFABET98"/>
          <w:sz w:val="24"/>
          <w:szCs w:val="24"/>
        </w:rPr>
      </w:pPr>
      <w:r w:rsidRPr="00E452B6">
        <w:rPr>
          <w:rFonts w:ascii="ALFABET98" w:hAnsi="ALFABET98"/>
          <w:sz w:val="24"/>
          <w:szCs w:val="24"/>
        </w:rPr>
        <w:t xml:space="preserve">üç yüz yirmi beş bin dokuz </w:t>
      </w:r>
    </w:p>
    <w:p w:rsidR="002B04F5" w:rsidRDefault="002B04F5" w:rsidP="00E452B6">
      <w:pPr>
        <w:pStyle w:val="ListParagraph"/>
        <w:numPr>
          <w:ilvl w:val="0"/>
          <w:numId w:val="10"/>
        </w:numPr>
        <w:rPr>
          <w:rFonts w:ascii="ALFABET98" w:hAnsi="ALFABET98"/>
          <w:sz w:val="24"/>
          <w:szCs w:val="24"/>
        </w:rPr>
      </w:pPr>
      <w:r w:rsidRPr="00E452B6">
        <w:rPr>
          <w:rFonts w:ascii="ALFABET98" w:hAnsi="ALFABET98"/>
          <w:sz w:val="24"/>
          <w:szCs w:val="24"/>
        </w:rPr>
        <w:t xml:space="preserve">elli altı bin on yedi </w:t>
      </w:r>
    </w:p>
    <w:p w:rsidR="002B04F5" w:rsidRDefault="002B04F5" w:rsidP="00E452B6">
      <w:pPr>
        <w:pStyle w:val="ListParagraph"/>
        <w:numPr>
          <w:ilvl w:val="0"/>
          <w:numId w:val="10"/>
        </w:numPr>
        <w:rPr>
          <w:rFonts w:ascii="ALFABET98" w:hAnsi="ALFABET98"/>
          <w:sz w:val="24"/>
          <w:szCs w:val="24"/>
        </w:rPr>
      </w:pPr>
      <w:r w:rsidRPr="00E452B6">
        <w:rPr>
          <w:rFonts w:ascii="ALFABET98" w:hAnsi="ALFABET98"/>
          <w:sz w:val="24"/>
          <w:szCs w:val="24"/>
        </w:rPr>
        <w:t>iki yüz on bin dört yüz</w:t>
      </w:r>
    </w:p>
    <w:p w:rsidR="002B04F5" w:rsidRDefault="002B04F5" w:rsidP="00D0020E">
      <w:pPr>
        <w:rPr>
          <w:rFonts w:ascii="ALFABET98" w:hAnsi="ALFABET98"/>
          <w:sz w:val="24"/>
          <w:szCs w:val="24"/>
        </w:rPr>
      </w:pPr>
    </w:p>
    <w:p w:rsidR="002B04F5" w:rsidRPr="00D0020E" w:rsidRDefault="002B04F5" w:rsidP="00D0020E">
      <w:pPr>
        <w:pStyle w:val="ListParagraph"/>
        <w:numPr>
          <w:ilvl w:val="0"/>
          <w:numId w:val="7"/>
        </w:numPr>
        <w:jc w:val="both"/>
        <w:rPr>
          <w:rFonts w:ascii="ALFABET98" w:hAnsi="ALFABET98"/>
          <w:sz w:val="24"/>
          <w:szCs w:val="24"/>
        </w:rPr>
      </w:pPr>
      <w:r w:rsidRPr="00D0020E">
        <w:rPr>
          <w:rFonts w:ascii="ALFABET98" w:hAnsi="ALFABET98"/>
          <w:b/>
          <w:color w:val="0070C0"/>
          <w:sz w:val="24"/>
          <w:szCs w:val="24"/>
        </w:rPr>
        <w:t>320 780</w:t>
      </w:r>
      <w:r w:rsidRPr="00D0020E">
        <w:rPr>
          <w:rFonts w:ascii="ALFABET98" w:hAnsi="ALFABET98"/>
          <w:color w:val="0070C0"/>
          <w:sz w:val="24"/>
          <w:szCs w:val="24"/>
        </w:rPr>
        <w:t xml:space="preserve"> </w:t>
      </w:r>
      <w:r w:rsidRPr="00D0020E">
        <w:rPr>
          <w:rFonts w:ascii="ALFABET98" w:hAnsi="ALFABET98"/>
          <w:sz w:val="24"/>
          <w:szCs w:val="24"/>
        </w:rPr>
        <w:t xml:space="preserve">sayısında yüzler basamağındaki rakamla on binler basamağındaki rakamın yerlerini değiştirdiğimizde aşağıdaki sayılardan hangisi oluşur? </w:t>
      </w:r>
    </w:p>
    <w:p w:rsidR="002B04F5" w:rsidRDefault="002B04F5" w:rsidP="00D0020E">
      <w:pPr>
        <w:pStyle w:val="ListParagraph"/>
        <w:numPr>
          <w:ilvl w:val="0"/>
          <w:numId w:val="11"/>
        </w:numPr>
        <w:rPr>
          <w:rFonts w:ascii="ALFABET98" w:hAnsi="ALFABET98"/>
          <w:sz w:val="24"/>
          <w:szCs w:val="24"/>
        </w:rPr>
      </w:pPr>
      <w:r w:rsidRPr="00D0020E">
        <w:rPr>
          <w:rFonts w:ascii="ALFABET98" w:hAnsi="ALFABET98"/>
          <w:sz w:val="24"/>
          <w:szCs w:val="24"/>
        </w:rPr>
        <w:t xml:space="preserve">720 380 </w:t>
      </w:r>
    </w:p>
    <w:p w:rsidR="002B04F5" w:rsidRDefault="002B04F5" w:rsidP="00D0020E">
      <w:pPr>
        <w:pStyle w:val="ListParagraph"/>
        <w:numPr>
          <w:ilvl w:val="0"/>
          <w:numId w:val="11"/>
        </w:numPr>
        <w:rPr>
          <w:rFonts w:ascii="ALFABET98" w:hAnsi="ALFABET98"/>
          <w:sz w:val="24"/>
          <w:szCs w:val="24"/>
        </w:rPr>
      </w:pPr>
      <w:r w:rsidRPr="00D0020E">
        <w:rPr>
          <w:rFonts w:ascii="ALFABET98" w:hAnsi="ALFABET98"/>
          <w:sz w:val="24"/>
          <w:szCs w:val="24"/>
        </w:rPr>
        <w:t xml:space="preserve">327 080 </w:t>
      </w:r>
    </w:p>
    <w:p w:rsidR="002B04F5" w:rsidRDefault="002B04F5" w:rsidP="00D0020E">
      <w:pPr>
        <w:pStyle w:val="ListParagraph"/>
        <w:numPr>
          <w:ilvl w:val="0"/>
          <w:numId w:val="11"/>
        </w:numPr>
        <w:rPr>
          <w:rFonts w:ascii="ALFABET98" w:hAnsi="ALFABET98"/>
          <w:sz w:val="24"/>
          <w:szCs w:val="24"/>
        </w:rPr>
      </w:pPr>
      <w:r w:rsidRPr="00D0020E">
        <w:rPr>
          <w:rFonts w:ascii="ALFABET98" w:hAnsi="ALFABET98"/>
          <w:sz w:val="24"/>
          <w:szCs w:val="24"/>
        </w:rPr>
        <w:t xml:space="preserve">370 280 </w:t>
      </w:r>
    </w:p>
    <w:p w:rsidR="002B04F5" w:rsidRDefault="002B04F5" w:rsidP="00D0020E">
      <w:pPr>
        <w:pStyle w:val="ListParagraph"/>
        <w:numPr>
          <w:ilvl w:val="0"/>
          <w:numId w:val="11"/>
        </w:numPr>
        <w:rPr>
          <w:rFonts w:ascii="ALFABET98" w:hAnsi="ALFABET98"/>
          <w:sz w:val="24"/>
          <w:szCs w:val="24"/>
        </w:rPr>
      </w:pPr>
      <w:r w:rsidRPr="00D0020E">
        <w:rPr>
          <w:rFonts w:ascii="ALFABET98" w:hAnsi="ALFABET98"/>
          <w:sz w:val="24"/>
          <w:szCs w:val="24"/>
        </w:rPr>
        <w:t>380 720</w:t>
      </w:r>
    </w:p>
    <w:p w:rsidR="002B04F5" w:rsidRDefault="002B04F5" w:rsidP="00127E40">
      <w:pPr>
        <w:pStyle w:val="ListParagraph"/>
        <w:ind w:left="786"/>
        <w:rPr>
          <w:rFonts w:ascii="ALFABET98" w:hAnsi="ALFABET98"/>
          <w:sz w:val="24"/>
          <w:szCs w:val="24"/>
        </w:rPr>
      </w:pPr>
    </w:p>
    <w:p w:rsidR="002B04F5" w:rsidRPr="00127E40" w:rsidRDefault="002B04F5" w:rsidP="00127E40">
      <w:pPr>
        <w:pStyle w:val="ListParagraph"/>
        <w:numPr>
          <w:ilvl w:val="0"/>
          <w:numId w:val="7"/>
        </w:numPr>
        <w:jc w:val="both"/>
        <w:rPr>
          <w:rFonts w:ascii="ALFABET98" w:hAnsi="ALFABET98"/>
          <w:sz w:val="24"/>
          <w:szCs w:val="24"/>
        </w:rPr>
      </w:pPr>
      <w:r w:rsidRPr="00127E40">
        <w:rPr>
          <w:rFonts w:ascii="ALFABET98" w:hAnsi="ALFABET98"/>
          <w:sz w:val="24"/>
          <w:szCs w:val="24"/>
        </w:rPr>
        <w:t xml:space="preserve">Binler bölüğünde </w:t>
      </w:r>
      <w:r w:rsidRPr="00127E40">
        <w:rPr>
          <w:rFonts w:ascii="ALFABET98" w:hAnsi="ALFABET98"/>
          <w:color w:val="0070C0"/>
          <w:sz w:val="24"/>
          <w:szCs w:val="24"/>
        </w:rPr>
        <w:t>“</w:t>
      </w:r>
      <w:smartTag w:uri="urn:schemas-microsoft-com:office:smarttags" w:element="metricconverter">
        <w:smartTagPr>
          <w:attr w:name="ProductID" w:val="20”"/>
        </w:smartTagPr>
        <w:r w:rsidRPr="00127E40">
          <w:rPr>
            <w:rFonts w:ascii="ALFABET98" w:hAnsi="ALFABET98"/>
            <w:color w:val="0070C0"/>
            <w:sz w:val="24"/>
            <w:szCs w:val="24"/>
          </w:rPr>
          <w:t>20”</w:t>
        </w:r>
      </w:smartTag>
      <w:r w:rsidRPr="00127E40">
        <w:rPr>
          <w:rFonts w:ascii="ALFABET98" w:hAnsi="ALFABET98"/>
          <w:sz w:val="24"/>
          <w:szCs w:val="24"/>
        </w:rPr>
        <w:t xml:space="preserve">, birler bölüğünde </w:t>
      </w:r>
      <w:r w:rsidRPr="00127E40">
        <w:rPr>
          <w:rFonts w:ascii="ALFABET98" w:hAnsi="ALFABET98"/>
          <w:color w:val="0070C0"/>
          <w:sz w:val="24"/>
          <w:szCs w:val="24"/>
        </w:rPr>
        <w:t>“</w:t>
      </w:r>
      <w:smartTag w:uri="urn:schemas-microsoft-com:office:smarttags" w:element="metricconverter">
        <w:smartTagPr>
          <w:attr w:name="ProductID" w:val="203”"/>
        </w:smartTagPr>
        <w:r w:rsidRPr="00127E40">
          <w:rPr>
            <w:rFonts w:ascii="ALFABET98" w:hAnsi="ALFABET98"/>
            <w:color w:val="0070C0"/>
            <w:sz w:val="24"/>
            <w:szCs w:val="24"/>
          </w:rPr>
          <w:t>203”</w:t>
        </w:r>
      </w:smartTag>
      <w:r w:rsidRPr="00127E40">
        <w:rPr>
          <w:rFonts w:ascii="ALFABET98" w:hAnsi="ALFABET98"/>
          <w:color w:val="0070C0"/>
          <w:sz w:val="24"/>
          <w:szCs w:val="24"/>
        </w:rPr>
        <w:t xml:space="preserve"> </w:t>
      </w:r>
      <w:r w:rsidRPr="00127E40">
        <w:rPr>
          <w:rFonts w:ascii="ALFABET98" w:hAnsi="ALFABET98"/>
          <w:sz w:val="24"/>
          <w:szCs w:val="24"/>
        </w:rPr>
        <w:t xml:space="preserve">olan sayının okunuşu aşağıdakilerden hangisidir? </w:t>
      </w:r>
    </w:p>
    <w:p w:rsidR="002B04F5" w:rsidRDefault="002B04F5" w:rsidP="00127E40">
      <w:pPr>
        <w:pStyle w:val="ListParagraph"/>
        <w:numPr>
          <w:ilvl w:val="0"/>
          <w:numId w:val="12"/>
        </w:numPr>
        <w:rPr>
          <w:rFonts w:ascii="ALFABET98" w:hAnsi="ALFABET98"/>
          <w:sz w:val="24"/>
          <w:szCs w:val="24"/>
        </w:rPr>
      </w:pPr>
      <w:r w:rsidRPr="00127E40">
        <w:rPr>
          <w:rFonts w:ascii="ALFABET98" w:hAnsi="ALFABET98"/>
          <w:sz w:val="24"/>
          <w:szCs w:val="24"/>
        </w:rPr>
        <w:t xml:space="preserve">iki yüz iki bin üç </w:t>
      </w:r>
    </w:p>
    <w:p w:rsidR="002B04F5" w:rsidRDefault="002B04F5" w:rsidP="00127E40">
      <w:pPr>
        <w:pStyle w:val="ListParagraph"/>
        <w:numPr>
          <w:ilvl w:val="0"/>
          <w:numId w:val="12"/>
        </w:numPr>
        <w:rPr>
          <w:rFonts w:ascii="ALFABET98" w:hAnsi="ALFABET98"/>
          <w:sz w:val="24"/>
          <w:szCs w:val="24"/>
        </w:rPr>
      </w:pPr>
      <w:r w:rsidRPr="00127E40">
        <w:rPr>
          <w:rFonts w:ascii="ALFABET98" w:hAnsi="ALFABET98"/>
          <w:sz w:val="24"/>
          <w:szCs w:val="24"/>
        </w:rPr>
        <w:t xml:space="preserve">yirmi bin iki yüz üç </w:t>
      </w:r>
    </w:p>
    <w:p w:rsidR="002B04F5" w:rsidRDefault="002B04F5" w:rsidP="00127E40">
      <w:pPr>
        <w:pStyle w:val="ListParagraph"/>
        <w:numPr>
          <w:ilvl w:val="0"/>
          <w:numId w:val="12"/>
        </w:numPr>
        <w:rPr>
          <w:rFonts w:ascii="ALFABET98" w:hAnsi="ALFABET98"/>
          <w:sz w:val="24"/>
          <w:szCs w:val="24"/>
        </w:rPr>
      </w:pPr>
      <w:r w:rsidRPr="00127E40">
        <w:rPr>
          <w:rFonts w:ascii="ALFABET98" w:hAnsi="ALFABET98"/>
          <w:sz w:val="24"/>
          <w:szCs w:val="24"/>
        </w:rPr>
        <w:t xml:space="preserve">iki bin iki yüz üç </w:t>
      </w:r>
    </w:p>
    <w:p w:rsidR="002B04F5" w:rsidRDefault="002B04F5" w:rsidP="00127E40">
      <w:pPr>
        <w:pStyle w:val="ListParagraph"/>
        <w:numPr>
          <w:ilvl w:val="0"/>
          <w:numId w:val="12"/>
        </w:numPr>
        <w:rPr>
          <w:rFonts w:ascii="ALFABET98" w:hAnsi="ALFABET98"/>
          <w:sz w:val="24"/>
          <w:szCs w:val="24"/>
        </w:rPr>
      </w:pPr>
      <w:r w:rsidRPr="00127E40">
        <w:rPr>
          <w:rFonts w:ascii="ALFABET98" w:hAnsi="ALFABET98"/>
          <w:sz w:val="24"/>
          <w:szCs w:val="24"/>
        </w:rPr>
        <w:t>iki yüz iki bin yüz üç</w:t>
      </w:r>
    </w:p>
    <w:p w:rsidR="002B04F5" w:rsidRDefault="002B04F5" w:rsidP="006C74AC">
      <w:pPr>
        <w:rPr>
          <w:rFonts w:ascii="ALFABET98" w:hAnsi="ALFABET98"/>
          <w:sz w:val="24"/>
          <w:szCs w:val="24"/>
        </w:rPr>
      </w:pPr>
      <w:r>
        <w:rPr>
          <w:noProof/>
          <w:lang w:eastAsia="tr-TR"/>
        </w:rPr>
        <w:pict>
          <v:shape id="Resim 3" o:spid="_x0000_s1045" type="#_x0000_t75" alt="https://www.homecanbe.com/image/cache/data/Urunler/balon/saridev-500x500.jpg" style="position:absolute;margin-left:181.7pt;margin-top:20.1pt;width:64.05pt;height:66pt;z-index:-251669504;visibility:visible">
            <v:imagedata r:id="rId10" o:title=""/>
            <w10:wrap type="square"/>
          </v:shape>
        </w:pict>
      </w:r>
    </w:p>
    <w:p w:rsidR="002B04F5" w:rsidRDefault="002B04F5" w:rsidP="002B78C8">
      <w:pPr>
        <w:pStyle w:val="ListParagraph"/>
        <w:numPr>
          <w:ilvl w:val="0"/>
          <w:numId w:val="7"/>
        </w:numPr>
        <w:rPr>
          <w:rFonts w:ascii="ALFABET98" w:hAnsi="ALFABET98"/>
          <w:sz w:val="24"/>
          <w:szCs w:val="24"/>
        </w:rPr>
      </w:pPr>
      <w:r>
        <w:rPr>
          <w:noProof/>
          <w:lang w:eastAsia="tr-TR"/>
        </w:rPr>
        <w:pict>
          <v:shape id="Metin Kutusu 5" o:spid="_x0000_s1046" type="#_x0000_t202" style="position:absolute;left:0;text-align:left;margin-left:163.15pt;margin-top:9.05pt;width:85.5pt;height:2in;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" filled="f" stroked="f">
            <v:textbox style="mso-fit-shape-to-text:t">
              <w:txbxContent>
                <w:p w:rsidR="002B04F5" w:rsidRPr="002B78C8" w:rsidRDefault="002B04F5" w:rsidP="002B78C8">
                  <w:pPr>
                    <w:pStyle w:val="ListParagraph"/>
                    <w:ind w:left="360"/>
                    <w:rPr>
                      <w:b/>
                      <w:noProof/>
                      <w:color w:val="00B050"/>
                      <w:sz w:val="32"/>
                      <w:szCs w:val="32"/>
                    </w:rPr>
                  </w:pPr>
                  <w:r w:rsidRPr="002B78C8">
                    <w:rPr>
                      <w:b/>
                      <w:noProof/>
                      <w:color w:val="00B050"/>
                      <w:sz w:val="32"/>
                      <w:szCs w:val="32"/>
                    </w:rPr>
                    <w:t>641 283</w:t>
                  </w:r>
                </w:p>
              </w:txbxContent>
            </v:textbox>
          </v:shape>
        </w:pict>
      </w:r>
      <w:r>
        <w:rPr>
          <w:rFonts w:ascii="ALFABET98" w:hAnsi="ALFABET98"/>
          <w:sz w:val="24"/>
          <w:szCs w:val="24"/>
        </w:rPr>
        <w:t xml:space="preserve">Balonun üzerindeki doğal sayı için aşağıdakilerden hangisi </w:t>
      </w:r>
      <w:r w:rsidRPr="002B78C8">
        <w:rPr>
          <w:rFonts w:ascii="ALFABET98" w:hAnsi="ALFABET98"/>
          <w:b/>
          <w:sz w:val="24"/>
          <w:szCs w:val="24"/>
          <w:u w:val="single"/>
        </w:rPr>
        <w:t xml:space="preserve">yanlıştır?  </w:t>
      </w:r>
    </w:p>
    <w:p w:rsidR="002B04F5" w:rsidRDefault="002B04F5" w:rsidP="002B78C8">
      <w:pPr>
        <w:pStyle w:val="ListParagraph"/>
        <w:ind w:left="360"/>
        <w:rPr>
          <w:rFonts w:ascii="ALFABET98" w:hAnsi="ALFABET98"/>
          <w:sz w:val="24"/>
          <w:szCs w:val="24"/>
        </w:rPr>
      </w:pPr>
    </w:p>
    <w:p w:rsidR="002B04F5" w:rsidRDefault="002B04F5" w:rsidP="002B78C8">
      <w:pPr>
        <w:pStyle w:val="ListParagraph"/>
        <w:numPr>
          <w:ilvl w:val="0"/>
          <w:numId w:val="20"/>
        </w:numPr>
        <w:rPr>
          <w:rFonts w:ascii="ALFABET98" w:hAnsi="ALFABET98"/>
          <w:sz w:val="24"/>
          <w:szCs w:val="24"/>
        </w:rPr>
      </w:pPr>
      <w:r w:rsidRPr="002B78C8">
        <w:rPr>
          <w:rFonts w:ascii="ALFABET98" w:hAnsi="ALFABET98"/>
          <w:sz w:val="24"/>
          <w:szCs w:val="24"/>
        </w:rPr>
        <w:t xml:space="preserve"> </w:t>
      </w:r>
      <w:r>
        <w:rPr>
          <w:rFonts w:ascii="ALFABET98" w:hAnsi="ALFABET98"/>
          <w:sz w:val="24"/>
          <w:szCs w:val="24"/>
        </w:rPr>
        <w:t>İki bölüklü bir doğal sayıdır.</w:t>
      </w:r>
    </w:p>
    <w:p w:rsidR="002B04F5" w:rsidRDefault="002B04F5" w:rsidP="002B78C8">
      <w:pPr>
        <w:pStyle w:val="ListParagraph"/>
        <w:numPr>
          <w:ilvl w:val="0"/>
          <w:numId w:val="20"/>
        </w:numPr>
        <w:rPr>
          <w:rFonts w:ascii="ALFABET98" w:hAnsi="ALFABET98"/>
          <w:sz w:val="24"/>
          <w:szCs w:val="24"/>
        </w:rPr>
      </w:pPr>
      <w:r>
        <w:rPr>
          <w:rFonts w:ascii="ALFABET98" w:hAnsi="ALFABET98"/>
          <w:sz w:val="24"/>
          <w:szCs w:val="24"/>
        </w:rPr>
        <w:t>Binler bölüğünün sayı değerleri toplamı 11’dir.</w:t>
      </w:r>
    </w:p>
    <w:p w:rsidR="002B04F5" w:rsidRDefault="002B04F5" w:rsidP="002B78C8">
      <w:pPr>
        <w:pStyle w:val="ListParagraph"/>
        <w:numPr>
          <w:ilvl w:val="0"/>
          <w:numId w:val="20"/>
        </w:numPr>
        <w:rPr>
          <w:rFonts w:ascii="ALFABET98" w:hAnsi="ALFABET98"/>
          <w:sz w:val="24"/>
          <w:szCs w:val="24"/>
        </w:rPr>
      </w:pPr>
      <w:r>
        <w:rPr>
          <w:rFonts w:ascii="ALFABET98" w:hAnsi="ALFABET98"/>
          <w:sz w:val="24"/>
          <w:szCs w:val="24"/>
        </w:rPr>
        <w:t>Sayı değeri en küçük olan rakam binler basamağındadır.</w:t>
      </w:r>
    </w:p>
    <w:p w:rsidR="002B04F5" w:rsidRDefault="002B04F5" w:rsidP="00B522B4">
      <w:pPr>
        <w:pStyle w:val="ListParagraph"/>
        <w:numPr>
          <w:ilvl w:val="0"/>
          <w:numId w:val="20"/>
        </w:numPr>
        <w:rPr>
          <w:rFonts w:ascii="ALFABET98" w:hAnsi="ALFABET98"/>
          <w:sz w:val="24"/>
          <w:szCs w:val="24"/>
        </w:rPr>
      </w:pPr>
      <w:r>
        <w:rPr>
          <w:rFonts w:ascii="ALFABET98" w:hAnsi="ALFABET98"/>
          <w:sz w:val="24"/>
          <w:szCs w:val="24"/>
        </w:rPr>
        <w:t>4 rakamının basamak değeri 4.000’dir.</w:t>
      </w:r>
      <w:r w:rsidRPr="002B78C8">
        <w:rPr>
          <w:rFonts w:ascii="ALFABET98" w:hAnsi="ALFABET98"/>
          <w:sz w:val="24"/>
          <w:szCs w:val="24"/>
        </w:rPr>
        <w:t xml:space="preserve">                                                                                     </w:t>
      </w:r>
    </w:p>
    <w:p w:rsidR="002B04F5" w:rsidRPr="00B522B4" w:rsidRDefault="002B04F5" w:rsidP="00B522B4">
      <w:pPr>
        <w:pStyle w:val="ListParagraph"/>
        <w:rPr>
          <w:rFonts w:ascii="ALFABET98" w:hAnsi="ALFABET98"/>
          <w:sz w:val="24"/>
          <w:szCs w:val="24"/>
        </w:rPr>
      </w:pPr>
    </w:p>
    <w:p w:rsidR="002B04F5" w:rsidRPr="00B522B4" w:rsidRDefault="002B04F5" w:rsidP="00B522B4">
      <w:pPr>
        <w:pStyle w:val="ListParagraph"/>
        <w:numPr>
          <w:ilvl w:val="0"/>
          <w:numId w:val="7"/>
        </w:numPr>
        <w:jc w:val="both"/>
        <w:rPr>
          <w:rFonts w:ascii="ALFABET98" w:hAnsi="ALFABET98"/>
          <w:b/>
          <w:color w:val="7030A0"/>
          <w:sz w:val="28"/>
          <w:szCs w:val="28"/>
        </w:rPr>
      </w:pPr>
      <w:r>
        <w:rPr>
          <w:rFonts w:ascii="ALFABET98" w:hAnsi="ALFABET98"/>
          <w:sz w:val="24"/>
          <w:szCs w:val="24"/>
        </w:rPr>
        <w:t>Aşağıda verilen işlemlerden hangisinin sonucu doğrudur?</w:t>
      </w:r>
    </w:p>
    <w:p w:rsidR="002B04F5" w:rsidRPr="00B522B4" w:rsidRDefault="002B04F5" w:rsidP="00B522B4">
      <w:pPr>
        <w:pStyle w:val="ListParagraph"/>
        <w:ind w:left="360"/>
        <w:jc w:val="both"/>
        <w:rPr>
          <w:rFonts w:ascii="ALFABET98" w:hAnsi="ALFABET98"/>
          <w:b/>
          <w:color w:val="7030A0"/>
          <w:sz w:val="28"/>
          <w:szCs w:val="28"/>
        </w:rPr>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28" o:spid="_x0000_s1047" type="#_x0000_t176" style="position:absolute;left:0;text-align:left;margin-left:436.65pt;margin-top:20.4pt;width:78.75pt;height:74.25pt;z-index:25166336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" fillcolor="window" strokecolor="#f79646" strokeweight="2pt">
            <v:textbox>
              <w:txbxContent>
                <w:p w:rsidR="002B04F5" w:rsidRPr="00323C07" w:rsidRDefault="002B04F5" w:rsidP="00B522B4">
                  <w:pPr>
                    <w:spacing w:after="0" w:line="240" w:lineRule="auto"/>
                    <w:rPr>
                      <w:sz w:val="32"/>
                      <w:szCs w:val="32"/>
                    </w:rPr>
                  </w:pPr>
                  <w:r>
                    <w:rPr>
                      <w:sz w:val="32"/>
                      <w:szCs w:val="32"/>
                    </w:rPr>
                    <w:t xml:space="preserve">    4306</w:t>
                  </w:r>
                  <w:r w:rsidRPr="00323C07">
                    <w:rPr>
                      <w:sz w:val="32"/>
                      <w:szCs w:val="32"/>
                    </w:rPr>
                    <w:t xml:space="preserve">  </w:t>
                  </w:r>
                </w:p>
                <w:p w:rsidR="002B04F5" w:rsidRPr="00323C07" w:rsidRDefault="002B04F5" w:rsidP="00B522B4">
                  <w:pPr>
                    <w:spacing w:after="0" w:line="240" w:lineRule="auto"/>
                    <w:rPr>
                      <w:sz w:val="32"/>
                      <w:szCs w:val="32"/>
                    </w:rPr>
                  </w:pPr>
                  <w:r>
                    <w:rPr>
                      <w:sz w:val="32"/>
                      <w:szCs w:val="32"/>
                    </w:rPr>
                    <w:t xml:space="preserve"> +   284</w:t>
                  </w:r>
                  <w:r w:rsidRPr="00323C07">
                    <w:rPr>
                      <w:sz w:val="32"/>
                      <w:szCs w:val="32"/>
                    </w:rPr>
                    <w:t xml:space="preserve">                                                         </w:t>
                  </w:r>
                </w:p>
                <w:p w:rsidR="002B04F5" w:rsidRDefault="002B04F5" w:rsidP="00B522B4">
                  <w:pPr>
                    <w:jc w:val="center"/>
                  </w:pPr>
                  <w:r>
                    <w:rPr>
                      <w:sz w:val="32"/>
                      <w:szCs w:val="32"/>
                    </w:rPr>
                    <w:t xml:space="preserve">  4490</w:t>
                  </w:r>
                </w:p>
              </w:txbxContent>
            </v:textbox>
            <w10:wrap anchorx="margin"/>
          </v:shape>
        </w:pict>
      </w:r>
      <w:r>
        <w:rPr>
          <w:noProof/>
          <w:lang w:eastAsia="tr-TR"/>
        </w:rPr>
        <w:pict>
          <v:shape id="Akış Çizelgesi: Öteki İşlem 27" o:spid="_x0000_s1048" type="#_x0000_t176" style="position:absolute;left:0;text-align:left;margin-left:319.65pt;margin-top:20.9pt;width:73.5pt;height:74.25pt;z-index:2516623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" fillcolor="window" strokecolor="#f79646" strokeweight="2pt">
            <v:textbox>
              <w:txbxContent>
                <w:p w:rsidR="002B04F5" w:rsidRPr="00323C07" w:rsidRDefault="002B04F5" w:rsidP="00B522B4">
                  <w:pPr>
                    <w:spacing w:after="0" w:line="240" w:lineRule="auto"/>
                    <w:rPr>
                      <w:sz w:val="32"/>
                      <w:szCs w:val="32"/>
                    </w:rPr>
                  </w:pPr>
                  <w:r>
                    <w:rPr>
                      <w:sz w:val="32"/>
                      <w:szCs w:val="32"/>
                    </w:rPr>
                    <w:t xml:space="preserve">    6142</w:t>
                  </w:r>
                  <w:r w:rsidRPr="00323C07">
                    <w:rPr>
                      <w:sz w:val="32"/>
                      <w:szCs w:val="32"/>
                    </w:rPr>
                    <w:t xml:space="preserve">  </w:t>
                  </w:r>
                </w:p>
                <w:p w:rsidR="002B04F5" w:rsidRPr="00323C07" w:rsidRDefault="002B04F5" w:rsidP="00B522B4">
                  <w:pPr>
                    <w:spacing w:after="0" w:line="240" w:lineRule="auto"/>
                    <w:rPr>
                      <w:sz w:val="32"/>
                      <w:szCs w:val="32"/>
                    </w:rPr>
                  </w:pPr>
                  <w:r>
                    <w:rPr>
                      <w:sz w:val="32"/>
                      <w:szCs w:val="32"/>
                    </w:rPr>
                    <w:t xml:space="preserve"> +   308</w:t>
                  </w:r>
                  <w:r w:rsidRPr="00323C07">
                    <w:rPr>
                      <w:sz w:val="32"/>
                      <w:szCs w:val="32"/>
                    </w:rPr>
                    <w:t xml:space="preserve">                                                         </w:t>
                  </w:r>
                </w:p>
                <w:p w:rsidR="002B04F5" w:rsidRPr="00CA7F31" w:rsidRDefault="002B04F5" w:rsidP="00B522B4">
                  <w:pPr>
                    <w:jc w:val="center"/>
                    <w:rPr>
                      <w:sz w:val="32"/>
                      <w:szCs w:val="32"/>
                    </w:rPr>
                  </w:pPr>
                  <w:r>
                    <w:rPr>
                      <w:rFonts w:ascii="ALFABET98" w:hAnsi="ALFABET98"/>
                      <w:sz w:val="24"/>
                      <w:szCs w:val="24"/>
                    </w:rPr>
                    <w:t xml:space="preserve">   </w:t>
                  </w:r>
                  <w:r w:rsidRPr="00CA7F31">
                    <w:rPr>
                      <w:sz w:val="32"/>
                      <w:szCs w:val="32"/>
                    </w:rPr>
                    <w:t>6440</w:t>
                  </w:r>
                </w:p>
              </w:txbxContent>
            </v:textbox>
            <w10:wrap anchorx="margin"/>
          </v:shape>
        </w:pict>
      </w:r>
    </w:p>
    <w:p w:rsidR="002B04F5" w:rsidRPr="00B522B4" w:rsidRDefault="002B04F5" w:rsidP="00B522B4">
      <w:pPr>
        <w:pStyle w:val="ListParagraph"/>
        <w:numPr>
          <w:ilvl w:val="0"/>
          <w:numId w:val="22"/>
        </w:numPr>
        <w:jc w:val="both"/>
        <w:rPr>
          <w:rFonts w:ascii="ALFABET98" w:hAnsi="ALFABET98"/>
          <w:color w:val="7030A0"/>
          <w:sz w:val="24"/>
          <w:szCs w:val="24"/>
        </w:rPr>
      </w:pPr>
      <w:r>
        <w:rPr>
          <w:rFonts w:ascii="ALFABET98" w:hAnsi="ALFABET98"/>
          <w:b/>
          <w:color w:val="7030A0"/>
          <w:sz w:val="28"/>
          <w:szCs w:val="28"/>
        </w:rPr>
        <w:t xml:space="preserve">                 </w:t>
      </w:r>
      <w:r>
        <w:rPr>
          <w:rFonts w:ascii="ALFABET98" w:hAnsi="ALFABET98"/>
          <w:color w:val="FF0000"/>
          <w:sz w:val="24"/>
          <w:szCs w:val="24"/>
        </w:rPr>
        <w:t>c</w:t>
      </w:r>
      <w:r w:rsidRPr="00B522B4">
        <w:rPr>
          <w:rFonts w:ascii="ALFABET98" w:hAnsi="ALFABET98"/>
          <w:color w:val="FF0000"/>
          <w:sz w:val="24"/>
          <w:szCs w:val="24"/>
        </w:rPr>
        <w:t xml:space="preserve">) </w:t>
      </w:r>
    </w:p>
    <w:p w:rsidR="002B04F5" w:rsidRDefault="002B04F5" w:rsidP="00127E40">
      <w:pPr>
        <w:jc w:val="center"/>
        <w:rPr>
          <w:rFonts w:ascii="ALFABET98" w:hAnsi="ALFABET98"/>
          <w:b/>
          <w:color w:val="7030A0"/>
          <w:sz w:val="28"/>
          <w:szCs w:val="28"/>
        </w:rPr>
      </w:pPr>
      <w:r>
        <w:rPr>
          <w:noProof/>
          <w:lang w:eastAsia="tr-TR"/>
        </w:rPr>
        <w:pict>
          <v:line id="Düz Bağlayıcı 32" o:spid="_x0000_s1049" style="position:absolute;left:0;text-align:left;z-index:251667456;visibility:visible" from="165.2pt,16.05pt" to="219.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"/>
        </w:pict>
      </w:r>
      <w:r>
        <w:rPr>
          <w:noProof/>
          <w:lang w:eastAsia="tr-TR"/>
        </w:rPr>
        <w:pict>
          <v:line id="Düz Bağlayıcı 31" o:spid="_x0000_s1050" style="position:absolute;left:0;text-align:left;z-index:251666432;visibility:visible" from="48.2pt,16.05pt" to="102.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"/>
        </w:pict>
      </w:r>
    </w:p>
    <w:p w:rsidR="002B04F5" w:rsidRDefault="002B04F5" w:rsidP="00127E40">
      <w:pPr>
        <w:jc w:val="center"/>
        <w:rPr>
          <w:rFonts w:ascii="ALFABET98" w:hAnsi="ALFABET98"/>
          <w:b/>
          <w:color w:val="7030A0"/>
          <w:sz w:val="28"/>
          <w:szCs w:val="28"/>
        </w:rPr>
      </w:pPr>
      <w:r>
        <w:rPr>
          <w:noProof/>
          <w:lang w:eastAsia="tr-TR"/>
        </w:rPr>
        <w:pict>
          <v:shape id="Akış Çizelgesi: Öteki İşlem 30" o:spid="_x0000_s1051" type="#_x0000_t176" style="position:absolute;left:0;text-align:left;margin-left:436.65pt;margin-top:28.15pt;width:78.75pt;height:74.25pt;z-index:25166540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" fillcolor="window" strokecolor="#f79646" strokeweight="2pt">
            <v:textbox>
              <w:txbxContent>
                <w:p w:rsidR="002B04F5" w:rsidRPr="00323C07" w:rsidRDefault="002B04F5" w:rsidP="00B522B4">
                  <w:pPr>
                    <w:spacing w:after="0" w:line="240" w:lineRule="auto"/>
                    <w:rPr>
                      <w:sz w:val="32"/>
                      <w:szCs w:val="32"/>
                    </w:rPr>
                  </w:pPr>
                  <w:r>
                    <w:rPr>
                      <w:sz w:val="32"/>
                      <w:szCs w:val="32"/>
                    </w:rPr>
                    <w:t xml:space="preserve">    5183</w:t>
                  </w:r>
                </w:p>
                <w:p w:rsidR="002B04F5" w:rsidRPr="00323C07" w:rsidRDefault="002B04F5" w:rsidP="00B522B4">
                  <w:pPr>
                    <w:spacing w:after="0" w:line="240" w:lineRule="auto"/>
                    <w:rPr>
                      <w:sz w:val="32"/>
                      <w:szCs w:val="32"/>
                    </w:rPr>
                  </w:pPr>
                  <w:r>
                    <w:rPr>
                      <w:sz w:val="32"/>
                      <w:szCs w:val="32"/>
                    </w:rPr>
                    <w:t xml:space="preserve"> +   643</w:t>
                  </w:r>
                  <w:r w:rsidRPr="00323C07">
                    <w:rPr>
                      <w:sz w:val="32"/>
                      <w:szCs w:val="32"/>
                    </w:rPr>
                    <w:t xml:space="preserve">                                                         </w:t>
                  </w:r>
                </w:p>
                <w:p w:rsidR="002B04F5" w:rsidRDefault="002B04F5" w:rsidP="00B522B4">
                  <w:pPr>
                    <w:jc w:val="center"/>
                  </w:pPr>
                  <w:r>
                    <w:rPr>
                      <w:sz w:val="32"/>
                      <w:szCs w:val="32"/>
                    </w:rPr>
                    <w:t xml:space="preserve">  5726</w:t>
                  </w:r>
                </w:p>
              </w:txbxContent>
            </v:textbox>
            <w10:wrap anchorx="margin"/>
          </v:shape>
        </w:pict>
      </w:r>
      <w:r>
        <w:rPr>
          <w:noProof/>
          <w:lang w:eastAsia="tr-TR"/>
        </w:rPr>
        <w:pict>
          <v:shape id="Akış Çizelgesi: Öteki İşlem 29" o:spid="_x0000_s1052" type="#_x0000_t176" style="position:absolute;left:0;text-align:left;margin-left:314.4pt;margin-top:28.15pt;width:78.75pt;height:74.25pt;z-index:25166438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" fillcolor="window" strokecolor="#f79646" strokeweight="2pt">
            <v:textbox>
              <w:txbxContent>
                <w:p w:rsidR="002B04F5" w:rsidRPr="00323C07" w:rsidRDefault="002B04F5" w:rsidP="00B522B4">
                  <w:pPr>
                    <w:spacing w:after="0" w:line="240" w:lineRule="auto"/>
                    <w:rPr>
                      <w:sz w:val="32"/>
                      <w:szCs w:val="32"/>
                    </w:rPr>
                  </w:pPr>
                  <w:r>
                    <w:rPr>
                      <w:sz w:val="32"/>
                      <w:szCs w:val="32"/>
                    </w:rPr>
                    <w:t xml:space="preserve">    3691</w:t>
                  </w:r>
                  <w:r w:rsidRPr="00323C07">
                    <w:rPr>
                      <w:sz w:val="32"/>
                      <w:szCs w:val="32"/>
                    </w:rPr>
                    <w:t xml:space="preserve">  </w:t>
                  </w:r>
                </w:p>
                <w:p w:rsidR="002B04F5" w:rsidRPr="00323C07" w:rsidRDefault="002B04F5" w:rsidP="00B522B4">
                  <w:pPr>
                    <w:spacing w:after="0" w:line="240" w:lineRule="auto"/>
                    <w:rPr>
                      <w:sz w:val="32"/>
                      <w:szCs w:val="32"/>
                    </w:rPr>
                  </w:pPr>
                  <w:r>
                    <w:rPr>
                      <w:sz w:val="32"/>
                      <w:szCs w:val="32"/>
                    </w:rPr>
                    <w:t xml:space="preserve"> +   342</w:t>
                  </w:r>
                  <w:r w:rsidRPr="00323C07">
                    <w:rPr>
                      <w:sz w:val="32"/>
                      <w:szCs w:val="32"/>
                    </w:rPr>
                    <w:t xml:space="preserve">                                                        </w:t>
                  </w:r>
                </w:p>
                <w:p w:rsidR="002B04F5" w:rsidRDefault="002B04F5" w:rsidP="00B522B4">
                  <w:pPr>
                    <w:jc w:val="center"/>
                  </w:pPr>
                  <w:r>
                    <w:rPr>
                      <w:sz w:val="32"/>
                      <w:szCs w:val="32"/>
                    </w:rPr>
                    <w:t xml:space="preserve">  4033</w:t>
                  </w:r>
                </w:p>
              </w:txbxContent>
            </v:textbox>
            <w10:wrap anchorx="margin"/>
          </v:shape>
        </w:pict>
      </w:r>
    </w:p>
    <w:p w:rsidR="002B04F5" w:rsidRPr="00CA7F31" w:rsidRDefault="002B04F5" w:rsidP="00B522B4">
      <w:pPr>
        <w:pStyle w:val="ListParagraph"/>
        <w:numPr>
          <w:ilvl w:val="0"/>
          <w:numId w:val="22"/>
        </w:numPr>
        <w:jc w:val="both"/>
        <w:rPr>
          <w:rFonts w:ascii="ALFABET98" w:hAnsi="ALFABET98"/>
          <w:color w:val="7030A0"/>
          <w:sz w:val="24"/>
          <w:szCs w:val="24"/>
        </w:rPr>
      </w:pPr>
      <w:r>
        <w:rPr>
          <w:rFonts w:ascii="ALFABET98" w:hAnsi="ALFABET98"/>
          <w:b/>
          <w:color w:val="7030A0"/>
          <w:sz w:val="28"/>
          <w:szCs w:val="28"/>
        </w:rPr>
        <w:t xml:space="preserve">                 </w:t>
      </w:r>
      <w:r w:rsidRPr="00CA7F31">
        <w:rPr>
          <w:rFonts w:ascii="ALFABET98" w:hAnsi="ALFABET98"/>
          <w:color w:val="FF0000"/>
          <w:sz w:val="24"/>
          <w:szCs w:val="24"/>
        </w:rPr>
        <w:t xml:space="preserve">d) </w:t>
      </w:r>
    </w:p>
    <w:p w:rsidR="002B04F5" w:rsidRDefault="002B04F5" w:rsidP="00127E40">
      <w:pPr>
        <w:jc w:val="center"/>
        <w:rPr>
          <w:rFonts w:ascii="ALFABET98" w:hAnsi="ALFABET98"/>
          <w:b/>
          <w:color w:val="7030A0"/>
          <w:sz w:val="28"/>
          <w:szCs w:val="28"/>
        </w:rPr>
      </w:pPr>
      <w:r>
        <w:rPr>
          <w:noProof/>
          <w:lang w:eastAsia="tr-TR"/>
        </w:rPr>
        <w:pict>
          <v:line id="Düz Bağlayıcı 34" o:spid="_x0000_s1053" style="position:absolute;left:0;text-align:left;z-index:251669504;visibility:visible" from="165.2pt,13.8pt" to="219.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"/>
        </w:pict>
      </w:r>
      <w:r>
        <w:rPr>
          <w:noProof/>
          <w:lang w:eastAsia="tr-TR"/>
        </w:rPr>
        <w:pict>
          <v:line id="Düz Bağlayıcı 33" o:spid="_x0000_s1054" style="position:absolute;left:0;text-align:left;z-index:251668480;visibility:visible" from="45.2pt,13.8pt" to="99.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"/>
        </w:pict>
      </w:r>
    </w:p>
    <w:p w:rsidR="002B04F5" w:rsidRDefault="002B04F5" w:rsidP="00127E40">
      <w:pPr>
        <w:jc w:val="center"/>
        <w:rPr>
          <w:rFonts w:ascii="ALFABET98" w:hAnsi="ALFABET98"/>
          <w:b/>
          <w:color w:val="7030A0"/>
          <w:sz w:val="28"/>
          <w:szCs w:val="28"/>
        </w:rPr>
      </w:pPr>
    </w:p>
    <w:p w:rsidR="002B04F5" w:rsidRDefault="002B04F5" w:rsidP="00127E40">
      <w:pPr>
        <w:jc w:val="center"/>
        <w:rPr>
          <w:rFonts w:ascii="ALFABET98" w:hAnsi="ALFABET98"/>
          <w:b/>
          <w:color w:val="7030A0"/>
          <w:sz w:val="28"/>
          <w:szCs w:val="28"/>
        </w:rPr>
      </w:pPr>
      <w:r w:rsidRPr="00127E40">
        <w:rPr>
          <w:rFonts w:ascii="ALFABET98" w:hAnsi="ALFABET98"/>
          <w:b/>
          <w:color w:val="7030A0"/>
          <w:sz w:val="28"/>
          <w:szCs w:val="28"/>
        </w:rPr>
        <w:t>FEN VE TEKNOLOJİ</w:t>
      </w:r>
    </w:p>
    <w:p w:rsidR="002B04F5" w:rsidRDefault="002B04F5" w:rsidP="00642F5C">
      <w:pPr>
        <w:pStyle w:val="ListParagraph"/>
        <w:numPr>
          <w:ilvl w:val="0"/>
          <w:numId w:val="24"/>
        </w:numPr>
        <w:jc w:val="both"/>
        <w:rPr>
          <w:rFonts w:ascii="ALFABET98" w:hAnsi="ALFABET98"/>
          <w:color w:val="00B0F0"/>
          <w:sz w:val="24"/>
          <w:szCs w:val="24"/>
        </w:rPr>
      </w:pPr>
      <w:r w:rsidRPr="00745276">
        <w:rPr>
          <w:rFonts w:ascii="ALFABET98" w:hAnsi="ALFABET98"/>
          <w:color w:val="00B0F0"/>
          <w:sz w:val="24"/>
          <w:szCs w:val="24"/>
        </w:rPr>
        <w:t>Vücudumuzun dik durmasını sağlayan, kemiklerden oluşan yapıdır.</w:t>
      </w:r>
    </w:p>
    <w:p w:rsidR="002B04F5" w:rsidRDefault="002B04F5" w:rsidP="00643836">
      <w:pPr>
        <w:pStyle w:val="ListParagraph"/>
        <w:ind w:left="360"/>
        <w:jc w:val="both"/>
        <w:rPr>
          <w:rFonts w:ascii="ALFABET98" w:hAnsi="ALFABET98"/>
          <w:sz w:val="24"/>
          <w:szCs w:val="24"/>
        </w:rPr>
      </w:pPr>
      <w:r w:rsidRPr="00643836">
        <w:rPr>
          <w:rFonts w:ascii="ALFABET98" w:hAnsi="ALFABET98"/>
          <w:sz w:val="24"/>
          <w:szCs w:val="24"/>
        </w:rPr>
        <w:t>Yukarıdaki tanım aşağıdakilerden hangisine aittir?</w:t>
      </w:r>
    </w:p>
    <w:p w:rsidR="002B04F5" w:rsidRDefault="002B04F5" w:rsidP="00643836">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kas</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eklem</w:t>
      </w:r>
      <w:r>
        <w:rPr>
          <w:rFonts w:ascii="ALFABET98" w:hAnsi="ALFABET98"/>
          <w:color w:val="FF0000"/>
          <w:sz w:val="24"/>
          <w:szCs w:val="24"/>
        </w:rPr>
        <w:t xml:space="preserve">                  c) </w:t>
      </w:r>
      <w:r>
        <w:rPr>
          <w:rFonts w:ascii="ALFABET98" w:hAnsi="ALFABET98"/>
          <w:sz w:val="24"/>
          <w:szCs w:val="24"/>
        </w:rPr>
        <w:t>iskelet</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kemik</w:t>
      </w:r>
    </w:p>
    <w:p w:rsidR="002B04F5" w:rsidRDefault="002B04F5" w:rsidP="00643836">
      <w:pPr>
        <w:ind w:left="397"/>
        <w:rPr>
          <w:rFonts w:ascii="ALFABET98" w:hAnsi="ALFABET98"/>
          <w:sz w:val="24"/>
          <w:szCs w:val="24"/>
        </w:rPr>
      </w:pPr>
    </w:p>
    <w:p w:rsidR="002B04F5" w:rsidRPr="00643836" w:rsidRDefault="002B04F5" w:rsidP="00643836">
      <w:pPr>
        <w:pStyle w:val="ListParagraph"/>
        <w:numPr>
          <w:ilvl w:val="0"/>
          <w:numId w:val="24"/>
        </w:numPr>
        <w:rPr>
          <w:rFonts w:ascii="ALFABET98" w:hAnsi="ALFABET98"/>
          <w:color w:val="7030A0"/>
          <w:sz w:val="24"/>
          <w:szCs w:val="24"/>
        </w:rPr>
      </w:pPr>
      <w:r w:rsidRPr="00643836">
        <w:rPr>
          <w:rFonts w:ascii="ALFABET98" w:hAnsi="ALFABET98"/>
          <w:color w:val="7030A0"/>
          <w:sz w:val="24"/>
          <w:szCs w:val="24"/>
        </w:rPr>
        <w:t>I. Kalça kemiği</w:t>
      </w:r>
    </w:p>
    <w:p w:rsidR="002B04F5" w:rsidRPr="00643836" w:rsidRDefault="002B04F5" w:rsidP="00643836">
      <w:pPr>
        <w:pStyle w:val="ListParagraph"/>
        <w:ind w:left="360"/>
        <w:rPr>
          <w:rFonts w:ascii="ALFABET98" w:hAnsi="ALFABET98"/>
          <w:color w:val="E36C0A"/>
          <w:sz w:val="24"/>
          <w:szCs w:val="24"/>
        </w:rPr>
      </w:pPr>
      <w:r>
        <w:rPr>
          <w:rFonts w:ascii="ALFABET98" w:hAnsi="ALFABET98"/>
          <w:color w:val="E36C0A"/>
          <w:sz w:val="24"/>
          <w:szCs w:val="24"/>
        </w:rPr>
        <w:t>II. G</w:t>
      </w:r>
      <w:r w:rsidRPr="00643836">
        <w:rPr>
          <w:rFonts w:ascii="ALFABET98" w:hAnsi="ALFABET98"/>
          <w:color w:val="E36C0A"/>
          <w:sz w:val="24"/>
          <w:szCs w:val="24"/>
        </w:rPr>
        <w:t>öğüs kemiği</w:t>
      </w:r>
    </w:p>
    <w:p w:rsidR="002B04F5" w:rsidRPr="00643836" w:rsidRDefault="002B04F5" w:rsidP="00643836">
      <w:pPr>
        <w:pStyle w:val="ListParagraph"/>
        <w:ind w:left="360"/>
        <w:rPr>
          <w:rFonts w:ascii="ALFABET98" w:hAnsi="ALFABET98"/>
          <w:color w:val="FF0000"/>
          <w:sz w:val="24"/>
          <w:szCs w:val="24"/>
        </w:rPr>
      </w:pPr>
      <w:r w:rsidRPr="00643836">
        <w:rPr>
          <w:rFonts w:ascii="ALFABET98" w:hAnsi="ALFABET98"/>
          <w:color w:val="FF0000"/>
          <w:sz w:val="24"/>
          <w:szCs w:val="24"/>
        </w:rPr>
        <w:t>III. Omurga</w:t>
      </w:r>
    </w:p>
    <w:p w:rsidR="002B04F5" w:rsidRDefault="002B04F5" w:rsidP="00643836">
      <w:pPr>
        <w:pStyle w:val="ListParagraph"/>
        <w:ind w:left="360"/>
        <w:rPr>
          <w:rFonts w:ascii="ALFABET98" w:hAnsi="ALFABET98"/>
          <w:color w:val="00B0F0"/>
          <w:sz w:val="24"/>
          <w:szCs w:val="24"/>
        </w:rPr>
      </w:pPr>
      <w:r>
        <w:rPr>
          <w:rFonts w:ascii="ALFABET98" w:hAnsi="ALFABET98"/>
          <w:color w:val="00B0F0"/>
          <w:sz w:val="24"/>
          <w:szCs w:val="24"/>
        </w:rPr>
        <w:t>IV. K</w:t>
      </w:r>
      <w:r w:rsidRPr="00643836">
        <w:rPr>
          <w:rFonts w:ascii="ALFABET98" w:hAnsi="ALFABET98"/>
          <w:color w:val="00B0F0"/>
          <w:sz w:val="24"/>
          <w:szCs w:val="24"/>
        </w:rPr>
        <w:t>ürek kemiği</w:t>
      </w:r>
    </w:p>
    <w:p w:rsidR="002B04F5" w:rsidRDefault="002B04F5" w:rsidP="00643836">
      <w:pPr>
        <w:pStyle w:val="ListParagraph"/>
        <w:ind w:left="360"/>
        <w:rPr>
          <w:rFonts w:ascii="ALFABET98" w:hAnsi="ALFABET98"/>
          <w:sz w:val="24"/>
          <w:szCs w:val="24"/>
        </w:rPr>
      </w:pPr>
      <w:r w:rsidRPr="00643836">
        <w:rPr>
          <w:rFonts w:ascii="ALFABET98" w:hAnsi="ALFABET98"/>
          <w:sz w:val="24"/>
          <w:szCs w:val="24"/>
        </w:rPr>
        <w:t>Yukarıda verilen kemik çeşitlerinden hangisi bir yönüyle diğerlerinden farklıdır?</w:t>
      </w:r>
    </w:p>
    <w:p w:rsidR="002B04F5" w:rsidRPr="00643836" w:rsidRDefault="002B04F5" w:rsidP="00643836">
      <w:pPr>
        <w:pStyle w:val="ListParagraph"/>
        <w:ind w:left="360"/>
        <w:rPr>
          <w:rFonts w:ascii="ALFABET98" w:hAnsi="ALFABET98"/>
          <w:sz w:val="24"/>
          <w:szCs w:val="24"/>
        </w:rPr>
      </w:pPr>
    </w:p>
    <w:p w:rsidR="002B04F5" w:rsidRDefault="002B04F5" w:rsidP="00643836">
      <w:pPr>
        <w:pStyle w:val="ListParagraph"/>
        <w:ind w:left="360"/>
        <w:rPr>
          <w:rFonts w:ascii="ALFABET98" w:hAnsi="ALFABET98"/>
          <w:sz w:val="24"/>
          <w:szCs w:val="24"/>
        </w:rPr>
      </w:pPr>
      <w:r w:rsidRPr="00F428A6">
        <w:rPr>
          <w:rFonts w:ascii="ALFABET98" w:hAnsi="ALFABET98"/>
          <w:color w:val="FF0000"/>
          <w:sz w:val="24"/>
          <w:szCs w:val="24"/>
        </w:rPr>
        <w:t xml:space="preserve">a) </w:t>
      </w:r>
      <w:r>
        <w:rPr>
          <w:rFonts w:ascii="ALFABET98" w:hAnsi="ALFABET98"/>
          <w:sz w:val="24"/>
          <w:szCs w:val="24"/>
        </w:rPr>
        <w:t>III</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b) </w:t>
      </w:r>
      <w:r>
        <w:rPr>
          <w:rFonts w:ascii="ALFABET98" w:hAnsi="ALFABET98"/>
          <w:sz w:val="24"/>
          <w:szCs w:val="24"/>
        </w:rPr>
        <w:t>II</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c) </w:t>
      </w:r>
      <w:r>
        <w:rPr>
          <w:rFonts w:ascii="ALFABET98" w:hAnsi="ALFABET98"/>
          <w:sz w:val="24"/>
          <w:szCs w:val="24"/>
        </w:rPr>
        <w:t>I</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d) </w:t>
      </w:r>
      <w:r>
        <w:rPr>
          <w:rFonts w:ascii="ALFABET98" w:hAnsi="ALFABET98"/>
          <w:sz w:val="24"/>
          <w:szCs w:val="24"/>
        </w:rPr>
        <w:t>IV</w:t>
      </w:r>
    </w:p>
    <w:p w:rsidR="002B04F5" w:rsidRPr="001B55E4" w:rsidRDefault="002B04F5" w:rsidP="00C33BA2">
      <w:pPr>
        <w:rPr>
          <w:rFonts w:ascii="ALFABET98" w:hAnsi="ALFABET98"/>
          <w:sz w:val="12"/>
          <w:szCs w:val="12"/>
        </w:rPr>
      </w:pPr>
    </w:p>
    <w:p w:rsidR="002B04F5" w:rsidRDefault="002B04F5" w:rsidP="00C33BA2">
      <w:pPr>
        <w:pStyle w:val="ListParagraph"/>
        <w:numPr>
          <w:ilvl w:val="0"/>
          <w:numId w:val="24"/>
        </w:numPr>
        <w:jc w:val="both"/>
        <w:rPr>
          <w:rFonts w:ascii="ALFABET98" w:hAnsi="ALFABET98"/>
          <w:sz w:val="24"/>
          <w:szCs w:val="24"/>
        </w:rPr>
      </w:pPr>
      <w:r>
        <w:rPr>
          <w:rFonts w:ascii="ALFABET98" w:hAnsi="ALFABET98"/>
          <w:sz w:val="24"/>
          <w:szCs w:val="24"/>
        </w:rPr>
        <w:t>Aşağıdakilerden hangisi iskeletimizin görevlerinden biri değildir?</w:t>
      </w:r>
    </w:p>
    <w:p w:rsidR="002B04F5" w:rsidRPr="00C33BA2" w:rsidRDefault="002B04F5" w:rsidP="00C33BA2">
      <w:pPr>
        <w:pStyle w:val="ListParagraph"/>
        <w:ind w:left="360"/>
        <w:jc w:val="both"/>
        <w:rPr>
          <w:rFonts w:ascii="ALFABET98" w:hAnsi="ALFABET98"/>
          <w:sz w:val="12"/>
          <w:szCs w:val="12"/>
        </w:rPr>
      </w:pPr>
    </w:p>
    <w:p w:rsidR="002B04F5" w:rsidRDefault="002B04F5" w:rsidP="00C33BA2">
      <w:pPr>
        <w:pStyle w:val="ListParagraph"/>
        <w:numPr>
          <w:ilvl w:val="0"/>
          <w:numId w:val="27"/>
        </w:numPr>
        <w:jc w:val="both"/>
        <w:rPr>
          <w:rFonts w:ascii="ALFABET98" w:hAnsi="ALFABET98"/>
          <w:sz w:val="24"/>
          <w:szCs w:val="24"/>
        </w:rPr>
      </w:pPr>
      <w:r>
        <w:rPr>
          <w:rFonts w:ascii="ALFABET98" w:hAnsi="ALFABET98"/>
          <w:sz w:val="24"/>
          <w:szCs w:val="24"/>
        </w:rPr>
        <w:t>İç organlarımızı korur.</w:t>
      </w:r>
    </w:p>
    <w:p w:rsidR="002B04F5" w:rsidRDefault="002B04F5" w:rsidP="00C33BA2">
      <w:pPr>
        <w:pStyle w:val="ListParagraph"/>
        <w:numPr>
          <w:ilvl w:val="0"/>
          <w:numId w:val="27"/>
        </w:numPr>
        <w:jc w:val="both"/>
        <w:rPr>
          <w:rFonts w:ascii="ALFABET98" w:hAnsi="ALFABET98"/>
          <w:sz w:val="24"/>
          <w:szCs w:val="24"/>
        </w:rPr>
      </w:pPr>
      <w:r>
        <w:rPr>
          <w:rFonts w:ascii="ALFABET98" w:hAnsi="ALFABET98"/>
          <w:sz w:val="24"/>
          <w:szCs w:val="24"/>
        </w:rPr>
        <w:t>Bazı organlarımıza askı görevi yapar</w:t>
      </w:r>
    </w:p>
    <w:p w:rsidR="002B04F5" w:rsidRDefault="002B04F5" w:rsidP="00C33BA2">
      <w:pPr>
        <w:pStyle w:val="ListParagraph"/>
        <w:numPr>
          <w:ilvl w:val="0"/>
          <w:numId w:val="27"/>
        </w:numPr>
        <w:jc w:val="both"/>
        <w:rPr>
          <w:rFonts w:ascii="ALFABET98" w:hAnsi="ALFABET98"/>
          <w:sz w:val="24"/>
          <w:szCs w:val="24"/>
        </w:rPr>
      </w:pPr>
      <w:r>
        <w:rPr>
          <w:rFonts w:ascii="ALFABET98" w:hAnsi="ALFABET98"/>
          <w:sz w:val="24"/>
          <w:szCs w:val="24"/>
        </w:rPr>
        <w:t>Vücudumuza şekil verir.</w:t>
      </w:r>
    </w:p>
    <w:p w:rsidR="002B04F5" w:rsidRDefault="002B04F5" w:rsidP="00C33BA2">
      <w:pPr>
        <w:pStyle w:val="ListParagraph"/>
        <w:numPr>
          <w:ilvl w:val="0"/>
          <w:numId w:val="27"/>
        </w:numPr>
        <w:jc w:val="both"/>
        <w:rPr>
          <w:rFonts w:ascii="ALFABET98" w:hAnsi="ALFABET98"/>
          <w:sz w:val="24"/>
          <w:szCs w:val="24"/>
        </w:rPr>
      </w:pPr>
      <w:r>
        <w:rPr>
          <w:rFonts w:ascii="ALFABET98" w:hAnsi="ALFABET98"/>
          <w:sz w:val="24"/>
          <w:szCs w:val="24"/>
        </w:rPr>
        <w:t>Vücudumuza kan pompalar.</w:t>
      </w:r>
    </w:p>
    <w:p w:rsidR="002B04F5" w:rsidRPr="001B55E4" w:rsidRDefault="002B04F5" w:rsidP="00C33BA2">
      <w:pPr>
        <w:jc w:val="both"/>
        <w:rPr>
          <w:rFonts w:ascii="ALFABET98" w:hAnsi="ALFABET98"/>
          <w:sz w:val="12"/>
          <w:szCs w:val="12"/>
        </w:rPr>
      </w:pPr>
    </w:p>
    <w:p w:rsidR="002B04F5" w:rsidRPr="001B55E4" w:rsidRDefault="002B04F5" w:rsidP="001B55E4">
      <w:pPr>
        <w:pStyle w:val="ListParagraph"/>
        <w:numPr>
          <w:ilvl w:val="0"/>
          <w:numId w:val="24"/>
        </w:numPr>
        <w:jc w:val="both"/>
        <w:rPr>
          <w:rFonts w:ascii="ALFABET98" w:hAnsi="ALFABET98"/>
          <w:sz w:val="24"/>
          <w:szCs w:val="24"/>
        </w:rPr>
      </w:pPr>
      <w:r w:rsidRPr="00C33BA2">
        <w:rPr>
          <w:rFonts w:ascii="ALFABET98" w:hAnsi="ALFABET98"/>
          <w:sz w:val="24"/>
          <w:szCs w:val="24"/>
        </w:rPr>
        <w:t xml:space="preserve"> </w:t>
      </w:r>
      <w:r w:rsidRPr="001B55E4">
        <w:rPr>
          <w:rFonts w:ascii="ALFABET98" w:hAnsi="ALFABET98"/>
          <w:color w:val="00B0F0"/>
          <w:sz w:val="24"/>
          <w:szCs w:val="24"/>
        </w:rPr>
        <w:t xml:space="preserve">“Eklem” </w:t>
      </w:r>
      <w:r w:rsidRPr="001B55E4">
        <w:rPr>
          <w:rFonts w:ascii="ALFABET98" w:hAnsi="ALFABET98"/>
          <w:sz w:val="24"/>
          <w:szCs w:val="24"/>
        </w:rPr>
        <w:t>ile ilgili aşağıdakilerden hangisi yanlıştır?</w:t>
      </w:r>
    </w:p>
    <w:p w:rsidR="002B04F5" w:rsidRPr="001B55E4" w:rsidRDefault="002B04F5" w:rsidP="001B55E4">
      <w:pPr>
        <w:pStyle w:val="ListParagraph"/>
        <w:ind w:left="360"/>
        <w:jc w:val="both"/>
        <w:rPr>
          <w:rFonts w:ascii="ALFABET98" w:hAnsi="ALFABET98"/>
          <w:sz w:val="24"/>
          <w:szCs w:val="24"/>
        </w:rPr>
      </w:pPr>
    </w:p>
    <w:p w:rsidR="002B04F5" w:rsidRDefault="002B04F5" w:rsidP="001B55E4">
      <w:pPr>
        <w:pStyle w:val="ListParagraph"/>
        <w:numPr>
          <w:ilvl w:val="0"/>
          <w:numId w:val="30"/>
        </w:numPr>
        <w:jc w:val="both"/>
        <w:rPr>
          <w:rFonts w:ascii="ALFABET98" w:hAnsi="ALFABET98"/>
          <w:sz w:val="24"/>
          <w:szCs w:val="24"/>
        </w:rPr>
      </w:pPr>
      <w:r>
        <w:rPr>
          <w:rFonts w:ascii="ALFABET98" w:hAnsi="ALFABET98"/>
          <w:sz w:val="24"/>
          <w:szCs w:val="24"/>
        </w:rPr>
        <w:t>Vücudumuzda üç çeşit eklem bulunur.</w:t>
      </w:r>
    </w:p>
    <w:p w:rsidR="002B04F5" w:rsidRDefault="002B04F5" w:rsidP="001B55E4">
      <w:pPr>
        <w:pStyle w:val="ListParagraph"/>
        <w:numPr>
          <w:ilvl w:val="0"/>
          <w:numId w:val="30"/>
        </w:numPr>
        <w:jc w:val="both"/>
        <w:rPr>
          <w:rFonts w:ascii="ALFABET98" w:hAnsi="ALFABET98"/>
          <w:sz w:val="24"/>
          <w:szCs w:val="24"/>
        </w:rPr>
      </w:pPr>
      <w:r>
        <w:rPr>
          <w:rFonts w:ascii="ALFABET98" w:hAnsi="ALFABET98"/>
          <w:sz w:val="24"/>
          <w:szCs w:val="24"/>
        </w:rPr>
        <w:t>Lifli bir yapıya sahiptir.</w:t>
      </w:r>
    </w:p>
    <w:p w:rsidR="002B04F5" w:rsidRDefault="002B04F5" w:rsidP="001B55E4">
      <w:pPr>
        <w:pStyle w:val="ListParagraph"/>
        <w:numPr>
          <w:ilvl w:val="0"/>
          <w:numId w:val="30"/>
        </w:numPr>
        <w:jc w:val="both"/>
        <w:rPr>
          <w:rFonts w:ascii="ALFABET98" w:hAnsi="ALFABET98"/>
          <w:sz w:val="24"/>
          <w:szCs w:val="24"/>
        </w:rPr>
      </w:pPr>
      <w:r>
        <w:rPr>
          <w:rFonts w:ascii="ALFABET98" w:hAnsi="ALFABET98"/>
          <w:sz w:val="24"/>
          <w:szCs w:val="24"/>
        </w:rPr>
        <w:t>İskeletimizin hareketini kolaylaştırır.</w:t>
      </w:r>
    </w:p>
    <w:p w:rsidR="002B04F5" w:rsidRDefault="002B04F5" w:rsidP="001B55E4">
      <w:pPr>
        <w:pStyle w:val="ListParagraph"/>
        <w:numPr>
          <w:ilvl w:val="0"/>
          <w:numId w:val="30"/>
        </w:numPr>
        <w:jc w:val="both"/>
        <w:rPr>
          <w:rFonts w:ascii="ALFABET98" w:hAnsi="ALFABET98"/>
          <w:sz w:val="24"/>
          <w:szCs w:val="24"/>
        </w:rPr>
      </w:pPr>
      <w:r>
        <w:rPr>
          <w:rFonts w:ascii="ALFABET98" w:hAnsi="ALFABET98"/>
          <w:sz w:val="24"/>
          <w:szCs w:val="24"/>
        </w:rPr>
        <w:t>İki kemiğin birbirine bağlandığı yerdir.</w:t>
      </w:r>
    </w:p>
    <w:p w:rsidR="002B04F5" w:rsidRDefault="002B04F5" w:rsidP="001B55E4">
      <w:pPr>
        <w:pStyle w:val="ListParagraph"/>
        <w:ind w:left="644"/>
        <w:jc w:val="both"/>
        <w:rPr>
          <w:rFonts w:ascii="ALFABET98" w:hAnsi="ALFABET98"/>
          <w:sz w:val="24"/>
          <w:szCs w:val="24"/>
        </w:rPr>
      </w:pPr>
    </w:p>
    <w:p w:rsidR="002B04F5" w:rsidRPr="001946E0" w:rsidRDefault="002B04F5" w:rsidP="001946E0">
      <w:pPr>
        <w:pStyle w:val="ListParagraph"/>
        <w:numPr>
          <w:ilvl w:val="0"/>
          <w:numId w:val="24"/>
        </w:numPr>
        <w:jc w:val="both"/>
        <w:rPr>
          <w:rFonts w:ascii="ALFABET98" w:hAnsi="ALFABET98"/>
          <w:sz w:val="24"/>
          <w:szCs w:val="24"/>
        </w:rPr>
      </w:pPr>
      <w:r>
        <w:rPr>
          <w:rFonts w:ascii="ALFABET98" w:hAnsi="ALFABET98"/>
          <w:sz w:val="24"/>
          <w:szCs w:val="24"/>
        </w:rPr>
        <w:t>Aşağıdakilerden hangisi dolaşım sistemindeki yapı ve organlardan değildir?</w:t>
      </w:r>
      <w:r w:rsidRPr="001946E0">
        <w:rPr>
          <w:rFonts w:ascii="ALFABET98" w:hAnsi="ALFABET98"/>
          <w:sz w:val="24"/>
          <w:szCs w:val="24"/>
        </w:rPr>
        <w:t xml:space="preserve"> </w:t>
      </w:r>
    </w:p>
    <w:p w:rsidR="002B04F5" w:rsidRDefault="002B04F5" w:rsidP="001946E0">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damar</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nabız</w:t>
      </w:r>
      <w:r>
        <w:rPr>
          <w:rFonts w:ascii="ALFABET98" w:hAnsi="ALFABET98"/>
          <w:color w:val="FF0000"/>
          <w:sz w:val="24"/>
          <w:szCs w:val="24"/>
        </w:rPr>
        <w:t xml:space="preserve">                  c) </w:t>
      </w:r>
      <w:r>
        <w:rPr>
          <w:rFonts w:ascii="ALFABET98" w:hAnsi="ALFABET98"/>
          <w:sz w:val="24"/>
          <w:szCs w:val="24"/>
        </w:rPr>
        <w:t>kalp</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burun</w:t>
      </w:r>
    </w:p>
    <w:p w:rsidR="002B04F5" w:rsidRDefault="002B04F5" w:rsidP="001946E0">
      <w:pPr>
        <w:ind w:left="397"/>
        <w:rPr>
          <w:rFonts w:ascii="ALFABET98" w:hAnsi="ALFABET98"/>
          <w:sz w:val="24"/>
          <w:szCs w:val="24"/>
        </w:rPr>
      </w:pPr>
    </w:p>
    <w:p w:rsidR="002B04F5" w:rsidRDefault="002B04F5" w:rsidP="00335055">
      <w:pPr>
        <w:pStyle w:val="ListParagraph"/>
        <w:numPr>
          <w:ilvl w:val="0"/>
          <w:numId w:val="24"/>
        </w:numPr>
        <w:rPr>
          <w:rFonts w:ascii="ALFABET98" w:hAnsi="ALFABET98"/>
          <w:sz w:val="24"/>
          <w:szCs w:val="24"/>
        </w:rPr>
      </w:pPr>
      <w:r>
        <w:rPr>
          <w:rFonts w:ascii="ALFABET98" w:hAnsi="ALFABET98"/>
          <w:sz w:val="24"/>
          <w:szCs w:val="24"/>
        </w:rPr>
        <w:t>Aşağıdakilerden hangisi maddedir?</w:t>
      </w:r>
    </w:p>
    <w:p w:rsidR="002B04F5" w:rsidRDefault="002B04F5" w:rsidP="00335055">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hava</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 xml:space="preserve">ışık  </w:t>
      </w:r>
      <w:r>
        <w:rPr>
          <w:rFonts w:ascii="ALFABET98" w:hAnsi="ALFABET98"/>
          <w:color w:val="FF0000"/>
          <w:sz w:val="24"/>
          <w:szCs w:val="24"/>
        </w:rPr>
        <w:t xml:space="preserve">                  c) </w:t>
      </w:r>
      <w:r>
        <w:rPr>
          <w:rFonts w:ascii="ALFABET98" w:hAnsi="ALFABET98"/>
          <w:sz w:val="24"/>
          <w:szCs w:val="24"/>
        </w:rPr>
        <w:t>ısı</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ses</w:t>
      </w:r>
    </w:p>
    <w:p w:rsidR="002B04F5" w:rsidRPr="00335055" w:rsidRDefault="002B04F5" w:rsidP="00335055">
      <w:pPr>
        <w:pStyle w:val="ListParagraph"/>
        <w:numPr>
          <w:ilvl w:val="0"/>
          <w:numId w:val="24"/>
        </w:numPr>
        <w:jc w:val="both"/>
        <w:rPr>
          <w:rFonts w:ascii="ALFABET98" w:hAnsi="ALFABET98"/>
          <w:sz w:val="24"/>
          <w:szCs w:val="24"/>
        </w:rPr>
      </w:pPr>
      <w:r>
        <w:rPr>
          <w:rFonts w:ascii="ALFABET98" w:hAnsi="ALFABET98"/>
          <w:color w:val="00B0F0"/>
          <w:sz w:val="24"/>
          <w:szCs w:val="24"/>
        </w:rPr>
        <w:t>Ayşe Hanım yemek yaptıktan sonra ocağı açık unutmuştur. Eve gelen Osman Bey her yerde gaz kokusu hissetmiştir.</w:t>
      </w:r>
    </w:p>
    <w:p w:rsidR="002B04F5" w:rsidRDefault="002B04F5" w:rsidP="00335055">
      <w:pPr>
        <w:pStyle w:val="ListParagraph"/>
        <w:ind w:left="360"/>
        <w:jc w:val="both"/>
        <w:rPr>
          <w:rFonts w:ascii="ALFABET98" w:hAnsi="ALFABET98"/>
          <w:sz w:val="24"/>
          <w:szCs w:val="24"/>
        </w:rPr>
      </w:pPr>
      <w:r w:rsidRPr="00335055">
        <w:rPr>
          <w:rFonts w:ascii="ALFABET98" w:hAnsi="ALFABET98"/>
          <w:sz w:val="24"/>
          <w:szCs w:val="24"/>
        </w:rPr>
        <w:t>Bu durumu açıklayan bilgi aşağıdakilerden hangisidir?</w:t>
      </w:r>
    </w:p>
    <w:p w:rsidR="002B04F5" w:rsidRDefault="002B04F5" w:rsidP="00335055">
      <w:pPr>
        <w:pStyle w:val="ListParagraph"/>
        <w:ind w:left="360"/>
        <w:jc w:val="both"/>
        <w:rPr>
          <w:rFonts w:ascii="ALFABET98" w:hAnsi="ALFABET98"/>
          <w:sz w:val="24"/>
          <w:szCs w:val="24"/>
        </w:rPr>
      </w:pPr>
    </w:p>
    <w:p w:rsidR="002B04F5" w:rsidRDefault="002B04F5" w:rsidP="00335055">
      <w:pPr>
        <w:pStyle w:val="ListParagraph"/>
        <w:numPr>
          <w:ilvl w:val="0"/>
          <w:numId w:val="34"/>
        </w:numPr>
        <w:jc w:val="both"/>
        <w:rPr>
          <w:rFonts w:ascii="ALFABET98" w:hAnsi="ALFABET98"/>
          <w:sz w:val="24"/>
          <w:szCs w:val="24"/>
        </w:rPr>
      </w:pPr>
      <w:r>
        <w:rPr>
          <w:rFonts w:ascii="ALFABET98" w:hAnsi="ALFABET98"/>
          <w:sz w:val="24"/>
          <w:szCs w:val="24"/>
        </w:rPr>
        <w:t>Gazların kütlesi yoktur.</w:t>
      </w:r>
    </w:p>
    <w:p w:rsidR="002B04F5" w:rsidRDefault="002B04F5" w:rsidP="00335055">
      <w:pPr>
        <w:pStyle w:val="ListParagraph"/>
        <w:numPr>
          <w:ilvl w:val="0"/>
          <w:numId w:val="34"/>
        </w:numPr>
        <w:jc w:val="both"/>
        <w:rPr>
          <w:rFonts w:ascii="ALFABET98" w:hAnsi="ALFABET98"/>
          <w:sz w:val="24"/>
          <w:szCs w:val="24"/>
        </w:rPr>
      </w:pPr>
      <w:r>
        <w:rPr>
          <w:rFonts w:ascii="ALFABET98" w:hAnsi="ALFABET98"/>
          <w:sz w:val="24"/>
          <w:szCs w:val="24"/>
        </w:rPr>
        <w:t>Gazlar belirli bir şekle sahiptirler.</w:t>
      </w:r>
    </w:p>
    <w:p w:rsidR="002B04F5" w:rsidRDefault="002B04F5" w:rsidP="00335055">
      <w:pPr>
        <w:pStyle w:val="ListParagraph"/>
        <w:numPr>
          <w:ilvl w:val="0"/>
          <w:numId w:val="34"/>
        </w:numPr>
        <w:jc w:val="both"/>
        <w:rPr>
          <w:rFonts w:ascii="ALFABET98" w:hAnsi="ALFABET98"/>
          <w:sz w:val="24"/>
          <w:szCs w:val="24"/>
        </w:rPr>
      </w:pPr>
      <w:r>
        <w:rPr>
          <w:rFonts w:ascii="ALFABET98" w:hAnsi="ALFABET98"/>
          <w:sz w:val="24"/>
          <w:szCs w:val="24"/>
        </w:rPr>
        <w:t>Gazlar akıcı değildir.</w:t>
      </w:r>
    </w:p>
    <w:p w:rsidR="002B04F5" w:rsidRDefault="002B04F5" w:rsidP="00335055">
      <w:pPr>
        <w:pStyle w:val="ListParagraph"/>
        <w:numPr>
          <w:ilvl w:val="0"/>
          <w:numId w:val="34"/>
        </w:numPr>
        <w:jc w:val="both"/>
        <w:rPr>
          <w:rFonts w:ascii="ALFABET98" w:hAnsi="ALFABET98"/>
          <w:sz w:val="24"/>
          <w:szCs w:val="24"/>
        </w:rPr>
      </w:pPr>
      <w:r>
        <w:rPr>
          <w:rFonts w:ascii="ALFABET98" w:hAnsi="ALFABET98"/>
          <w:sz w:val="24"/>
          <w:szCs w:val="24"/>
        </w:rPr>
        <w:t>Gazlar bulundukları ortama yayılır.</w:t>
      </w:r>
    </w:p>
    <w:p w:rsidR="002B04F5" w:rsidRDefault="002B04F5" w:rsidP="00335055">
      <w:pPr>
        <w:pStyle w:val="ListParagraph"/>
        <w:jc w:val="both"/>
        <w:rPr>
          <w:rFonts w:ascii="ALFABET98" w:hAnsi="ALFABET98"/>
          <w:sz w:val="24"/>
          <w:szCs w:val="24"/>
        </w:rPr>
      </w:pPr>
    </w:p>
    <w:p w:rsidR="002B04F5" w:rsidRDefault="002B04F5" w:rsidP="00335055">
      <w:pPr>
        <w:pStyle w:val="ListParagraph"/>
        <w:jc w:val="both"/>
        <w:rPr>
          <w:rFonts w:ascii="ALFABET98" w:hAnsi="ALFABET98"/>
          <w:sz w:val="24"/>
          <w:szCs w:val="24"/>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 o:spid="_x0000_s1055" type="#_x0000_t62" style="position:absolute;left:0;text-align:left;margin-left:62.45pt;margin-top:6pt;width:157.5pt;height:39.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" adj="-1547,11594" strokecolor="#f79646" strokeweight="2pt">
            <v:textbox>
              <w:txbxContent>
                <w:p w:rsidR="002B04F5" w:rsidRPr="00335055" w:rsidRDefault="002B04F5" w:rsidP="00335055">
                  <w:pPr>
                    <w:spacing w:line="240" w:lineRule="auto"/>
                    <w:jc w:val="center"/>
                    <w:rPr>
                      <w:rFonts w:ascii="ALFABET98" w:hAnsi="ALFABET98"/>
                    </w:rPr>
                  </w:pPr>
                  <w:r w:rsidRPr="00335055">
                    <w:rPr>
                      <w:rFonts w:ascii="ALFABET98" w:hAnsi="ALFABET98"/>
                    </w:rPr>
                    <w:t>Şeker malzemedir.                               Yumurta malzemedir.</w:t>
                  </w:r>
                </w:p>
              </w:txbxContent>
            </v:textbox>
          </v:shape>
        </w:pict>
      </w:r>
    </w:p>
    <w:p w:rsidR="002B04F5" w:rsidRPr="00335055" w:rsidRDefault="002B04F5" w:rsidP="00335055">
      <w:pPr>
        <w:pStyle w:val="ListParagraph"/>
        <w:numPr>
          <w:ilvl w:val="0"/>
          <w:numId w:val="24"/>
        </w:numPr>
        <w:jc w:val="both"/>
        <w:rPr>
          <w:rFonts w:ascii="ALFABET98" w:hAnsi="ALFABET98"/>
          <w:color w:val="00B0F0"/>
          <w:sz w:val="24"/>
          <w:szCs w:val="24"/>
        </w:rPr>
      </w:pPr>
      <w:r w:rsidRPr="00535C0F">
        <w:rPr>
          <w:rFonts w:ascii="ALFABET98" w:hAnsi="ALFABET98"/>
          <w:color w:val="FABF8F"/>
          <w:sz w:val="24"/>
          <w:szCs w:val="24"/>
        </w:rPr>
        <w:t>Neşe</w:t>
      </w:r>
      <w:r>
        <w:rPr>
          <w:rFonts w:ascii="ALFABET98" w:hAnsi="ALFABET98"/>
          <w:color w:val="00B0F0"/>
          <w:sz w:val="24"/>
          <w:szCs w:val="24"/>
        </w:rPr>
        <w:t xml:space="preserve"> </w:t>
      </w:r>
    </w:p>
    <w:p w:rsidR="002B04F5" w:rsidRDefault="002B04F5" w:rsidP="00335055">
      <w:pPr>
        <w:pStyle w:val="ListParagraph"/>
        <w:ind w:left="360"/>
        <w:rPr>
          <w:rFonts w:ascii="ALFABET98" w:hAnsi="ALFABET98"/>
          <w:sz w:val="24"/>
          <w:szCs w:val="24"/>
        </w:rPr>
      </w:pPr>
      <w:r>
        <w:rPr>
          <w:noProof/>
          <w:lang w:eastAsia="tr-TR"/>
        </w:rPr>
        <w:pict>
          <v:shape id="Köşeleri Yuvarlanmış Dikdörtgen Belirtme Çizgisi 13" o:spid="_x0000_s1056" type="#_x0000_t62" style="position:absolute;left:0;text-align:left;margin-left:63.95pt;margin-top:17.4pt;width:157.5pt;height:39.75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" adj="-1958,14854" strokecolor="#9bbb59" strokeweight="2pt">
            <v:textbox>
              <w:txbxContent>
                <w:p w:rsidR="002B04F5" w:rsidRPr="00335055" w:rsidRDefault="002B04F5" w:rsidP="00335055">
                  <w:pPr>
                    <w:spacing w:line="240" w:lineRule="auto"/>
                    <w:jc w:val="center"/>
                    <w:rPr>
                      <w:rFonts w:ascii="ALFABET98" w:hAnsi="ALFABET98"/>
                    </w:rPr>
                  </w:pPr>
                  <w:r>
                    <w:rPr>
                      <w:rFonts w:ascii="ALFABET98" w:hAnsi="ALFABET98"/>
                    </w:rPr>
                    <w:t>Tornavida alettir.</w:t>
                  </w:r>
                  <w:r w:rsidRPr="00335055">
                    <w:rPr>
                      <w:rFonts w:ascii="ALFABET98" w:hAnsi="ALFABET98"/>
                    </w:rPr>
                    <w:t xml:space="preserve">                               </w:t>
                  </w:r>
                  <w:r>
                    <w:rPr>
                      <w:rFonts w:ascii="Times New Roman" w:hAnsi="Times New Roman"/>
                    </w:rPr>
                    <w:t>………</w:t>
                  </w:r>
                  <w:r w:rsidRPr="00535C0F">
                    <w:rPr>
                      <w:rFonts w:ascii="ALFABET98" w:hAnsi="ALFABET98"/>
                      <w:b/>
                      <w:color w:val="00B050"/>
                    </w:rPr>
                    <w:t>I</w:t>
                  </w:r>
                  <w:r>
                    <w:rPr>
                      <w:rFonts w:ascii="Times New Roman" w:hAnsi="Times New Roman"/>
                    </w:rPr>
                    <w:t>………</w:t>
                  </w:r>
                  <w:r>
                    <w:rPr>
                      <w:rFonts w:ascii="ALFABET98" w:hAnsi="ALFABET98"/>
                    </w:rPr>
                    <w:t>..</w:t>
                  </w:r>
                  <w:r w:rsidRPr="00335055">
                    <w:rPr>
                      <w:rFonts w:ascii="ALFABET98" w:hAnsi="ALFABET98"/>
                    </w:rPr>
                    <w:t xml:space="preserve"> malzemedir.</w:t>
                  </w:r>
                </w:p>
              </w:txbxContent>
            </v:textbox>
          </v:shape>
        </w:pict>
      </w:r>
    </w:p>
    <w:p w:rsidR="002B04F5" w:rsidRDefault="002B04F5" w:rsidP="00335055">
      <w:pPr>
        <w:pStyle w:val="ListParagraph"/>
        <w:ind w:left="360"/>
        <w:rPr>
          <w:rFonts w:ascii="ALFABET98" w:hAnsi="ALFABET98"/>
          <w:sz w:val="24"/>
          <w:szCs w:val="24"/>
        </w:rPr>
      </w:pPr>
    </w:p>
    <w:p w:rsidR="002B04F5" w:rsidRPr="00535C0F" w:rsidRDefault="002B04F5" w:rsidP="00335055">
      <w:pPr>
        <w:pStyle w:val="ListParagraph"/>
        <w:ind w:left="360"/>
        <w:rPr>
          <w:rFonts w:ascii="ALFABET98" w:hAnsi="ALFABET98"/>
          <w:color w:val="00B050"/>
          <w:sz w:val="24"/>
          <w:szCs w:val="24"/>
        </w:rPr>
      </w:pPr>
      <w:r w:rsidRPr="00535C0F">
        <w:rPr>
          <w:rFonts w:ascii="ALFABET98" w:hAnsi="ALFABET98"/>
          <w:color w:val="00B050"/>
          <w:sz w:val="24"/>
          <w:szCs w:val="24"/>
        </w:rPr>
        <w:t>Seda</w:t>
      </w:r>
    </w:p>
    <w:p w:rsidR="002B04F5" w:rsidRPr="00535C0F" w:rsidRDefault="002B04F5" w:rsidP="00535C0F">
      <w:pPr>
        <w:pStyle w:val="ListParagraph"/>
        <w:ind w:left="360"/>
        <w:rPr>
          <w:rFonts w:ascii="ALFABET98" w:hAnsi="ALFABET98"/>
          <w:sz w:val="24"/>
          <w:szCs w:val="24"/>
        </w:rPr>
      </w:pPr>
      <w:r>
        <w:rPr>
          <w:noProof/>
          <w:lang w:eastAsia="tr-TR"/>
        </w:rPr>
        <w:pict>
          <v:shape id="Köşeleri Yuvarlanmış Dikdörtgen Belirtme Çizgisi 15" o:spid="_x0000_s1057" type="#_x0000_t62" style="position:absolute;left:0;text-align:left;margin-left:63.95pt;margin-top:10.9pt;width:157.5pt;height:43.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" adj="-1547,11594" strokecolor="#4bacc6" strokeweight="2pt">
            <v:textbox>
              <w:txbxContent>
                <w:p w:rsidR="002B04F5" w:rsidRPr="00335055" w:rsidRDefault="002B04F5" w:rsidP="00535C0F">
                  <w:pPr>
                    <w:spacing w:line="240" w:lineRule="auto"/>
                    <w:jc w:val="center"/>
                    <w:rPr>
                      <w:rFonts w:ascii="ALFABET98" w:hAnsi="ALFABET98"/>
                    </w:rPr>
                  </w:pPr>
                  <w:r>
                    <w:rPr>
                      <w:rFonts w:ascii="ALFABET98" w:hAnsi="ALFABET98"/>
                    </w:rPr>
                    <w:t>Tuğla malzemedir.</w:t>
                  </w:r>
                  <w:r w:rsidRPr="00335055">
                    <w:rPr>
                      <w:rFonts w:ascii="ALFABET98" w:hAnsi="ALFABET98"/>
                    </w:rPr>
                    <w:t xml:space="preserve">                               </w:t>
                  </w:r>
                  <w:r>
                    <w:rPr>
                      <w:rFonts w:ascii="Times New Roman" w:hAnsi="Times New Roman"/>
                    </w:rPr>
                    <w:t>……</w:t>
                  </w:r>
                  <w:r w:rsidRPr="00535C0F">
                    <w:rPr>
                      <w:rFonts w:ascii="ALFABET98" w:hAnsi="ALFABET98"/>
                      <w:b/>
                      <w:color w:val="00B0F0"/>
                    </w:rPr>
                    <w:t>II</w:t>
                  </w:r>
                  <w:r>
                    <w:rPr>
                      <w:rFonts w:ascii="Times New Roman" w:hAnsi="Times New Roman"/>
                    </w:rPr>
                    <w:t>………</w:t>
                  </w:r>
                  <w:r>
                    <w:rPr>
                      <w:rFonts w:ascii="ALFABET98" w:hAnsi="ALFABET98"/>
                    </w:rPr>
                    <w:t>..</w:t>
                  </w:r>
                  <w:r w:rsidRPr="00335055">
                    <w:rPr>
                      <w:rFonts w:ascii="ALFABET98" w:hAnsi="ALFABET98"/>
                    </w:rPr>
                    <w:t xml:space="preserve"> </w:t>
                  </w:r>
                  <w:r>
                    <w:rPr>
                      <w:rFonts w:ascii="ALFABET98" w:hAnsi="ALFABET98"/>
                    </w:rPr>
                    <w:t>eşyadır.</w:t>
                  </w:r>
                </w:p>
              </w:txbxContent>
            </v:textbox>
          </v:shape>
        </w:pict>
      </w:r>
    </w:p>
    <w:p w:rsidR="002B04F5" w:rsidRPr="00535C0F" w:rsidRDefault="002B04F5" w:rsidP="00335055">
      <w:pPr>
        <w:pStyle w:val="ListParagraph"/>
        <w:ind w:left="360"/>
        <w:rPr>
          <w:rFonts w:ascii="ALFABET98" w:hAnsi="ALFABET98"/>
          <w:color w:val="00B0F0"/>
          <w:sz w:val="24"/>
          <w:szCs w:val="24"/>
        </w:rPr>
      </w:pPr>
      <w:r w:rsidRPr="00535C0F">
        <w:rPr>
          <w:rFonts w:ascii="ALFABET98" w:hAnsi="ALFABET98"/>
          <w:color w:val="00B0F0"/>
          <w:sz w:val="24"/>
          <w:szCs w:val="24"/>
        </w:rPr>
        <w:t>Şeyma</w:t>
      </w:r>
    </w:p>
    <w:p w:rsidR="002B04F5" w:rsidRPr="001946E0" w:rsidRDefault="002B04F5" w:rsidP="001946E0">
      <w:pPr>
        <w:jc w:val="both"/>
        <w:rPr>
          <w:rFonts w:ascii="ALFABET98" w:hAnsi="ALFABET98"/>
          <w:sz w:val="24"/>
          <w:szCs w:val="24"/>
        </w:rPr>
      </w:pPr>
    </w:p>
    <w:p w:rsidR="002B04F5" w:rsidRDefault="002B04F5" w:rsidP="00642F5C">
      <w:pPr>
        <w:jc w:val="both"/>
        <w:rPr>
          <w:rFonts w:ascii="ALFABET98" w:hAnsi="ALFABET98"/>
          <w:color w:val="7030A0"/>
          <w:sz w:val="24"/>
          <w:szCs w:val="24"/>
        </w:rPr>
      </w:pPr>
      <w:r>
        <w:rPr>
          <w:rFonts w:ascii="ALFABET98" w:hAnsi="ALFABET98"/>
          <w:color w:val="7030A0"/>
          <w:sz w:val="24"/>
          <w:szCs w:val="24"/>
        </w:rPr>
        <w:t xml:space="preserve">Öğretmen yukarıdaki öğrencilere bazı görevler vermiştir. Ancak </w:t>
      </w:r>
      <w:r w:rsidRPr="00535C0F">
        <w:rPr>
          <w:rFonts w:ascii="ALFABET98" w:hAnsi="ALFABET98"/>
          <w:color w:val="00B050"/>
          <w:sz w:val="24"/>
          <w:szCs w:val="24"/>
        </w:rPr>
        <w:t>Seda</w:t>
      </w:r>
      <w:r>
        <w:rPr>
          <w:rFonts w:ascii="ALFABET98" w:hAnsi="ALFABET98"/>
          <w:color w:val="7030A0"/>
          <w:sz w:val="24"/>
          <w:szCs w:val="24"/>
        </w:rPr>
        <w:t xml:space="preserve"> ve </w:t>
      </w:r>
      <w:r w:rsidRPr="00535C0F">
        <w:rPr>
          <w:rFonts w:ascii="ALFABET98" w:hAnsi="ALFABET98"/>
          <w:color w:val="00B0F0"/>
          <w:sz w:val="24"/>
          <w:szCs w:val="24"/>
        </w:rPr>
        <w:t>Şeyma</w:t>
      </w:r>
      <w:r>
        <w:rPr>
          <w:rFonts w:ascii="ALFABET98" w:hAnsi="ALFABET98"/>
          <w:color w:val="7030A0"/>
          <w:sz w:val="24"/>
          <w:szCs w:val="24"/>
        </w:rPr>
        <w:t xml:space="preserve"> görevi tamamlayamamıştır. </w:t>
      </w:r>
    </w:p>
    <w:p w:rsidR="002B04F5" w:rsidRPr="00535C0F" w:rsidRDefault="002B04F5" w:rsidP="00642F5C">
      <w:pPr>
        <w:jc w:val="both"/>
        <w:rPr>
          <w:rFonts w:ascii="ALFABET98" w:hAnsi="ALFABET98"/>
          <w:sz w:val="24"/>
          <w:szCs w:val="24"/>
        </w:rPr>
      </w:pPr>
      <w:r w:rsidRPr="00535C0F">
        <w:rPr>
          <w:rFonts w:ascii="ALFABET98" w:hAnsi="ALFABET98"/>
          <w:sz w:val="24"/>
          <w:szCs w:val="24"/>
        </w:rPr>
        <w:t xml:space="preserve">Buna göre </w:t>
      </w:r>
      <w:r w:rsidRPr="00535C0F">
        <w:rPr>
          <w:rFonts w:ascii="ALFABET98" w:hAnsi="ALFABET98"/>
          <w:b/>
          <w:color w:val="00B050"/>
          <w:sz w:val="24"/>
          <w:szCs w:val="24"/>
        </w:rPr>
        <w:t>I</w:t>
      </w:r>
      <w:r>
        <w:rPr>
          <w:rFonts w:ascii="ALFABET98" w:hAnsi="ALFABET98"/>
          <w:color w:val="7030A0"/>
          <w:sz w:val="24"/>
          <w:szCs w:val="24"/>
        </w:rPr>
        <w:t xml:space="preserve"> </w:t>
      </w:r>
      <w:r w:rsidRPr="00535C0F">
        <w:rPr>
          <w:rFonts w:ascii="ALFABET98" w:hAnsi="ALFABET98"/>
          <w:sz w:val="24"/>
          <w:szCs w:val="24"/>
        </w:rPr>
        <w:t>ve</w:t>
      </w:r>
      <w:r>
        <w:rPr>
          <w:rFonts w:ascii="ALFABET98" w:hAnsi="ALFABET98"/>
          <w:color w:val="7030A0"/>
          <w:sz w:val="24"/>
          <w:szCs w:val="24"/>
        </w:rPr>
        <w:t xml:space="preserve"> </w:t>
      </w:r>
      <w:r w:rsidRPr="00535C0F">
        <w:rPr>
          <w:rFonts w:ascii="ALFABET98" w:hAnsi="ALFABET98"/>
          <w:b/>
          <w:color w:val="00B0F0"/>
          <w:sz w:val="24"/>
          <w:szCs w:val="24"/>
        </w:rPr>
        <w:t>II</w:t>
      </w:r>
      <w:r>
        <w:rPr>
          <w:rFonts w:ascii="ALFABET98" w:hAnsi="ALFABET98"/>
          <w:color w:val="7030A0"/>
          <w:sz w:val="24"/>
          <w:szCs w:val="24"/>
        </w:rPr>
        <w:t xml:space="preserve"> </w:t>
      </w:r>
      <w:r w:rsidRPr="00535C0F">
        <w:rPr>
          <w:rFonts w:ascii="ALFABET98" w:hAnsi="ALFABET98"/>
          <w:sz w:val="24"/>
          <w:szCs w:val="24"/>
        </w:rPr>
        <w:t>numaralı yerlere ne yazılırsa görev tamamlanmış olur?</w:t>
      </w:r>
    </w:p>
    <w:p w:rsidR="002B04F5" w:rsidRDefault="002B04F5" w:rsidP="00642F5C">
      <w:pPr>
        <w:jc w:val="both"/>
        <w:rPr>
          <w:rFonts w:ascii="ALFABET98" w:hAnsi="ALFABET98"/>
          <w:b/>
          <w:color w:val="00B0F0"/>
          <w:sz w:val="24"/>
          <w:szCs w:val="24"/>
        </w:rPr>
      </w:pPr>
      <w:r>
        <w:rPr>
          <w:rFonts w:ascii="ALFABET98" w:hAnsi="ALFABET98"/>
          <w:color w:val="7030A0"/>
          <w:sz w:val="24"/>
          <w:szCs w:val="24"/>
        </w:rPr>
        <w:tab/>
        <w:t xml:space="preserve"> </w:t>
      </w:r>
      <w:r>
        <w:rPr>
          <w:rFonts w:ascii="ALFABET98" w:hAnsi="ALFABET98"/>
          <w:b/>
          <w:color w:val="00B050"/>
          <w:sz w:val="24"/>
          <w:szCs w:val="24"/>
          <w:u w:val="single"/>
        </w:rPr>
        <w:t>I</w:t>
      </w:r>
      <w:r>
        <w:rPr>
          <w:rFonts w:ascii="ALFABET98" w:hAnsi="ALFABET98"/>
          <w:color w:val="7030A0"/>
          <w:sz w:val="24"/>
          <w:szCs w:val="24"/>
        </w:rPr>
        <w:t xml:space="preserve">         </w:t>
      </w:r>
      <w:r>
        <w:rPr>
          <w:rFonts w:ascii="ALFABET98" w:hAnsi="ALFABET98"/>
          <w:color w:val="7030A0"/>
          <w:sz w:val="24"/>
          <w:szCs w:val="24"/>
        </w:rPr>
        <w:tab/>
      </w:r>
      <w:r>
        <w:rPr>
          <w:rFonts w:ascii="ALFABET98" w:hAnsi="ALFABET98"/>
          <w:color w:val="7030A0"/>
          <w:sz w:val="24"/>
          <w:szCs w:val="24"/>
        </w:rPr>
        <w:tab/>
        <w:t xml:space="preserve"> </w:t>
      </w:r>
      <w:r w:rsidRPr="00535C0F">
        <w:rPr>
          <w:rFonts w:ascii="ALFABET98" w:hAnsi="ALFABET98"/>
          <w:b/>
          <w:color w:val="00B0F0"/>
          <w:sz w:val="24"/>
          <w:szCs w:val="24"/>
          <w:u w:val="single"/>
        </w:rPr>
        <w:t>II</w:t>
      </w:r>
      <w:r>
        <w:rPr>
          <w:rFonts w:ascii="ALFABET98" w:hAnsi="ALFABET98"/>
          <w:b/>
          <w:color w:val="00B0F0"/>
          <w:sz w:val="24"/>
          <w:szCs w:val="24"/>
        </w:rPr>
        <w:t xml:space="preserve"> </w:t>
      </w:r>
    </w:p>
    <w:p w:rsidR="002B04F5" w:rsidRDefault="002B04F5" w:rsidP="00535C0F">
      <w:pPr>
        <w:pStyle w:val="ListParagraph"/>
        <w:numPr>
          <w:ilvl w:val="0"/>
          <w:numId w:val="35"/>
        </w:numPr>
        <w:jc w:val="both"/>
        <w:rPr>
          <w:rFonts w:ascii="ALFABET98" w:hAnsi="ALFABET98"/>
          <w:color w:val="7030A0"/>
          <w:sz w:val="24"/>
          <w:szCs w:val="24"/>
        </w:rPr>
      </w:pPr>
      <w:r w:rsidRPr="00535C0F">
        <w:rPr>
          <w:rFonts w:ascii="ALFABET98" w:hAnsi="ALFABET98"/>
          <w:sz w:val="24"/>
          <w:szCs w:val="24"/>
        </w:rPr>
        <w:t>Un</w:t>
      </w:r>
      <w:r w:rsidRPr="00535C0F">
        <w:rPr>
          <w:rFonts w:ascii="ALFABET98" w:hAnsi="ALFABET98"/>
          <w:sz w:val="24"/>
          <w:szCs w:val="24"/>
        </w:rPr>
        <w:tab/>
      </w:r>
      <w:r w:rsidRPr="00535C0F">
        <w:rPr>
          <w:rFonts w:ascii="ALFABET98" w:hAnsi="ALFABET98"/>
          <w:sz w:val="24"/>
          <w:szCs w:val="24"/>
        </w:rPr>
        <w:tab/>
      </w:r>
      <w:r w:rsidRPr="00535C0F">
        <w:rPr>
          <w:rFonts w:ascii="ALFABET98" w:hAnsi="ALFABET98"/>
          <w:sz w:val="24"/>
          <w:szCs w:val="24"/>
        </w:rPr>
        <w:tab/>
        <w:t xml:space="preserve">tuz </w:t>
      </w:r>
    </w:p>
    <w:p w:rsidR="002B04F5" w:rsidRDefault="002B04F5" w:rsidP="00535C0F">
      <w:pPr>
        <w:pStyle w:val="ListParagraph"/>
        <w:numPr>
          <w:ilvl w:val="0"/>
          <w:numId w:val="35"/>
        </w:numPr>
        <w:jc w:val="both"/>
        <w:rPr>
          <w:rFonts w:ascii="ALFABET98" w:hAnsi="ALFABET98"/>
          <w:color w:val="7030A0"/>
          <w:sz w:val="24"/>
          <w:szCs w:val="24"/>
        </w:rPr>
      </w:pPr>
      <w:r w:rsidRPr="00535C0F">
        <w:rPr>
          <w:rFonts w:ascii="ALFABET98" w:hAnsi="ALFABET98"/>
          <w:sz w:val="24"/>
          <w:szCs w:val="24"/>
        </w:rPr>
        <w:t>Testere</w:t>
      </w:r>
      <w:r w:rsidRPr="00535C0F">
        <w:rPr>
          <w:rFonts w:ascii="ALFABET98" w:hAnsi="ALFABET98"/>
          <w:sz w:val="24"/>
          <w:szCs w:val="24"/>
        </w:rPr>
        <w:tab/>
      </w:r>
      <w:r w:rsidRPr="00535C0F">
        <w:rPr>
          <w:rFonts w:ascii="ALFABET98" w:hAnsi="ALFABET98"/>
          <w:sz w:val="24"/>
          <w:szCs w:val="24"/>
        </w:rPr>
        <w:tab/>
        <w:t>un</w:t>
      </w:r>
    </w:p>
    <w:p w:rsidR="002B04F5" w:rsidRPr="00535C0F" w:rsidRDefault="002B04F5" w:rsidP="00535C0F">
      <w:pPr>
        <w:pStyle w:val="ListParagraph"/>
        <w:numPr>
          <w:ilvl w:val="0"/>
          <w:numId w:val="35"/>
        </w:numPr>
        <w:jc w:val="both"/>
        <w:rPr>
          <w:rFonts w:ascii="ALFABET98" w:hAnsi="ALFABET98"/>
          <w:sz w:val="24"/>
          <w:szCs w:val="24"/>
        </w:rPr>
      </w:pPr>
      <w:r w:rsidRPr="00535C0F">
        <w:rPr>
          <w:rFonts w:ascii="ALFABET98" w:hAnsi="ALFABET98"/>
          <w:sz w:val="24"/>
          <w:szCs w:val="24"/>
        </w:rPr>
        <w:t>Sehpa</w:t>
      </w:r>
      <w:r w:rsidRPr="00535C0F">
        <w:rPr>
          <w:rFonts w:ascii="ALFABET98" w:hAnsi="ALFABET98"/>
          <w:sz w:val="24"/>
          <w:szCs w:val="24"/>
        </w:rPr>
        <w:tab/>
      </w:r>
      <w:r w:rsidRPr="00535C0F">
        <w:rPr>
          <w:rFonts w:ascii="ALFABET98" w:hAnsi="ALFABET98"/>
          <w:sz w:val="24"/>
          <w:szCs w:val="24"/>
        </w:rPr>
        <w:tab/>
      </w:r>
      <w:r w:rsidRPr="00535C0F">
        <w:rPr>
          <w:rFonts w:ascii="ALFABET98" w:hAnsi="ALFABET98"/>
          <w:sz w:val="24"/>
          <w:szCs w:val="24"/>
        </w:rPr>
        <w:tab/>
        <w:t>tuz</w:t>
      </w:r>
    </w:p>
    <w:p w:rsidR="002B04F5" w:rsidRDefault="002B04F5" w:rsidP="00535C0F">
      <w:pPr>
        <w:pStyle w:val="ListParagraph"/>
        <w:numPr>
          <w:ilvl w:val="0"/>
          <w:numId w:val="35"/>
        </w:numPr>
        <w:jc w:val="both"/>
        <w:rPr>
          <w:rFonts w:ascii="ALFABET98" w:hAnsi="ALFABET98"/>
          <w:sz w:val="24"/>
          <w:szCs w:val="24"/>
        </w:rPr>
      </w:pPr>
      <w:r w:rsidRPr="00535C0F">
        <w:rPr>
          <w:rFonts w:ascii="ALFABET98" w:hAnsi="ALFABET98"/>
          <w:sz w:val="24"/>
          <w:szCs w:val="24"/>
        </w:rPr>
        <w:t>Un</w:t>
      </w:r>
      <w:r w:rsidRPr="00535C0F">
        <w:rPr>
          <w:rFonts w:ascii="ALFABET98" w:hAnsi="ALFABET98"/>
          <w:sz w:val="24"/>
          <w:szCs w:val="24"/>
        </w:rPr>
        <w:tab/>
      </w:r>
      <w:r w:rsidRPr="00535C0F">
        <w:rPr>
          <w:rFonts w:ascii="ALFABET98" w:hAnsi="ALFABET98"/>
          <w:sz w:val="24"/>
          <w:szCs w:val="24"/>
        </w:rPr>
        <w:tab/>
      </w:r>
      <w:r w:rsidRPr="00535C0F">
        <w:rPr>
          <w:rFonts w:ascii="ALFABET98" w:hAnsi="ALFABET98"/>
          <w:sz w:val="24"/>
          <w:szCs w:val="24"/>
        </w:rPr>
        <w:tab/>
        <w:t xml:space="preserve">sandalye </w:t>
      </w:r>
    </w:p>
    <w:p w:rsidR="002B04F5" w:rsidRDefault="002B04F5" w:rsidP="00535C0F">
      <w:pPr>
        <w:pStyle w:val="ListParagraph"/>
        <w:jc w:val="both"/>
        <w:rPr>
          <w:rFonts w:ascii="ALFABET98" w:hAnsi="ALFABET98"/>
          <w:sz w:val="24"/>
          <w:szCs w:val="24"/>
        </w:rPr>
      </w:pPr>
    </w:p>
    <w:p w:rsidR="002B04F5" w:rsidRDefault="002B04F5" w:rsidP="00535C0F">
      <w:pPr>
        <w:pStyle w:val="ListParagraph"/>
        <w:numPr>
          <w:ilvl w:val="0"/>
          <w:numId w:val="24"/>
        </w:numPr>
        <w:jc w:val="both"/>
        <w:rPr>
          <w:rFonts w:ascii="ALFABET98" w:hAnsi="ALFABET98"/>
          <w:sz w:val="24"/>
          <w:szCs w:val="24"/>
        </w:rPr>
      </w:pPr>
      <w:r>
        <w:rPr>
          <w:rFonts w:ascii="ALFABET98" w:hAnsi="ALFABET98"/>
          <w:sz w:val="24"/>
          <w:szCs w:val="24"/>
        </w:rPr>
        <w:t>Maddelerin sıcaklığı aşağıdaki araçlardan hangisi ile ölçülür?</w:t>
      </w:r>
    </w:p>
    <w:p w:rsidR="002B04F5" w:rsidRDefault="002B04F5" w:rsidP="00535C0F">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termometre</w:t>
      </w:r>
      <w:r>
        <w:rPr>
          <w:rFonts w:ascii="ALFABET98" w:hAnsi="ALFABET98"/>
          <w:sz w:val="24"/>
          <w:szCs w:val="24"/>
        </w:rPr>
        <w:tab/>
      </w:r>
      <w:r w:rsidRPr="00CC156E">
        <w:rPr>
          <w:rFonts w:ascii="ALFABET98" w:hAnsi="ALFABET98"/>
          <w:sz w:val="24"/>
          <w:szCs w:val="24"/>
        </w:rPr>
        <w:tab/>
      </w:r>
      <w:r>
        <w:rPr>
          <w:rFonts w:ascii="ALFABET98" w:hAnsi="ALFABET98"/>
          <w:color w:val="FF0000"/>
          <w:sz w:val="24"/>
          <w:szCs w:val="24"/>
        </w:rPr>
        <w:t xml:space="preserve">  </w:t>
      </w:r>
      <w:r w:rsidRPr="006C74AC">
        <w:rPr>
          <w:rFonts w:ascii="ALFABET98" w:hAnsi="ALFABET98"/>
          <w:color w:val="FF0000"/>
          <w:sz w:val="24"/>
          <w:szCs w:val="24"/>
        </w:rPr>
        <w:t xml:space="preserve">b) </w:t>
      </w:r>
      <w:r>
        <w:rPr>
          <w:rFonts w:ascii="ALFABET98" w:hAnsi="ALFABET98"/>
          <w:sz w:val="24"/>
          <w:szCs w:val="24"/>
        </w:rPr>
        <w:t>termosifon</w:t>
      </w:r>
      <w:r>
        <w:rPr>
          <w:rFonts w:ascii="ALFABET98" w:hAnsi="ALFABET98"/>
          <w:color w:val="FF0000"/>
          <w:sz w:val="24"/>
          <w:szCs w:val="24"/>
        </w:rPr>
        <w:t xml:space="preserve">                  c) </w:t>
      </w:r>
      <w:r>
        <w:rPr>
          <w:rFonts w:ascii="ALFABET98" w:hAnsi="ALFABET98"/>
          <w:sz w:val="24"/>
          <w:szCs w:val="24"/>
        </w:rPr>
        <w:t>terazi</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termostat</w:t>
      </w:r>
    </w:p>
    <w:p w:rsidR="002B04F5" w:rsidRDefault="002B04F5" w:rsidP="00DD3C8B">
      <w:pPr>
        <w:pStyle w:val="ListParagraph"/>
        <w:ind w:left="360"/>
        <w:jc w:val="center"/>
        <w:rPr>
          <w:rFonts w:ascii="ALFABET98" w:hAnsi="ALFABET98"/>
          <w:b/>
          <w:color w:val="00B050"/>
          <w:sz w:val="28"/>
          <w:szCs w:val="28"/>
        </w:rPr>
      </w:pPr>
      <w:r w:rsidRPr="00DD3C8B">
        <w:rPr>
          <w:rFonts w:ascii="ALFABET98" w:hAnsi="ALFABET98"/>
          <w:b/>
          <w:color w:val="00B050"/>
          <w:sz w:val="28"/>
          <w:szCs w:val="28"/>
        </w:rPr>
        <w:t>SOSYAL BİLGİLER</w:t>
      </w:r>
    </w:p>
    <w:p w:rsidR="002B04F5" w:rsidRDefault="002B04F5" w:rsidP="00DD3C8B">
      <w:pPr>
        <w:pStyle w:val="ListParagraph"/>
        <w:ind w:left="360"/>
        <w:jc w:val="center"/>
        <w:rPr>
          <w:rFonts w:ascii="ALFABET98" w:hAnsi="ALFABET98"/>
          <w:b/>
          <w:color w:val="00B050"/>
          <w:sz w:val="28"/>
          <w:szCs w:val="28"/>
        </w:rPr>
      </w:pPr>
    </w:p>
    <w:p w:rsidR="002B04F5" w:rsidRPr="00AB15F5" w:rsidRDefault="002B04F5" w:rsidP="00DD3C8B">
      <w:pPr>
        <w:pStyle w:val="ListParagraph"/>
        <w:numPr>
          <w:ilvl w:val="0"/>
          <w:numId w:val="36"/>
        </w:numPr>
        <w:jc w:val="both"/>
        <w:rPr>
          <w:rFonts w:ascii="ALFABET98" w:hAnsi="ALFABET98"/>
          <w:color w:val="00B0F0"/>
          <w:sz w:val="24"/>
          <w:szCs w:val="24"/>
        </w:rPr>
      </w:pPr>
      <w:r w:rsidRPr="00AB15F5">
        <w:rPr>
          <w:rFonts w:ascii="ALFABET98" w:hAnsi="ALFABET98"/>
          <w:color w:val="00B0F0"/>
          <w:sz w:val="24"/>
          <w:szCs w:val="24"/>
        </w:rPr>
        <w:t xml:space="preserve">Toplumu oluşturan insanların her birine </w:t>
      </w:r>
      <w:r w:rsidRPr="00AB15F5">
        <w:rPr>
          <w:rFonts w:ascii="Times New Roman" w:hAnsi="Times New Roman"/>
          <w:color w:val="00B0F0"/>
          <w:sz w:val="24"/>
          <w:szCs w:val="24"/>
        </w:rPr>
        <w:t>……………</w:t>
      </w:r>
      <w:r w:rsidRPr="00AB15F5">
        <w:rPr>
          <w:rFonts w:ascii="ALFABET98" w:hAnsi="ALFABET98"/>
          <w:color w:val="00B0F0"/>
          <w:sz w:val="24"/>
          <w:szCs w:val="24"/>
        </w:rPr>
        <w:t xml:space="preserve"> denir.</w:t>
      </w:r>
    </w:p>
    <w:p w:rsidR="002B04F5" w:rsidRPr="00DD3C8B" w:rsidRDefault="002B04F5" w:rsidP="00AB15F5">
      <w:pPr>
        <w:pStyle w:val="ListParagraph"/>
        <w:ind w:left="360"/>
        <w:jc w:val="both"/>
        <w:rPr>
          <w:rFonts w:ascii="ALFABET98" w:hAnsi="ALFABET98"/>
          <w:sz w:val="24"/>
          <w:szCs w:val="24"/>
        </w:rPr>
      </w:pPr>
      <w:r>
        <w:rPr>
          <w:rFonts w:ascii="ALFABET98" w:hAnsi="ALFABET98"/>
          <w:sz w:val="24"/>
          <w:szCs w:val="24"/>
        </w:rPr>
        <w:t>Yukarıdaki boşluğa gelmesi gereken kelime aşağıdakilerden hangisidir?</w:t>
      </w:r>
    </w:p>
    <w:p w:rsidR="002B04F5" w:rsidRDefault="002B04F5" w:rsidP="00AB15F5">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grup</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toplum</w:t>
      </w:r>
      <w:r>
        <w:rPr>
          <w:rFonts w:ascii="ALFABET98" w:hAnsi="ALFABET98"/>
          <w:color w:val="FF0000"/>
          <w:sz w:val="24"/>
          <w:szCs w:val="24"/>
        </w:rPr>
        <w:t xml:space="preserve">                  c) </w:t>
      </w:r>
      <w:r>
        <w:rPr>
          <w:rFonts w:ascii="ALFABET98" w:hAnsi="ALFABET98"/>
          <w:sz w:val="24"/>
          <w:szCs w:val="24"/>
        </w:rPr>
        <w:t>birey</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aile</w:t>
      </w:r>
    </w:p>
    <w:p w:rsidR="002B04F5" w:rsidRDefault="002B04F5" w:rsidP="00AB15F5">
      <w:pPr>
        <w:ind w:left="397"/>
        <w:rPr>
          <w:rFonts w:ascii="ALFABET98" w:hAnsi="ALFABET98"/>
          <w:sz w:val="24"/>
          <w:szCs w:val="24"/>
        </w:rPr>
      </w:pPr>
    </w:p>
    <w:p w:rsidR="002B04F5" w:rsidRPr="00AB15F5" w:rsidRDefault="002B04F5" w:rsidP="00AB15F5">
      <w:pPr>
        <w:pStyle w:val="ListParagraph"/>
        <w:numPr>
          <w:ilvl w:val="0"/>
          <w:numId w:val="36"/>
        </w:numPr>
        <w:jc w:val="both"/>
        <w:rPr>
          <w:rFonts w:ascii="ALFABET98" w:hAnsi="ALFABET98"/>
          <w:color w:val="00B0F0"/>
          <w:sz w:val="24"/>
          <w:szCs w:val="24"/>
        </w:rPr>
      </w:pPr>
      <w:r w:rsidRPr="00AB15F5">
        <w:rPr>
          <w:rFonts w:ascii="ALFABET98" w:hAnsi="ALFABET98"/>
          <w:color w:val="00B0F0"/>
          <w:sz w:val="24"/>
          <w:szCs w:val="24"/>
        </w:rPr>
        <w:t>Zerrin ve Yiğit ikiz kardeşlerdir.</w:t>
      </w:r>
    </w:p>
    <w:p w:rsidR="002B04F5" w:rsidRDefault="002B04F5" w:rsidP="00AB15F5">
      <w:pPr>
        <w:pStyle w:val="ListParagraph"/>
        <w:ind w:left="360"/>
        <w:jc w:val="both"/>
        <w:rPr>
          <w:rFonts w:ascii="ALFABET98" w:hAnsi="ALFABET98"/>
          <w:sz w:val="24"/>
          <w:szCs w:val="24"/>
        </w:rPr>
      </w:pPr>
      <w:r>
        <w:rPr>
          <w:rFonts w:ascii="ALFABET98" w:hAnsi="ALFABET98"/>
          <w:sz w:val="24"/>
          <w:szCs w:val="24"/>
        </w:rPr>
        <w:t>Bu iki kardeşin nüfus cüzdanlarında aşağıdakilerden hangisi farklıdır?</w:t>
      </w:r>
    </w:p>
    <w:p w:rsidR="002B04F5" w:rsidRDefault="002B04F5" w:rsidP="00AB15F5">
      <w:pPr>
        <w:pStyle w:val="ListParagraph"/>
        <w:ind w:left="360"/>
        <w:jc w:val="both"/>
        <w:rPr>
          <w:rFonts w:ascii="ALFABET98" w:hAnsi="ALFABET98"/>
          <w:sz w:val="24"/>
          <w:szCs w:val="24"/>
        </w:rPr>
      </w:pPr>
    </w:p>
    <w:p w:rsidR="002B04F5" w:rsidRDefault="002B04F5" w:rsidP="00AB15F5">
      <w:pPr>
        <w:pStyle w:val="ListParagraph"/>
        <w:numPr>
          <w:ilvl w:val="0"/>
          <w:numId w:val="40"/>
        </w:numPr>
        <w:jc w:val="both"/>
        <w:rPr>
          <w:rFonts w:ascii="ALFABET98" w:hAnsi="ALFABET98"/>
          <w:sz w:val="24"/>
          <w:szCs w:val="24"/>
        </w:rPr>
      </w:pPr>
      <w:r>
        <w:rPr>
          <w:rFonts w:ascii="ALFABET98" w:hAnsi="ALFABET98"/>
          <w:sz w:val="24"/>
          <w:szCs w:val="24"/>
        </w:rPr>
        <w:t>Baba adı</w:t>
      </w:r>
    </w:p>
    <w:p w:rsidR="002B04F5" w:rsidRDefault="002B04F5" w:rsidP="00AB15F5">
      <w:pPr>
        <w:pStyle w:val="ListParagraph"/>
        <w:numPr>
          <w:ilvl w:val="0"/>
          <w:numId w:val="40"/>
        </w:numPr>
        <w:jc w:val="both"/>
        <w:rPr>
          <w:rFonts w:ascii="ALFABET98" w:hAnsi="ALFABET98"/>
          <w:sz w:val="24"/>
          <w:szCs w:val="24"/>
        </w:rPr>
      </w:pPr>
      <w:r>
        <w:rPr>
          <w:rFonts w:ascii="ALFABET98" w:hAnsi="ALFABET98"/>
          <w:sz w:val="24"/>
          <w:szCs w:val="24"/>
        </w:rPr>
        <w:t>Doğum yeri</w:t>
      </w:r>
    </w:p>
    <w:p w:rsidR="002B04F5" w:rsidRDefault="002B04F5" w:rsidP="00AB15F5">
      <w:pPr>
        <w:pStyle w:val="ListParagraph"/>
        <w:numPr>
          <w:ilvl w:val="0"/>
          <w:numId w:val="40"/>
        </w:numPr>
        <w:jc w:val="both"/>
        <w:rPr>
          <w:rFonts w:ascii="ALFABET98" w:hAnsi="ALFABET98"/>
          <w:sz w:val="24"/>
          <w:szCs w:val="24"/>
        </w:rPr>
      </w:pPr>
      <w:r>
        <w:rPr>
          <w:rFonts w:ascii="ALFABET98" w:hAnsi="ALFABET98"/>
          <w:sz w:val="24"/>
          <w:szCs w:val="24"/>
        </w:rPr>
        <w:t>Doğum tarihi</w:t>
      </w:r>
    </w:p>
    <w:p w:rsidR="002B04F5" w:rsidRDefault="002B04F5" w:rsidP="00AB15F5">
      <w:pPr>
        <w:pStyle w:val="ListParagraph"/>
        <w:numPr>
          <w:ilvl w:val="0"/>
          <w:numId w:val="40"/>
        </w:numPr>
        <w:jc w:val="both"/>
        <w:rPr>
          <w:rFonts w:ascii="ALFABET98" w:hAnsi="ALFABET98"/>
          <w:sz w:val="24"/>
          <w:szCs w:val="24"/>
        </w:rPr>
      </w:pPr>
      <w:r>
        <w:rPr>
          <w:rFonts w:ascii="ALFABET98" w:hAnsi="ALFABET98"/>
          <w:sz w:val="24"/>
          <w:szCs w:val="24"/>
        </w:rPr>
        <w:t>Nüfus cüzdanının rengi</w:t>
      </w:r>
    </w:p>
    <w:p w:rsidR="002B04F5" w:rsidRDefault="002B04F5" w:rsidP="006B578F">
      <w:pPr>
        <w:pStyle w:val="ListParagraph"/>
        <w:jc w:val="both"/>
        <w:rPr>
          <w:rFonts w:ascii="ALFABET98" w:hAnsi="ALFABET98"/>
          <w:sz w:val="24"/>
          <w:szCs w:val="24"/>
        </w:rPr>
      </w:pPr>
    </w:p>
    <w:p w:rsidR="002B04F5" w:rsidRPr="006B578F" w:rsidRDefault="002B04F5" w:rsidP="006B578F">
      <w:pPr>
        <w:pStyle w:val="ListParagraph"/>
        <w:numPr>
          <w:ilvl w:val="0"/>
          <w:numId w:val="36"/>
        </w:numPr>
        <w:jc w:val="both"/>
        <w:rPr>
          <w:rFonts w:ascii="ALFABET98" w:hAnsi="ALFABET98"/>
          <w:color w:val="00B0F0"/>
          <w:sz w:val="24"/>
          <w:szCs w:val="24"/>
        </w:rPr>
      </w:pPr>
      <w:r w:rsidRPr="006B578F">
        <w:rPr>
          <w:rFonts w:ascii="ALFABET98" w:hAnsi="ALFABET98"/>
          <w:color w:val="00B0F0"/>
          <w:sz w:val="24"/>
          <w:szCs w:val="24"/>
        </w:rPr>
        <w:t xml:space="preserve">Ailenin en büyüğünden başlayarak, en küçük aile bireyine kadar tüm aile fertlerinin isimlerini sıraladığımızda </w:t>
      </w:r>
      <w:r w:rsidRPr="006B578F">
        <w:rPr>
          <w:rFonts w:ascii="Times New Roman" w:hAnsi="Times New Roman"/>
          <w:color w:val="00B0F0"/>
          <w:sz w:val="24"/>
          <w:szCs w:val="24"/>
        </w:rPr>
        <w:t>……………………</w:t>
      </w:r>
      <w:r w:rsidRPr="006B578F">
        <w:rPr>
          <w:rFonts w:ascii="ALFABET98" w:hAnsi="ALFABET98"/>
          <w:color w:val="00B0F0"/>
          <w:sz w:val="24"/>
          <w:szCs w:val="24"/>
        </w:rPr>
        <w:t xml:space="preserve"> oluşturmuş oluruz.</w:t>
      </w:r>
    </w:p>
    <w:p w:rsidR="002B04F5" w:rsidRDefault="002B04F5" w:rsidP="006B578F">
      <w:pPr>
        <w:pStyle w:val="ListParagraph"/>
        <w:ind w:left="360"/>
        <w:jc w:val="both"/>
        <w:rPr>
          <w:rFonts w:ascii="ALFABET98" w:hAnsi="ALFABET98"/>
          <w:sz w:val="24"/>
          <w:szCs w:val="24"/>
        </w:rPr>
      </w:pPr>
      <w:r>
        <w:rPr>
          <w:rFonts w:ascii="ALFABET98" w:hAnsi="ALFABET98"/>
          <w:sz w:val="24"/>
          <w:szCs w:val="24"/>
        </w:rPr>
        <w:t>Yukarıdaki boşluğa gelmesi gereken en uygun kelime hangisidir?</w:t>
      </w:r>
    </w:p>
    <w:p w:rsidR="002B04F5" w:rsidRDefault="002B04F5" w:rsidP="006B578F">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akraba</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w:t>
      </w:r>
      <w:r>
        <w:rPr>
          <w:rFonts w:ascii="ALFABET98" w:hAnsi="ALFABET98"/>
          <w:color w:val="FF0000"/>
          <w:sz w:val="24"/>
          <w:szCs w:val="24"/>
        </w:rPr>
        <w:t xml:space="preserve">   </w:t>
      </w:r>
      <w:r w:rsidRPr="006C74AC">
        <w:rPr>
          <w:rFonts w:ascii="ALFABET98" w:hAnsi="ALFABET98"/>
          <w:color w:val="FF0000"/>
          <w:sz w:val="24"/>
          <w:szCs w:val="24"/>
        </w:rPr>
        <w:t xml:space="preserve">b) </w:t>
      </w:r>
      <w:r>
        <w:rPr>
          <w:rFonts w:ascii="ALFABET98" w:hAnsi="ALFABET98"/>
          <w:sz w:val="24"/>
          <w:szCs w:val="24"/>
        </w:rPr>
        <w:t xml:space="preserve">aile </w:t>
      </w:r>
      <w:r>
        <w:rPr>
          <w:rFonts w:ascii="ALFABET98" w:hAnsi="ALFABET98"/>
          <w:color w:val="FF0000"/>
          <w:sz w:val="24"/>
          <w:szCs w:val="24"/>
        </w:rPr>
        <w:t xml:space="preserve">                  c) </w:t>
      </w:r>
      <w:r>
        <w:rPr>
          <w:rFonts w:ascii="ALFABET98" w:hAnsi="ALFABET98"/>
          <w:sz w:val="24"/>
          <w:szCs w:val="24"/>
        </w:rPr>
        <w:t>soy ağacı</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soyadı</w:t>
      </w:r>
    </w:p>
    <w:p w:rsidR="002B04F5" w:rsidRDefault="002B04F5" w:rsidP="006B578F">
      <w:pPr>
        <w:ind w:left="397"/>
        <w:rPr>
          <w:rFonts w:ascii="ALFABET98" w:hAnsi="ALFABET98"/>
          <w:sz w:val="24"/>
          <w:szCs w:val="24"/>
        </w:rPr>
      </w:pPr>
    </w:p>
    <w:p w:rsidR="002B04F5" w:rsidRDefault="002B04F5" w:rsidP="00F2102C">
      <w:pPr>
        <w:pStyle w:val="ListParagraph"/>
        <w:numPr>
          <w:ilvl w:val="0"/>
          <w:numId w:val="36"/>
        </w:numPr>
        <w:jc w:val="both"/>
        <w:rPr>
          <w:rFonts w:ascii="ALFABET98" w:hAnsi="ALFABET98"/>
          <w:sz w:val="24"/>
          <w:szCs w:val="24"/>
        </w:rPr>
      </w:pPr>
      <w:r>
        <w:rPr>
          <w:rFonts w:ascii="ALFABET98" w:hAnsi="ALFABET98"/>
          <w:sz w:val="24"/>
          <w:szCs w:val="24"/>
        </w:rPr>
        <w:t>Aşağıdaki ifadelerden hangisi yanlıştır?</w:t>
      </w:r>
    </w:p>
    <w:p w:rsidR="002B04F5" w:rsidRDefault="002B04F5" w:rsidP="00A5219D">
      <w:pPr>
        <w:pStyle w:val="ListParagraph"/>
        <w:ind w:left="360"/>
        <w:jc w:val="both"/>
        <w:rPr>
          <w:rFonts w:ascii="ALFABET98" w:hAnsi="ALFABET98"/>
          <w:sz w:val="24"/>
          <w:szCs w:val="24"/>
        </w:rPr>
      </w:pPr>
    </w:p>
    <w:p w:rsidR="002B04F5" w:rsidRDefault="002B04F5" w:rsidP="00A5219D">
      <w:pPr>
        <w:pStyle w:val="ListParagraph"/>
        <w:numPr>
          <w:ilvl w:val="0"/>
          <w:numId w:val="44"/>
        </w:numPr>
        <w:jc w:val="both"/>
        <w:rPr>
          <w:rFonts w:ascii="ALFABET98" w:hAnsi="ALFABET98"/>
          <w:sz w:val="24"/>
          <w:szCs w:val="24"/>
        </w:rPr>
      </w:pPr>
      <w:r>
        <w:rPr>
          <w:rFonts w:ascii="ALFABET98" w:hAnsi="ALFABET98"/>
          <w:sz w:val="24"/>
          <w:szCs w:val="24"/>
        </w:rPr>
        <w:t>Ağaçların yosun tutan yönüne bakarak yönümüzü bulabiliriz.</w:t>
      </w:r>
    </w:p>
    <w:p w:rsidR="002B04F5" w:rsidRDefault="002B04F5" w:rsidP="00A5219D">
      <w:pPr>
        <w:pStyle w:val="ListParagraph"/>
        <w:numPr>
          <w:ilvl w:val="0"/>
          <w:numId w:val="44"/>
        </w:numPr>
        <w:jc w:val="both"/>
        <w:rPr>
          <w:rFonts w:ascii="ALFABET98" w:hAnsi="ALFABET98"/>
          <w:sz w:val="24"/>
          <w:szCs w:val="24"/>
        </w:rPr>
      </w:pPr>
      <w:r>
        <w:rPr>
          <w:rFonts w:ascii="ALFABET98" w:hAnsi="ALFABET98"/>
          <w:sz w:val="24"/>
          <w:szCs w:val="24"/>
        </w:rPr>
        <w:t>Taşların ıslak yanına bakarak yönümüzü bulabiliriz.</w:t>
      </w:r>
    </w:p>
    <w:p w:rsidR="002B04F5" w:rsidRDefault="002B04F5" w:rsidP="00A5219D">
      <w:pPr>
        <w:pStyle w:val="ListParagraph"/>
        <w:numPr>
          <w:ilvl w:val="0"/>
          <w:numId w:val="44"/>
        </w:numPr>
        <w:jc w:val="both"/>
        <w:rPr>
          <w:rFonts w:ascii="ALFABET98" w:hAnsi="ALFABET98"/>
          <w:sz w:val="24"/>
          <w:szCs w:val="24"/>
        </w:rPr>
      </w:pPr>
      <w:r>
        <w:rPr>
          <w:rFonts w:ascii="ALFABET98" w:hAnsi="ALFABET98"/>
          <w:sz w:val="24"/>
          <w:szCs w:val="24"/>
        </w:rPr>
        <w:t>Kutup Yıldızı’na bakarak yönümüzü bulabiliriz.</w:t>
      </w:r>
    </w:p>
    <w:p w:rsidR="002B04F5" w:rsidRDefault="002B04F5" w:rsidP="00A5219D">
      <w:pPr>
        <w:pStyle w:val="ListParagraph"/>
        <w:numPr>
          <w:ilvl w:val="0"/>
          <w:numId w:val="44"/>
        </w:numPr>
        <w:jc w:val="both"/>
        <w:rPr>
          <w:rFonts w:ascii="ALFABET98" w:hAnsi="ALFABET98"/>
          <w:sz w:val="24"/>
          <w:szCs w:val="24"/>
        </w:rPr>
      </w:pPr>
      <w:r>
        <w:rPr>
          <w:rFonts w:ascii="ALFABET98" w:hAnsi="ALFABET98"/>
          <w:sz w:val="24"/>
          <w:szCs w:val="24"/>
        </w:rPr>
        <w:t>Minarelerin kapısına bakarak yönümüzü bulabiliriz.</w:t>
      </w:r>
    </w:p>
    <w:p w:rsidR="002B04F5" w:rsidRDefault="002B04F5" w:rsidP="00A5219D">
      <w:pPr>
        <w:pStyle w:val="ListParagraph"/>
        <w:jc w:val="both"/>
        <w:rPr>
          <w:rFonts w:ascii="ALFABET98" w:hAnsi="ALFABET98"/>
          <w:sz w:val="24"/>
          <w:szCs w:val="24"/>
        </w:rPr>
      </w:pPr>
    </w:p>
    <w:p w:rsidR="002B04F5" w:rsidRDefault="002B04F5" w:rsidP="00A5219D">
      <w:pPr>
        <w:pStyle w:val="ListParagraph"/>
        <w:jc w:val="both"/>
        <w:rPr>
          <w:rFonts w:ascii="ALFABET98" w:hAnsi="ALFABET98"/>
          <w:sz w:val="24"/>
          <w:szCs w:val="24"/>
        </w:rPr>
      </w:pPr>
    </w:p>
    <w:p w:rsidR="002B04F5" w:rsidRDefault="002B04F5" w:rsidP="00A5219D">
      <w:pPr>
        <w:pStyle w:val="ListParagraph"/>
        <w:numPr>
          <w:ilvl w:val="0"/>
          <w:numId w:val="36"/>
        </w:numPr>
        <w:jc w:val="both"/>
        <w:rPr>
          <w:rFonts w:ascii="ALFABET98" w:hAnsi="ALFABET98"/>
          <w:sz w:val="24"/>
          <w:szCs w:val="24"/>
        </w:rPr>
      </w:pPr>
      <w:r>
        <w:rPr>
          <w:rFonts w:ascii="ALFABET98" w:hAnsi="ALFABET98"/>
          <w:sz w:val="24"/>
          <w:szCs w:val="24"/>
        </w:rPr>
        <w:t>Geceleyin Kutup Yıldızı’na bakan Hakan’ın sırtı hangi yönü gösterir?</w:t>
      </w:r>
    </w:p>
    <w:p w:rsidR="002B04F5" w:rsidRDefault="002B04F5" w:rsidP="00A82708">
      <w:pPr>
        <w:ind w:left="48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 xml:space="preserve">kuzeyi </w:t>
      </w:r>
      <w:r>
        <w:rPr>
          <w:rFonts w:ascii="ALFABET98" w:hAnsi="ALFABET98"/>
          <w:sz w:val="24"/>
          <w:szCs w:val="24"/>
        </w:rPr>
        <w:tab/>
      </w:r>
      <w:r w:rsidRPr="00CC156E">
        <w:rPr>
          <w:rFonts w:ascii="ALFABET98" w:hAnsi="ALFABET98"/>
          <w:sz w:val="24"/>
          <w:szCs w:val="24"/>
        </w:rPr>
        <w:tab/>
      </w:r>
      <w:r>
        <w:rPr>
          <w:rFonts w:ascii="ALFABET98" w:hAnsi="ALFABET98"/>
          <w:color w:val="FF0000"/>
          <w:sz w:val="24"/>
          <w:szCs w:val="24"/>
        </w:rPr>
        <w:t xml:space="preserve">  </w:t>
      </w:r>
      <w:r w:rsidRPr="006C74AC">
        <w:rPr>
          <w:rFonts w:ascii="ALFABET98" w:hAnsi="ALFABET98"/>
          <w:color w:val="FF0000"/>
          <w:sz w:val="24"/>
          <w:szCs w:val="24"/>
        </w:rPr>
        <w:t xml:space="preserve">b) </w:t>
      </w:r>
      <w:r>
        <w:rPr>
          <w:rFonts w:ascii="ALFABET98" w:hAnsi="ALFABET98"/>
          <w:sz w:val="24"/>
          <w:szCs w:val="24"/>
        </w:rPr>
        <w:t>doğuyu</w:t>
      </w:r>
      <w:r>
        <w:rPr>
          <w:rFonts w:ascii="ALFABET98" w:hAnsi="ALFABET98"/>
          <w:color w:val="FF0000"/>
          <w:sz w:val="24"/>
          <w:szCs w:val="24"/>
        </w:rPr>
        <w:t xml:space="preserve">                     c) </w:t>
      </w:r>
      <w:r>
        <w:rPr>
          <w:rFonts w:ascii="ALFABET98" w:hAnsi="ALFABET98"/>
          <w:sz w:val="24"/>
          <w:szCs w:val="24"/>
        </w:rPr>
        <w:t>güneyi</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batıyı</w:t>
      </w:r>
    </w:p>
    <w:p w:rsidR="002B04F5" w:rsidRPr="00A82708" w:rsidRDefault="002B04F5" w:rsidP="00A82708">
      <w:pPr>
        <w:jc w:val="both"/>
        <w:rPr>
          <w:rFonts w:ascii="ALFABET98" w:hAnsi="ALFABET98"/>
          <w:sz w:val="24"/>
          <w:szCs w:val="24"/>
        </w:rPr>
      </w:pPr>
    </w:p>
    <w:p w:rsidR="002B04F5" w:rsidRPr="00A3541B" w:rsidRDefault="002B04F5" w:rsidP="00A3541B">
      <w:pPr>
        <w:pStyle w:val="ListParagraph"/>
        <w:numPr>
          <w:ilvl w:val="0"/>
          <w:numId w:val="36"/>
        </w:numPr>
        <w:jc w:val="both"/>
        <w:rPr>
          <w:rFonts w:ascii="ALFABET98" w:hAnsi="ALFABET98"/>
          <w:color w:val="00B0F0"/>
          <w:sz w:val="24"/>
          <w:szCs w:val="24"/>
        </w:rPr>
      </w:pPr>
      <w:r w:rsidRPr="00A3541B">
        <w:rPr>
          <w:rFonts w:ascii="ALFABET98" w:hAnsi="ALFABET98"/>
          <w:color w:val="00B0F0"/>
          <w:sz w:val="24"/>
          <w:szCs w:val="24"/>
        </w:rPr>
        <w:t xml:space="preserve">1- Amasya            2- Erzurum   </w:t>
      </w:r>
    </w:p>
    <w:p w:rsidR="002B04F5" w:rsidRPr="00A3541B" w:rsidRDefault="002B04F5" w:rsidP="00A3541B">
      <w:pPr>
        <w:pStyle w:val="ListParagraph"/>
        <w:ind w:left="360"/>
        <w:jc w:val="both"/>
        <w:rPr>
          <w:rFonts w:ascii="ALFABET98" w:hAnsi="ALFABET98"/>
          <w:color w:val="00B0F0"/>
          <w:sz w:val="24"/>
          <w:szCs w:val="24"/>
        </w:rPr>
      </w:pPr>
      <w:r w:rsidRPr="00A3541B">
        <w:rPr>
          <w:rFonts w:ascii="ALFABET98" w:hAnsi="ALFABET98"/>
          <w:color w:val="00B0F0"/>
          <w:sz w:val="24"/>
          <w:szCs w:val="24"/>
        </w:rPr>
        <w:t>3- Samsun             4- Sivas</w:t>
      </w:r>
    </w:p>
    <w:p w:rsidR="002B04F5" w:rsidRDefault="002B04F5" w:rsidP="00A3541B">
      <w:pPr>
        <w:pStyle w:val="ListParagraph"/>
        <w:ind w:left="360"/>
        <w:jc w:val="both"/>
        <w:rPr>
          <w:rFonts w:ascii="ALFABET98" w:hAnsi="ALFABET98"/>
          <w:sz w:val="24"/>
          <w:szCs w:val="24"/>
        </w:rPr>
      </w:pPr>
      <w:r w:rsidRPr="00A3541B">
        <w:rPr>
          <w:rFonts w:ascii="ALFABET98" w:hAnsi="ALFABET98"/>
          <w:sz w:val="24"/>
          <w:szCs w:val="24"/>
        </w:rPr>
        <w:t xml:space="preserve">       Atatürk, Kurtuluş Savaşı süresince yukarıdaki şehirlerde bulunmuştur. Bu şehirlerin Atatürk’ün bulunduğu dönemlere göre </w:t>
      </w:r>
      <w:r w:rsidRPr="00A3541B">
        <w:rPr>
          <w:rFonts w:ascii="ALFABET98" w:hAnsi="ALFABET98"/>
          <w:b/>
          <w:sz w:val="24"/>
          <w:szCs w:val="24"/>
        </w:rPr>
        <w:t>kronolojik</w:t>
      </w:r>
      <w:r w:rsidRPr="00A3541B">
        <w:rPr>
          <w:rFonts w:ascii="ALFABET98" w:hAnsi="ALFABET98"/>
          <w:sz w:val="24"/>
          <w:szCs w:val="24"/>
        </w:rPr>
        <w:t xml:space="preserve"> sıralaması hangisidir?</w:t>
      </w:r>
    </w:p>
    <w:p w:rsidR="002B04F5" w:rsidRPr="00A3541B" w:rsidRDefault="002B04F5" w:rsidP="00A3541B">
      <w:pPr>
        <w:pStyle w:val="ListParagraph"/>
        <w:ind w:left="360"/>
        <w:jc w:val="both"/>
        <w:rPr>
          <w:rFonts w:ascii="ALFABET98" w:hAnsi="ALFABET98"/>
          <w:sz w:val="24"/>
          <w:szCs w:val="24"/>
        </w:rPr>
      </w:pPr>
      <w:r w:rsidRPr="00A3541B">
        <w:rPr>
          <w:rFonts w:ascii="ALFABET98" w:hAnsi="ALFABET98"/>
          <w:sz w:val="24"/>
          <w:szCs w:val="24"/>
        </w:rPr>
        <w:t xml:space="preserve"> </w:t>
      </w:r>
    </w:p>
    <w:p w:rsidR="002B04F5" w:rsidRDefault="002B04F5" w:rsidP="00A3541B">
      <w:pPr>
        <w:pStyle w:val="ListParagraph"/>
        <w:ind w:left="360"/>
        <w:jc w:val="both"/>
        <w:rPr>
          <w:rFonts w:ascii="ALFABET98" w:hAnsi="ALFABET98"/>
          <w:sz w:val="24"/>
          <w:szCs w:val="24"/>
        </w:rPr>
      </w:pPr>
      <w:r w:rsidRPr="00A3541B">
        <w:rPr>
          <w:rFonts w:ascii="ALFABET98" w:hAnsi="ALFABET98"/>
          <w:color w:val="FF0000"/>
          <w:sz w:val="24"/>
          <w:szCs w:val="24"/>
        </w:rPr>
        <w:t xml:space="preserve">a) </w:t>
      </w:r>
      <w:r w:rsidRPr="00A3541B">
        <w:rPr>
          <w:rFonts w:ascii="ALFABET98" w:hAnsi="ALFABET98"/>
          <w:sz w:val="24"/>
          <w:szCs w:val="24"/>
        </w:rPr>
        <w:t xml:space="preserve">1 </w:t>
      </w:r>
      <w:r w:rsidRPr="00A3541B">
        <w:rPr>
          <w:rFonts w:ascii="Times New Roman" w:hAnsi="Times New Roman"/>
          <w:sz w:val="24"/>
          <w:szCs w:val="24"/>
        </w:rPr>
        <w:t>–</w:t>
      </w:r>
      <w:r w:rsidRPr="00A3541B">
        <w:rPr>
          <w:rFonts w:ascii="ALFABET98" w:hAnsi="ALFABET98"/>
          <w:sz w:val="24"/>
          <w:szCs w:val="24"/>
        </w:rPr>
        <w:t xml:space="preserve"> 2 </w:t>
      </w:r>
      <w:r w:rsidRPr="00A3541B">
        <w:rPr>
          <w:rFonts w:ascii="Times New Roman" w:hAnsi="Times New Roman"/>
          <w:sz w:val="24"/>
          <w:szCs w:val="24"/>
        </w:rPr>
        <w:t>–</w:t>
      </w:r>
      <w:r w:rsidRPr="00A3541B">
        <w:rPr>
          <w:rFonts w:ascii="ALFABET98" w:hAnsi="ALFABET98"/>
          <w:sz w:val="24"/>
          <w:szCs w:val="24"/>
        </w:rPr>
        <w:t xml:space="preserve"> 3 </w:t>
      </w:r>
      <w:r w:rsidRPr="00A3541B">
        <w:rPr>
          <w:rFonts w:ascii="Times New Roman" w:hAnsi="Times New Roman"/>
          <w:sz w:val="24"/>
          <w:szCs w:val="24"/>
        </w:rPr>
        <w:t>–</w:t>
      </w:r>
      <w:r>
        <w:rPr>
          <w:rFonts w:ascii="ALFABET98" w:hAnsi="ALFABET98"/>
          <w:sz w:val="24"/>
          <w:szCs w:val="24"/>
        </w:rPr>
        <w:t xml:space="preserve"> 4        </w:t>
      </w:r>
      <w:r w:rsidRPr="00A3541B">
        <w:rPr>
          <w:rFonts w:ascii="ALFABET98" w:hAnsi="ALFABET98"/>
          <w:color w:val="FF0000"/>
          <w:sz w:val="24"/>
          <w:szCs w:val="24"/>
        </w:rPr>
        <w:t xml:space="preserve">b) </w:t>
      </w:r>
      <w:r w:rsidRPr="00A3541B">
        <w:rPr>
          <w:rFonts w:ascii="ALFABET98" w:hAnsi="ALFABET98"/>
          <w:sz w:val="24"/>
          <w:szCs w:val="24"/>
        </w:rPr>
        <w:t xml:space="preserve">1 </w:t>
      </w:r>
      <w:r w:rsidRPr="00A3541B">
        <w:rPr>
          <w:rFonts w:ascii="Times New Roman" w:hAnsi="Times New Roman"/>
          <w:sz w:val="24"/>
          <w:szCs w:val="24"/>
        </w:rPr>
        <w:t>–</w:t>
      </w:r>
      <w:r w:rsidRPr="00A3541B">
        <w:rPr>
          <w:rFonts w:ascii="ALFABET98" w:hAnsi="ALFABET98"/>
          <w:sz w:val="24"/>
          <w:szCs w:val="24"/>
        </w:rPr>
        <w:t xml:space="preserve"> 3 </w:t>
      </w:r>
      <w:r w:rsidRPr="00A3541B">
        <w:rPr>
          <w:rFonts w:ascii="Times New Roman" w:hAnsi="Times New Roman"/>
          <w:sz w:val="24"/>
          <w:szCs w:val="24"/>
        </w:rPr>
        <w:t>–</w:t>
      </w:r>
      <w:r w:rsidRPr="00A3541B">
        <w:rPr>
          <w:rFonts w:ascii="ALFABET98" w:hAnsi="ALFABET98"/>
          <w:sz w:val="24"/>
          <w:szCs w:val="24"/>
        </w:rPr>
        <w:t xml:space="preserve"> 4 </w:t>
      </w:r>
      <w:r w:rsidRPr="00A3541B">
        <w:rPr>
          <w:rFonts w:ascii="Times New Roman" w:hAnsi="Times New Roman"/>
          <w:sz w:val="24"/>
          <w:szCs w:val="24"/>
        </w:rPr>
        <w:t>–</w:t>
      </w:r>
      <w:r w:rsidRPr="00A3541B">
        <w:rPr>
          <w:rFonts w:ascii="ALFABET98" w:hAnsi="ALFABET98"/>
          <w:sz w:val="24"/>
          <w:szCs w:val="24"/>
        </w:rPr>
        <w:t xml:space="preserve"> 2                 </w:t>
      </w:r>
      <w:r>
        <w:rPr>
          <w:rFonts w:ascii="ALFABET98" w:hAnsi="ALFABET98"/>
          <w:sz w:val="24"/>
          <w:szCs w:val="24"/>
        </w:rPr>
        <w:t xml:space="preserve">           </w:t>
      </w:r>
      <w:r w:rsidRPr="00A3541B">
        <w:rPr>
          <w:rFonts w:ascii="ALFABET98" w:hAnsi="ALFABET98"/>
          <w:color w:val="FF0000"/>
          <w:sz w:val="24"/>
          <w:szCs w:val="24"/>
        </w:rPr>
        <w:t xml:space="preserve">c) </w:t>
      </w:r>
      <w:r>
        <w:rPr>
          <w:rFonts w:ascii="ALFABET98" w:hAnsi="ALFABET98"/>
          <w:color w:val="FF0000"/>
          <w:sz w:val="24"/>
          <w:szCs w:val="24"/>
        </w:rPr>
        <w:t xml:space="preserve"> </w:t>
      </w:r>
      <w:r w:rsidRPr="00A3541B">
        <w:rPr>
          <w:rFonts w:ascii="ALFABET98" w:hAnsi="ALFABET98"/>
          <w:sz w:val="24"/>
          <w:szCs w:val="24"/>
        </w:rPr>
        <w:t xml:space="preserve">3 </w:t>
      </w:r>
      <w:r w:rsidRPr="00A3541B">
        <w:rPr>
          <w:rFonts w:ascii="Times New Roman" w:hAnsi="Times New Roman"/>
          <w:sz w:val="24"/>
          <w:szCs w:val="24"/>
        </w:rPr>
        <w:t>–</w:t>
      </w:r>
      <w:r w:rsidRPr="00A3541B">
        <w:rPr>
          <w:rFonts w:ascii="ALFABET98" w:hAnsi="ALFABET98"/>
          <w:sz w:val="24"/>
          <w:szCs w:val="24"/>
        </w:rPr>
        <w:t xml:space="preserve"> 1 </w:t>
      </w:r>
      <w:r w:rsidRPr="00A3541B">
        <w:rPr>
          <w:rFonts w:ascii="Times New Roman" w:hAnsi="Times New Roman"/>
          <w:sz w:val="24"/>
          <w:szCs w:val="24"/>
        </w:rPr>
        <w:t>–</w:t>
      </w:r>
      <w:r w:rsidRPr="00A3541B">
        <w:rPr>
          <w:rFonts w:ascii="ALFABET98" w:hAnsi="ALFABET98"/>
          <w:sz w:val="24"/>
          <w:szCs w:val="24"/>
        </w:rPr>
        <w:t xml:space="preserve"> 2 </w:t>
      </w:r>
      <w:r w:rsidRPr="00A3541B">
        <w:rPr>
          <w:rFonts w:ascii="Times New Roman" w:hAnsi="Times New Roman"/>
          <w:sz w:val="24"/>
          <w:szCs w:val="24"/>
        </w:rPr>
        <w:t>–</w:t>
      </w:r>
      <w:r>
        <w:rPr>
          <w:rFonts w:ascii="ALFABET98" w:hAnsi="ALFABET98"/>
          <w:sz w:val="24"/>
          <w:szCs w:val="24"/>
        </w:rPr>
        <w:t xml:space="preserve"> 4          </w:t>
      </w:r>
      <w:r w:rsidRPr="00A3541B">
        <w:rPr>
          <w:rFonts w:ascii="ALFABET98" w:hAnsi="ALFABET98"/>
          <w:color w:val="FF0000"/>
          <w:sz w:val="24"/>
          <w:szCs w:val="24"/>
        </w:rPr>
        <w:t xml:space="preserve">d) </w:t>
      </w:r>
      <w:r w:rsidRPr="00A3541B">
        <w:rPr>
          <w:rFonts w:ascii="ALFABET98" w:hAnsi="ALFABET98"/>
          <w:sz w:val="24"/>
          <w:szCs w:val="24"/>
        </w:rPr>
        <w:t xml:space="preserve">3 </w:t>
      </w:r>
      <w:r w:rsidRPr="00A3541B">
        <w:rPr>
          <w:rFonts w:ascii="Times New Roman" w:hAnsi="Times New Roman"/>
          <w:sz w:val="24"/>
          <w:szCs w:val="24"/>
        </w:rPr>
        <w:t>–</w:t>
      </w:r>
      <w:r w:rsidRPr="00A3541B">
        <w:rPr>
          <w:rFonts w:ascii="ALFABET98" w:hAnsi="ALFABET98"/>
          <w:sz w:val="24"/>
          <w:szCs w:val="24"/>
        </w:rPr>
        <w:t xml:space="preserve"> 2 </w:t>
      </w:r>
      <w:r w:rsidRPr="00A3541B">
        <w:rPr>
          <w:rFonts w:ascii="Times New Roman" w:hAnsi="Times New Roman"/>
          <w:sz w:val="24"/>
          <w:szCs w:val="24"/>
        </w:rPr>
        <w:t>–</w:t>
      </w:r>
      <w:r w:rsidRPr="00A3541B">
        <w:rPr>
          <w:rFonts w:ascii="ALFABET98" w:hAnsi="ALFABET98"/>
          <w:sz w:val="24"/>
          <w:szCs w:val="24"/>
        </w:rPr>
        <w:t xml:space="preserve"> 1 </w:t>
      </w:r>
      <w:r w:rsidRPr="00A3541B">
        <w:rPr>
          <w:rFonts w:ascii="Times New Roman" w:hAnsi="Times New Roman"/>
          <w:sz w:val="24"/>
          <w:szCs w:val="24"/>
        </w:rPr>
        <w:t>–</w:t>
      </w:r>
      <w:r w:rsidRPr="00A3541B">
        <w:rPr>
          <w:rFonts w:ascii="ALFABET98" w:hAnsi="ALFABET98"/>
          <w:sz w:val="24"/>
          <w:szCs w:val="24"/>
        </w:rPr>
        <w:t xml:space="preserve"> 4</w:t>
      </w:r>
    </w:p>
    <w:p w:rsidR="002B04F5" w:rsidRPr="00A3541B" w:rsidRDefault="002B04F5" w:rsidP="00A3541B">
      <w:pPr>
        <w:pStyle w:val="ListParagraph"/>
        <w:ind w:left="360"/>
        <w:jc w:val="both"/>
        <w:rPr>
          <w:rFonts w:ascii="ALFABET98" w:hAnsi="ALFABET98"/>
          <w:sz w:val="24"/>
          <w:szCs w:val="24"/>
        </w:rPr>
      </w:pPr>
    </w:p>
    <w:p w:rsidR="002B04F5" w:rsidRPr="00E01FDE" w:rsidRDefault="002B04F5" w:rsidP="00E01FDE">
      <w:pPr>
        <w:pStyle w:val="ListParagraph"/>
        <w:numPr>
          <w:ilvl w:val="0"/>
          <w:numId w:val="36"/>
        </w:numPr>
        <w:jc w:val="both"/>
        <w:rPr>
          <w:rFonts w:ascii="ALFABET98" w:hAnsi="ALFABET98"/>
          <w:sz w:val="24"/>
          <w:szCs w:val="24"/>
        </w:rPr>
      </w:pPr>
      <w:r w:rsidRPr="00E01FDE">
        <w:rPr>
          <w:rFonts w:ascii="ALFABET98" w:hAnsi="ALFABET98"/>
          <w:sz w:val="24"/>
          <w:szCs w:val="24"/>
        </w:rPr>
        <w:t xml:space="preserve">Ülkemizde birçok halk oyunu oynanmaktadır. Aşağıdaki halk oyunu ve oynandığı bölge eşleştirmesinden hangisi </w:t>
      </w:r>
      <w:r w:rsidRPr="00E01FDE">
        <w:rPr>
          <w:rFonts w:ascii="ALFABET98" w:hAnsi="ALFABET98"/>
          <w:b/>
          <w:sz w:val="24"/>
          <w:szCs w:val="24"/>
        </w:rPr>
        <w:t>yanlıştır?</w:t>
      </w:r>
    </w:p>
    <w:p w:rsidR="002B04F5" w:rsidRPr="00E01FDE" w:rsidRDefault="002B04F5" w:rsidP="00E01FDE">
      <w:pPr>
        <w:pStyle w:val="ListParagraph"/>
        <w:ind w:left="360"/>
        <w:jc w:val="both"/>
        <w:rPr>
          <w:rFonts w:ascii="ALFABET98" w:hAnsi="ALFABET98"/>
          <w:sz w:val="24"/>
          <w:szCs w:val="24"/>
        </w:rPr>
      </w:pPr>
    </w:p>
    <w:p w:rsidR="002B04F5" w:rsidRPr="00E01FDE" w:rsidRDefault="002B04F5" w:rsidP="00E01FDE">
      <w:pPr>
        <w:pStyle w:val="ListParagraph"/>
        <w:numPr>
          <w:ilvl w:val="0"/>
          <w:numId w:val="45"/>
        </w:numPr>
        <w:jc w:val="both"/>
        <w:rPr>
          <w:rFonts w:ascii="ALFABET98" w:hAnsi="ALFABET98"/>
          <w:color w:val="00B0F0"/>
          <w:sz w:val="24"/>
          <w:szCs w:val="24"/>
        </w:rPr>
      </w:pPr>
      <w:r w:rsidRPr="00E01FDE">
        <w:rPr>
          <w:rFonts w:ascii="ALFABET98" w:hAnsi="ALFABET98"/>
          <w:sz w:val="24"/>
          <w:szCs w:val="24"/>
        </w:rPr>
        <w:t xml:space="preserve">Karadeniz Bölgesi </w:t>
      </w:r>
      <w:r w:rsidRPr="00E01FDE">
        <w:rPr>
          <w:rFonts w:ascii="Times New Roman" w:hAnsi="Times New Roman"/>
          <w:sz w:val="24"/>
          <w:szCs w:val="24"/>
        </w:rPr>
        <w:t>–</w:t>
      </w:r>
      <w:r w:rsidRPr="00E01FDE">
        <w:rPr>
          <w:rFonts w:ascii="ALFABET98" w:hAnsi="ALFABET98"/>
          <w:sz w:val="24"/>
          <w:szCs w:val="24"/>
        </w:rPr>
        <w:t xml:space="preserve"> </w:t>
      </w:r>
      <w:r w:rsidRPr="00E01FDE">
        <w:rPr>
          <w:rFonts w:ascii="ALFABET98" w:hAnsi="ALFABET98"/>
          <w:color w:val="00B0F0"/>
          <w:sz w:val="24"/>
          <w:szCs w:val="24"/>
        </w:rPr>
        <w:t>horon</w:t>
      </w:r>
    </w:p>
    <w:p w:rsidR="002B04F5" w:rsidRDefault="002B04F5" w:rsidP="00E01FDE">
      <w:pPr>
        <w:pStyle w:val="ListParagraph"/>
        <w:numPr>
          <w:ilvl w:val="0"/>
          <w:numId w:val="45"/>
        </w:numPr>
        <w:jc w:val="both"/>
        <w:rPr>
          <w:rFonts w:ascii="ALFABET98" w:hAnsi="ALFABET98"/>
          <w:sz w:val="24"/>
          <w:szCs w:val="24"/>
        </w:rPr>
      </w:pPr>
      <w:r w:rsidRPr="00E01FDE">
        <w:rPr>
          <w:rFonts w:ascii="ALFABET98" w:hAnsi="ALFABET98"/>
          <w:sz w:val="24"/>
          <w:szCs w:val="24"/>
        </w:rPr>
        <w:t xml:space="preserve">Doğu Anadolu Bölgesi </w:t>
      </w:r>
      <w:r w:rsidRPr="00E01FDE">
        <w:rPr>
          <w:rFonts w:ascii="Times New Roman" w:hAnsi="Times New Roman"/>
          <w:sz w:val="24"/>
          <w:szCs w:val="24"/>
        </w:rPr>
        <w:t>–</w:t>
      </w:r>
      <w:r w:rsidRPr="00E01FDE">
        <w:rPr>
          <w:rFonts w:ascii="ALFABET98" w:hAnsi="ALFABET98"/>
          <w:sz w:val="24"/>
          <w:szCs w:val="24"/>
        </w:rPr>
        <w:t xml:space="preserve"> </w:t>
      </w:r>
      <w:r w:rsidRPr="00E01FDE">
        <w:rPr>
          <w:rFonts w:ascii="ALFABET98" w:hAnsi="ALFABET98"/>
          <w:color w:val="00B0F0"/>
          <w:sz w:val="24"/>
          <w:szCs w:val="24"/>
        </w:rPr>
        <w:t>zeybek</w:t>
      </w:r>
    </w:p>
    <w:p w:rsidR="002B04F5" w:rsidRPr="00E01FDE" w:rsidRDefault="002B04F5" w:rsidP="00E01FDE">
      <w:pPr>
        <w:pStyle w:val="ListParagraph"/>
        <w:numPr>
          <w:ilvl w:val="0"/>
          <w:numId w:val="45"/>
        </w:numPr>
        <w:jc w:val="both"/>
        <w:rPr>
          <w:rFonts w:ascii="ALFABET98" w:hAnsi="ALFABET98"/>
          <w:color w:val="00B0F0"/>
          <w:sz w:val="24"/>
          <w:szCs w:val="24"/>
        </w:rPr>
      </w:pPr>
      <w:r w:rsidRPr="00E01FDE">
        <w:rPr>
          <w:rFonts w:ascii="ALFABET98" w:hAnsi="ALFABET98"/>
          <w:sz w:val="24"/>
          <w:szCs w:val="24"/>
        </w:rPr>
        <w:t xml:space="preserve">İç Anadolu Bölgesi </w:t>
      </w:r>
      <w:r w:rsidRPr="00E01FDE">
        <w:rPr>
          <w:rFonts w:ascii="Times New Roman" w:hAnsi="Times New Roman"/>
          <w:sz w:val="24"/>
          <w:szCs w:val="24"/>
        </w:rPr>
        <w:t>–</w:t>
      </w:r>
      <w:r w:rsidRPr="00E01FDE">
        <w:rPr>
          <w:rFonts w:ascii="ALFABET98" w:hAnsi="ALFABET98"/>
          <w:sz w:val="24"/>
          <w:szCs w:val="24"/>
        </w:rPr>
        <w:t xml:space="preserve"> </w:t>
      </w:r>
      <w:r w:rsidRPr="00E01FDE">
        <w:rPr>
          <w:rFonts w:ascii="ALFABET98" w:hAnsi="ALFABET98"/>
          <w:color w:val="00B0F0"/>
          <w:sz w:val="24"/>
          <w:szCs w:val="24"/>
        </w:rPr>
        <w:t>misket</w:t>
      </w:r>
    </w:p>
    <w:p w:rsidR="002B04F5" w:rsidRDefault="002B04F5" w:rsidP="00E01FDE">
      <w:pPr>
        <w:pStyle w:val="ListParagraph"/>
        <w:numPr>
          <w:ilvl w:val="0"/>
          <w:numId w:val="45"/>
        </w:numPr>
        <w:jc w:val="both"/>
        <w:rPr>
          <w:rFonts w:ascii="ALFABET98" w:hAnsi="ALFABET98"/>
          <w:color w:val="00B0F0"/>
          <w:sz w:val="24"/>
          <w:szCs w:val="24"/>
        </w:rPr>
      </w:pPr>
      <w:r w:rsidRPr="00E01FDE">
        <w:rPr>
          <w:rFonts w:ascii="ALFABET98" w:hAnsi="ALFABET98"/>
          <w:sz w:val="24"/>
          <w:szCs w:val="24"/>
        </w:rPr>
        <w:t xml:space="preserve">Güney Doğu Anadolu Bölgesi </w:t>
      </w:r>
      <w:r w:rsidRPr="00E01FDE">
        <w:rPr>
          <w:rFonts w:ascii="Times New Roman" w:hAnsi="Times New Roman"/>
          <w:sz w:val="24"/>
          <w:szCs w:val="24"/>
        </w:rPr>
        <w:t>–</w:t>
      </w:r>
      <w:r w:rsidRPr="00E01FDE">
        <w:rPr>
          <w:rFonts w:ascii="ALFABET98" w:hAnsi="ALFABET98"/>
          <w:sz w:val="24"/>
          <w:szCs w:val="24"/>
        </w:rPr>
        <w:t xml:space="preserve"> </w:t>
      </w:r>
      <w:r w:rsidRPr="00E01FDE">
        <w:rPr>
          <w:rFonts w:ascii="ALFABET98" w:hAnsi="ALFABET98"/>
          <w:color w:val="00B0F0"/>
          <w:sz w:val="24"/>
          <w:szCs w:val="24"/>
        </w:rPr>
        <w:t>halay</w:t>
      </w:r>
    </w:p>
    <w:p w:rsidR="002B04F5" w:rsidRDefault="002B04F5" w:rsidP="00E01FDE">
      <w:pPr>
        <w:pStyle w:val="ListParagraph"/>
        <w:jc w:val="both"/>
        <w:rPr>
          <w:rFonts w:ascii="ALFABET98" w:hAnsi="ALFABET98"/>
          <w:color w:val="00B0F0"/>
          <w:sz w:val="24"/>
          <w:szCs w:val="24"/>
        </w:rPr>
      </w:pPr>
    </w:p>
    <w:p w:rsidR="002B04F5" w:rsidRPr="00E01FDE" w:rsidRDefault="002B04F5" w:rsidP="00E01FDE">
      <w:pPr>
        <w:pStyle w:val="ListParagraph"/>
        <w:numPr>
          <w:ilvl w:val="0"/>
          <w:numId w:val="36"/>
        </w:numPr>
        <w:jc w:val="both"/>
        <w:rPr>
          <w:rFonts w:ascii="ALFABET98" w:hAnsi="ALFABET98"/>
          <w:color w:val="00B0F0"/>
          <w:sz w:val="24"/>
          <w:szCs w:val="24"/>
        </w:rPr>
      </w:pPr>
      <w:r>
        <w:rPr>
          <w:rFonts w:ascii="ALFABET98" w:hAnsi="ALFABET98"/>
          <w:color w:val="00B0F0"/>
          <w:sz w:val="24"/>
          <w:szCs w:val="24"/>
        </w:rPr>
        <w:t xml:space="preserve"> </w:t>
      </w:r>
      <w:r w:rsidRPr="00E01FDE">
        <w:rPr>
          <w:rFonts w:ascii="ALFABET98" w:hAnsi="ALFABET98"/>
          <w:color w:val="00B0F0"/>
          <w:sz w:val="24"/>
          <w:szCs w:val="24"/>
        </w:rPr>
        <w:t>1-</w:t>
      </w:r>
      <w:r>
        <w:rPr>
          <w:rFonts w:ascii="ALFABET98" w:hAnsi="ALFABET98"/>
          <w:color w:val="00B0F0"/>
          <w:sz w:val="24"/>
          <w:szCs w:val="24"/>
        </w:rPr>
        <w:t xml:space="preserve"> </w:t>
      </w:r>
      <w:r w:rsidRPr="00E01FDE">
        <w:rPr>
          <w:rFonts w:ascii="ALFABET98" w:hAnsi="ALFABET98"/>
          <w:color w:val="00B0F0"/>
          <w:sz w:val="24"/>
          <w:szCs w:val="24"/>
        </w:rPr>
        <w:t>Mustafa Kemal’in doğumu</w:t>
      </w:r>
    </w:p>
    <w:p w:rsidR="002B04F5" w:rsidRPr="00E01FDE" w:rsidRDefault="002B04F5" w:rsidP="00E01FDE">
      <w:pPr>
        <w:pStyle w:val="ListParagraph"/>
        <w:ind w:left="360"/>
        <w:jc w:val="both"/>
        <w:rPr>
          <w:rFonts w:ascii="ALFABET98" w:hAnsi="ALFABET98"/>
          <w:color w:val="00B0F0"/>
          <w:sz w:val="24"/>
          <w:szCs w:val="24"/>
        </w:rPr>
      </w:pPr>
      <w:r w:rsidRPr="00E01FDE">
        <w:rPr>
          <w:rFonts w:ascii="ALFABET98" w:hAnsi="ALFABET98"/>
          <w:color w:val="00B0F0"/>
          <w:sz w:val="24"/>
          <w:szCs w:val="24"/>
        </w:rPr>
        <w:t xml:space="preserve"> 2-</w:t>
      </w:r>
      <w:r>
        <w:rPr>
          <w:rFonts w:ascii="ALFABET98" w:hAnsi="ALFABET98"/>
          <w:color w:val="00B0F0"/>
          <w:sz w:val="24"/>
          <w:szCs w:val="24"/>
        </w:rPr>
        <w:t xml:space="preserve"> </w:t>
      </w:r>
      <w:r w:rsidRPr="00E01FDE">
        <w:rPr>
          <w:rFonts w:ascii="ALFABET98" w:hAnsi="ALFABET98"/>
          <w:color w:val="00B0F0"/>
          <w:sz w:val="24"/>
          <w:szCs w:val="24"/>
        </w:rPr>
        <w:t>Cumhuriyetin ilan edilmesi</w:t>
      </w:r>
    </w:p>
    <w:p w:rsidR="002B04F5" w:rsidRPr="00E01FDE" w:rsidRDefault="002B04F5" w:rsidP="00E01FDE">
      <w:pPr>
        <w:pStyle w:val="ListParagraph"/>
        <w:ind w:left="360"/>
        <w:jc w:val="both"/>
        <w:rPr>
          <w:rFonts w:ascii="ALFABET98" w:hAnsi="ALFABET98"/>
          <w:color w:val="00B0F0"/>
          <w:sz w:val="24"/>
          <w:szCs w:val="24"/>
        </w:rPr>
      </w:pPr>
      <w:r>
        <w:rPr>
          <w:rFonts w:ascii="ALFABET98" w:hAnsi="ALFABET98"/>
          <w:color w:val="00B0F0"/>
          <w:sz w:val="24"/>
          <w:szCs w:val="24"/>
        </w:rPr>
        <w:t xml:space="preserve"> </w:t>
      </w:r>
      <w:r w:rsidRPr="00E01FDE">
        <w:rPr>
          <w:rFonts w:ascii="ALFABET98" w:hAnsi="ALFABET98"/>
          <w:color w:val="00B0F0"/>
          <w:sz w:val="24"/>
          <w:szCs w:val="24"/>
        </w:rPr>
        <w:t>3-</w:t>
      </w:r>
      <w:r>
        <w:rPr>
          <w:rFonts w:ascii="ALFABET98" w:hAnsi="ALFABET98"/>
          <w:color w:val="00B0F0"/>
          <w:sz w:val="24"/>
          <w:szCs w:val="24"/>
        </w:rPr>
        <w:t xml:space="preserve"> </w:t>
      </w:r>
      <w:r w:rsidRPr="00E01FDE">
        <w:rPr>
          <w:rFonts w:ascii="ALFABET98" w:hAnsi="ALFABET98"/>
          <w:color w:val="00B0F0"/>
          <w:sz w:val="24"/>
          <w:szCs w:val="24"/>
        </w:rPr>
        <w:t xml:space="preserve">Mondros Ateşkes Anlaşması </w:t>
      </w:r>
    </w:p>
    <w:p w:rsidR="002B04F5" w:rsidRPr="00E01FDE" w:rsidRDefault="002B04F5" w:rsidP="00E01FDE">
      <w:pPr>
        <w:pStyle w:val="ListParagraph"/>
        <w:ind w:left="360"/>
        <w:jc w:val="both"/>
        <w:rPr>
          <w:rFonts w:ascii="ALFABET98" w:hAnsi="ALFABET98"/>
          <w:color w:val="00B0F0"/>
          <w:sz w:val="24"/>
          <w:szCs w:val="24"/>
        </w:rPr>
      </w:pPr>
      <w:r>
        <w:rPr>
          <w:rFonts w:ascii="ALFABET98" w:hAnsi="ALFABET98"/>
          <w:color w:val="00B0F0"/>
          <w:sz w:val="24"/>
          <w:szCs w:val="24"/>
        </w:rPr>
        <w:t xml:space="preserve"> </w:t>
      </w:r>
      <w:r w:rsidRPr="00E01FDE">
        <w:rPr>
          <w:rFonts w:ascii="ALFABET98" w:hAnsi="ALFABET98"/>
          <w:color w:val="00B0F0"/>
          <w:sz w:val="24"/>
          <w:szCs w:val="24"/>
        </w:rPr>
        <w:t>4-</w:t>
      </w:r>
      <w:r>
        <w:rPr>
          <w:rFonts w:ascii="ALFABET98" w:hAnsi="ALFABET98"/>
          <w:color w:val="00B0F0"/>
          <w:sz w:val="24"/>
          <w:szCs w:val="24"/>
        </w:rPr>
        <w:t xml:space="preserve"> </w:t>
      </w:r>
      <w:r w:rsidRPr="00E01FDE">
        <w:rPr>
          <w:rFonts w:ascii="ALFABET98" w:hAnsi="ALFABET98"/>
          <w:color w:val="00B0F0"/>
          <w:sz w:val="24"/>
          <w:szCs w:val="24"/>
        </w:rPr>
        <w:t xml:space="preserve">Uşi Antlaşması </w:t>
      </w:r>
    </w:p>
    <w:p w:rsidR="002B04F5" w:rsidRDefault="002B04F5" w:rsidP="00E01FDE">
      <w:pPr>
        <w:pStyle w:val="ListParagraph"/>
        <w:ind w:left="360"/>
        <w:jc w:val="both"/>
        <w:rPr>
          <w:rFonts w:ascii="ALFABET98" w:hAnsi="ALFABET98"/>
          <w:sz w:val="24"/>
          <w:szCs w:val="24"/>
        </w:rPr>
      </w:pPr>
      <w:r w:rsidRPr="00E01FDE">
        <w:rPr>
          <w:rFonts w:ascii="ALFABET98" w:hAnsi="ALFABET98"/>
          <w:sz w:val="24"/>
          <w:szCs w:val="24"/>
        </w:rPr>
        <w:t>Yukarıdaki tarihlerin kronolojik sıralaması hangi seçenekte doğru verilmiştir?</w:t>
      </w:r>
    </w:p>
    <w:p w:rsidR="002B04F5" w:rsidRDefault="002B04F5" w:rsidP="00E01FDE">
      <w:pPr>
        <w:pStyle w:val="ListParagraph"/>
        <w:ind w:left="360"/>
        <w:jc w:val="both"/>
        <w:rPr>
          <w:rFonts w:ascii="ALFABET98" w:hAnsi="ALFABET98"/>
          <w:sz w:val="24"/>
          <w:szCs w:val="24"/>
        </w:rPr>
      </w:pPr>
    </w:p>
    <w:p w:rsidR="002B04F5" w:rsidRPr="00E01FDE" w:rsidRDefault="002B04F5" w:rsidP="00E01FDE">
      <w:pPr>
        <w:pStyle w:val="ListParagraph"/>
        <w:numPr>
          <w:ilvl w:val="0"/>
          <w:numId w:val="46"/>
        </w:numPr>
        <w:jc w:val="both"/>
        <w:rPr>
          <w:rFonts w:ascii="ALFABET98" w:hAnsi="ALFABET98"/>
          <w:sz w:val="24"/>
          <w:szCs w:val="24"/>
        </w:rPr>
      </w:pPr>
      <w:r w:rsidRPr="00E01FDE">
        <w:rPr>
          <w:rFonts w:ascii="ALFABET98" w:hAnsi="ALFABET98"/>
          <w:sz w:val="24"/>
          <w:szCs w:val="24"/>
        </w:rPr>
        <w:t xml:space="preserve">2-3-1- 4       </w:t>
      </w:r>
    </w:p>
    <w:p w:rsidR="002B04F5" w:rsidRPr="00E01FDE" w:rsidRDefault="002B04F5" w:rsidP="00E01FDE">
      <w:pPr>
        <w:pStyle w:val="ListParagraph"/>
        <w:numPr>
          <w:ilvl w:val="0"/>
          <w:numId w:val="46"/>
        </w:numPr>
        <w:jc w:val="both"/>
        <w:rPr>
          <w:rFonts w:ascii="ALFABET98" w:hAnsi="ALFABET98"/>
          <w:sz w:val="24"/>
          <w:szCs w:val="24"/>
        </w:rPr>
      </w:pPr>
      <w:r w:rsidRPr="00E01FDE">
        <w:rPr>
          <w:rFonts w:ascii="ALFABET98" w:hAnsi="ALFABET98"/>
          <w:sz w:val="24"/>
          <w:szCs w:val="24"/>
        </w:rPr>
        <w:t xml:space="preserve">1- 4-3-2       </w:t>
      </w:r>
    </w:p>
    <w:p w:rsidR="002B04F5" w:rsidRPr="00E01FDE" w:rsidRDefault="002B04F5" w:rsidP="00E01FDE">
      <w:pPr>
        <w:pStyle w:val="ListParagraph"/>
        <w:numPr>
          <w:ilvl w:val="0"/>
          <w:numId w:val="46"/>
        </w:numPr>
        <w:jc w:val="both"/>
        <w:rPr>
          <w:rFonts w:ascii="ALFABET98" w:hAnsi="ALFABET98"/>
          <w:sz w:val="24"/>
          <w:szCs w:val="24"/>
        </w:rPr>
      </w:pPr>
      <w:r w:rsidRPr="00E01FDE">
        <w:rPr>
          <w:rFonts w:ascii="ALFABET98" w:hAnsi="ALFABET98"/>
          <w:sz w:val="24"/>
          <w:szCs w:val="24"/>
        </w:rPr>
        <w:t xml:space="preserve">1-3- 4-2    </w:t>
      </w:r>
    </w:p>
    <w:p w:rsidR="002B04F5" w:rsidRPr="00E01FDE" w:rsidRDefault="002B04F5" w:rsidP="00642F5C">
      <w:pPr>
        <w:pStyle w:val="ListParagraph"/>
        <w:numPr>
          <w:ilvl w:val="0"/>
          <w:numId w:val="46"/>
        </w:numPr>
        <w:jc w:val="both"/>
        <w:rPr>
          <w:rFonts w:ascii="ALFABET98" w:hAnsi="ALFABET98"/>
          <w:sz w:val="24"/>
          <w:szCs w:val="24"/>
        </w:rPr>
      </w:pPr>
      <w:r w:rsidRPr="00E01FDE">
        <w:rPr>
          <w:rFonts w:ascii="ALFABET98" w:hAnsi="ALFABET98"/>
          <w:sz w:val="24"/>
          <w:szCs w:val="24"/>
        </w:rPr>
        <w:t>3-2- 4</w:t>
      </w:r>
      <w:r>
        <w:rPr>
          <w:rFonts w:ascii="ALFABET98" w:hAnsi="ALFABET98"/>
          <w:sz w:val="24"/>
          <w:szCs w:val="24"/>
        </w:rPr>
        <w:t xml:space="preserve"> </w:t>
      </w:r>
      <w:r w:rsidRPr="00E01FDE">
        <w:rPr>
          <w:rFonts w:ascii="ALFABET98" w:hAnsi="ALFABET98"/>
          <w:sz w:val="24"/>
          <w:szCs w:val="24"/>
        </w:rPr>
        <w:t>-1</w:t>
      </w:r>
      <w:bookmarkStart w:id="0" w:name="_GoBack"/>
      <w:bookmarkEnd w:id="0"/>
      <w:r>
        <w:rPr>
          <w:rFonts w:ascii="ALFABET98" w:hAnsi="ALFABET98"/>
          <w:sz w:val="24"/>
          <w:szCs w:val="24"/>
        </w:rPr>
        <w:t xml:space="preserve"> sorubak.com</w:t>
      </w:r>
    </w:p>
    <w:p w:rsidR="002B04F5" w:rsidRDefault="002B04F5" w:rsidP="00E01FDE">
      <w:pPr>
        <w:rPr>
          <w:rFonts w:ascii="ALFABET98" w:hAnsi="ALFABET98"/>
          <w:b/>
          <w:color w:val="7030A0"/>
          <w:sz w:val="28"/>
          <w:szCs w:val="28"/>
        </w:rPr>
      </w:pPr>
      <w:r>
        <w:rPr>
          <w:noProof/>
          <w:lang w:eastAsia="tr-TR"/>
        </w:rPr>
        <w:pict>
          <v:shape id="Metin Kutusu 35" o:spid="_x0000_s1058" type="#_x0000_t202" style="position:absolute;margin-left:.05pt;margin-top:16.15pt;width:2in;height:58.5pt;z-index:2516746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" filled="f" stroked="f">
            <v:fill o:detectmouseclick="t"/>
            <v:textbox>
              <w:txbxContent>
                <w:p w:rsidR="002B04F5" w:rsidRPr="00E01FDE" w:rsidRDefault="002B04F5" w:rsidP="00E01FDE">
                  <w:pPr>
                    <w:jc w:val="center"/>
                    <w:rPr>
                      <w:rFonts w:ascii="ALFABET98" w:hAnsi="ALFABET98"/>
                      <w:b/>
                      <w:noProof/>
                      <w:color w:val="7030A0"/>
                      <w:spacing w:val="10"/>
                      <w:sz w:val="72"/>
                      <w:szCs w:val="72"/>
                    </w:rPr>
                  </w:pPr>
                  <w:r w:rsidRPr="00E01FDE">
                    <w:rPr>
                      <w:rFonts w:ascii="ALFABET98" w:hAnsi="ALFABET98"/>
                      <w:b/>
                      <w:noProof/>
                      <w:color w:val="7030A0"/>
                      <w:spacing w:val="10"/>
                      <w:sz w:val="72"/>
                      <w:szCs w:val="72"/>
                    </w:rPr>
                    <w:t>TEST BİTTİ</w:t>
                  </w:r>
                </w:p>
              </w:txbxContent>
            </v:textbox>
          </v:shape>
        </w:pict>
      </w:r>
      <w:r>
        <w:rPr>
          <w:noProof/>
          <w:lang w:eastAsia="tr-TR"/>
        </w:rPr>
        <w:pict>
          <v:shape id="Resim 18" o:spid="_x0000_s1059" type="#_x0000_t75" style="position:absolute;margin-left:9.95pt;margin-top:10.45pt;width:60.75pt;height:82.9pt;z-index:-251642880;visibility:visible" wrapcoords="-267 195 -267 21405 21600 21405 21600 195 -267 195">
            <v:imagedata r:id="rId11" o:title=""/>
            <w10:wrap type="tight"/>
          </v:shape>
        </w:pict>
      </w:r>
    </w:p>
    <w:p w:rsidR="002B04F5" w:rsidRDefault="002B04F5" w:rsidP="00E01FDE">
      <w:pPr>
        <w:rPr>
          <w:rFonts w:ascii="ALFABET98" w:hAnsi="ALFABET98"/>
          <w:b/>
          <w:color w:val="7030A0"/>
          <w:sz w:val="28"/>
          <w:szCs w:val="28"/>
        </w:rPr>
      </w:pPr>
    </w:p>
    <w:p w:rsidR="002B04F5" w:rsidRPr="00E01FDE" w:rsidRDefault="002B04F5" w:rsidP="00E01FDE">
      <w:pPr>
        <w:rPr>
          <w:rFonts w:ascii="ALFABET98" w:hAnsi="ALFABET98"/>
          <w:sz w:val="24"/>
          <w:szCs w:val="24"/>
        </w:rPr>
      </w:pPr>
    </w:p>
    <w:sectPr w:rsidR="002B04F5" w:rsidRPr="00E01FDE" w:rsidSect="00BE4044">
      <w:type w:val="continuous"/>
      <w:pgSz w:w="11906" w:h="16838"/>
      <w:pgMar w:top="567" w:right="567" w:bottom="425"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4F5" w:rsidRDefault="002B04F5" w:rsidP="00E01FDE">
      <w:pPr>
        <w:spacing w:after="0" w:line="240" w:lineRule="auto"/>
      </w:pPr>
      <w:r>
        <w:separator/>
      </w:r>
    </w:p>
  </w:endnote>
  <w:endnote w:type="continuationSeparator" w:id="0">
    <w:p w:rsidR="002B04F5" w:rsidRDefault="002B04F5" w:rsidP="00E01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4F5" w:rsidRDefault="002B04F5" w:rsidP="00E01FDE">
      <w:pPr>
        <w:spacing w:after="0" w:line="240" w:lineRule="auto"/>
      </w:pPr>
      <w:r>
        <w:separator/>
      </w:r>
    </w:p>
  </w:footnote>
  <w:footnote w:type="continuationSeparator" w:id="0">
    <w:p w:rsidR="002B04F5" w:rsidRDefault="002B04F5" w:rsidP="00E01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0921"/>
    <w:multiLevelType w:val="hybridMultilevel"/>
    <w:tmpl w:val="B8D681E6"/>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6B475C"/>
    <w:multiLevelType w:val="hybridMultilevel"/>
    <w:tmpl w:val="8B5A9E20"/>
    <w:lvl w:ilvl="0" w:tplc="61FA1E96">
      <w:start w:val="1"/>
      <w:numFmt w:val="decimal"/>
      <w:lvlText w:val="%1."/>
      <w:lvlJc w:val="left"/>
      <w:pPr>
        <w:ind w:left="720" w:hanging="360"/>
      </w:pPr>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9912AE1"/>
    <w:multiLevelType w:val="hybridMultilevel"/>
    <w:tmpl w:val="4104C238"/>
    <w:lvl w:ilvl="0" w:tplc="81F0392C">
      <w:start w:val="1"/>
      <w:numFmt w:val="lowerLetter"/>
      <w:lvlText w:val="%1)"/>
      <w:lvlJc w:val="left"/>
      <w:pPr>
        <w:ind w:left="720" w:hanging="360"/>
      </w:pPr>
      <w:rPr>
        <w:rFonts w:cs="Times New Roman" w:hint="default"/>
        <w:b w:val="0"/>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B403B43"/>
    <w:multiLevelType w:val="hybridMultilevel"/>
    <w:tmpl w:val="67EA1DDC"/>
    <w:lvl w:ilvl="0" w:tplc="B81A76B6">
      <w:start w:val="1"/>
      <w:numFmt w:val="lowerLetter"/>
      <w:lvlText w:val="%1)"/>
      <w:lvlJc w:val="left"/>
      <w:pPr>
        <w:ind w:left="644"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D1B6A09"/>
    <w:multiLevelType w:val="hybridMultilevel"/>
    <w:tmpl w:val="36D4D368"/>
    <w:lvl w:ilvl="0" w:tplc="C12C2A6C">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2CF353F"/>
    <w:multiLevelType w:val="hybridMultilevel"/>
    <w:tmpl w:val="EDD82DD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4B351D0"/>
    <w:multiLevelType w:val="hybridMultilevel"/>
    <w:tmpl w:val="BD367890"/>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5C675EA"/>
    <w:multiLevelType w:val="hybridMultilevel"/>
    <w:tmpl w:val="2500F570"/>
    <w:lvl w:ilvl="0" w:tplc="8FCC140E">
      <w:start w:val="1"/>
      <w:numFmt w:val="lowerLetter"/>
      <w:lvlText w:val="%1)"/>
      <w:lvlJc w:val="left"/>
      <w:pPr>
        <w:ind w:left="502" w:hanging="360"/>
      </w:pPr>
      <w:rPr>
        <w:rFonts w:cs="Times New Roman" w:hint="default"/>
        <w:b w:val="0"/>
        <w:color w:val="FF0000"/>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nsid w:val="15DC3AB0"/>
    <w:multiLevelType w:val="hybridMultilevel"/>
    <w:tmpl w:val="D7904906"/>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7A30F7F"/>
    <w:multiLevelType w:val="hybridMultilevel"/>
    <w:tmpl w:val="4574E4EA"/>
    <w:lvl w:ilvl="0" w:tplc="2DBCF55A">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195C031E"/>
    <w:multiLevelType w:val="hybridMultilevel"/>
    <w:tmpl w:val="7DE8935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2E72F7F"/>
    <w:multiLevelType w:val="hybridMultilevel"/>
    <w:tmpl w:val="97CE4B62"/>
    <w:lvl w:ilvl="0" w:tplc="B81A76B6">
      <w:start w:val="1"/>
      <w:numFmt w:val="lowerLetter"/>
      <w:lvlText w:val="%1)"/>
      <w:lvlJc w:val="left"/>
      <w:pPr>
        <w:ind w:left="786" w:hanging="360"/>
      </w:pPr>
      <w:rPr>
        <w:rFonts w:cs="Times New Roman" w:hint="default"/>
        <w:color w:val="FF0000"/>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30B53F96"/>
    <w:multiLevelType w:val="hybridMultilevel"/>
    <w:tmpl w:val="2ABCB41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5647215"/>
    <w:multiLevelType w:val="hybridMultilevel"/>
    <w:tmpl w:val="FEAE1A12"/>
    <w:lvl w:ilvl="0" w:tplc="871836AA">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5873B69"/>
    <w:multiLevelType w:val="hybridMultilevel"/>
    <w:tmpl w:val="8F5AD29E"/>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9327B2C"/>
    <w:multiLevelType w:val="hybridMultilevel"/>
    <w:tmpl w:val="95FA02B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994234A"/>
    <w:multiLevelType w:val="hybridMultilevel"/>
    <w:tmpl w:val="2586DF1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99963AF"/>
    <w:multiLevelType w:val="hybridMultilevel"/>
    <w:tmpl w:val="A48AAD02"/>
    <w:lvl w:ilvl="0" w:tplc="8D9AAEC0">
      <w:start w:val="1"/>
      <w:numFmt w:val="decimal"/>
      <w:lvlText w:val="%1."/>
      <w:lvlJc w:val="left"/>
      <w:pPr>
        <w:ind w:left="360" w:hanging="360"/>
      </w:pPr>
      <w:rPr>
        <w:rFonts w:cs="Times New Roman" w:hint="default"/>
        <w:b/>
        <w:color w:val="FF0000"/>
        <w:sz w:val="24"/>
        <w:szCs w:val="24"/>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3A1A489B"/>
    <w:multiLevelType w:val="hybridMultilevel"/>
    <w:tmpl w:val="507E53B2"/>
    <w:lvl w:ilvl="0" w:tplc="B81A76B6">
      <w:start w:val="1"/>
      <w:numFmt w:val="lowerLetter"/>
      <w:lvlText w:val="%1)"/>
      <w:lvlJc w:val="left"/>
      <w:pPr>
        <w:ind w:left="644" w:hanging="360"/>
      </w:pPr>
      <w:rPr>
        <w:rFonts w:cs="Times New Roman" w:hint="default"/>
        <w:color w:val="FF000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9">
    <w:nsid w:val="438D38E5"/>
    <w:multiLevelType w:val="hybridMultilevel"/>
    <w:tmpl w:val="D966CF02"/>
    <w:lvl w:ilvl="0" w:tplc="BCB05F56">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0">
    <w:nsid w:val="45547839"/>
    <w:multiLevelType w:val="hybridMultilevel"/>
    <w:tmpl w:val="6B52A39E"/>
    <w:lvl w:ilvl="0" w:tplc="B81A76B6">
      <w:start w:val="1"/>
      <w:numFmt w:val="lowerLetter"/>
      <w:lvlText w:val="%1)"/>
      <w:lvlJc w:val="left"/>
      <w:pPr>
        <w:ind w:left="644" w:hanging="360"/>
      </w:pPr>
      <w:rPr>
        <w:rFonts w:cs="Times New Roman" w:hint="default"/>
        <w:color w:val="FF000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1">
    <w:nsid w:val="456D1FDA"/>
    <w:multiLevelType w:val="hybridMultilevel"/>
    <w:tmpl w:val="D822168C"/>
    <w:lvl w:ilvl="0" w:tplc="61FA1E96">
      <w:start w:val="1"/>
      <w:numFmt w:val="decimal"/>
      <w:lvlText w:val="%1."/>
      <w:lvlJc w:val="left"/>
      <w:pPr>
        <w:ind w:left="360" w:hanging="360"/>
      </w:pPr>
      <w:rPr>
        <w:rFonts w:cs="Times New Roman" w:hint="default"/>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2">
    <w:nsid w:val="46335A87"/>
    <w:multiLevelType w:val="hybridMultilevel"/>
    <w:tmpl w:val="E3A60366"/>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88E2E04"/>
    <w:multiLevelType w:val="hybridMultilevel"/>
    <w:tmpl w:val="84D41D90"/>
    <w:lvl w:ilvl="0" w:tplc="B81A76B6">
      <w:start w:val="1"/>
      <w:numFmt w:val="lowerLetter"/>
      <w:lvlText w:val="%1)"/>
      <w:lvlJc w:val="left"/>
      <w:pPr>
        <w:ind w:left="720" w:hanging="360"/>
      </w:pPr>
      <w:rPr>
        <w:rFonts w:cs="Times New Roman" w:hint="default"/>
        <w:color w:val="FF0000"/>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9F27B68"/>
    <w:multiLevelType w:val="hybridMultilevel"/>
    <w:tmpl w:val="3F6A41E4"/>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4E94439B"/>
    <w:multiLevelType w:val="hybridMultilevel"/>
    <w:tmpl w:val="8A26794A"/>
    <w:lvl w:ilvl="0" w:tplc="041F0017">
      <w:start w:val="1"/>
      <w:numFmt w:val="lowerLetter"/>
      <w:lvlText w:val="%1)"/>
      <w:lvlJc w:val="left"/>
      <w:pPr>
        <w:ind w:left="810" w:hanging="360"/>
      </w:pPr>
      <w:rPr>
        <w:rFonts w:cs="Times New Roman"/>
      </w:rPr>
    </w:lvl>
    <w:lvl w:ilvl="1" w:tplc="041F0019" w:tentative="1">
      <w:start w:val="1"/>
      <w:numFmt w:val="lowerLetter"/>
      <w:lvlText w:val="%2."/>
      <w:lvlJc w:val="left"/>
      <w:pPr>
        <w:ind w:left="1530" w:hanging="360"/>
      </w:pPr>
      <w:rPr>
        <w:rFonts w:cs="Times New Roman"/>
      </w:rPr>
    </w:lvl>
    <w:lvl w:ilvl="2" w:tplc="041F001B" w:tentative="1">
      <w:start w:val="1"/>
      <w:numFmt w:val="lowerRoman"/>
      <w:lvlText w:val="%3."/>
      <w:lvlJc w:val="right"/>
      <w:pPr>
        <w:ind w:left="2250" w:hanging="180"/>
      </w:pPr>
      <w:rPr>
        <w:rFonts w:cs="Times New Roman"/>
      </w:rPr>
    </w:lvl>
    <w:lvl w:ilvl="3" w:tplc="041F000F" w:tentative="1">
      <w:start w:val="1"/>
      <w:numFmt w:val="decimal"/>
      <w:lvlText w:val="%4."/>
      <w:lvlJc w:val="left"/>
      <w:pPr>
        <w:ind w:left="2970" w:hanging="360"/>
      </w:pPr>
      <w:rPr>
        <w:rFonts w:cs="Times New Roman"/>
      </w:rPr>
    </w:lvl>
    <w:lvl w:ilvl="4" w:tplc="041F0019" w:tentative="1">
      <w:start w:val="1"/>
      <w:numFmt w:val="lowerLetter"/>
      <w:lvlText w:val="%5."/>
      <w:lvlJc w:val="left"/>
      <w:pPr>
        <w:ind w:left="3690" w:hanging="360"/>
      </w:pPr>
      <w:rPr>
        <w:rFonts w:cs="Times New Roman"/>
      </w:rPr>
    </w:lvl>
    <w:lvl w:ilvl="5" w:tplc="041F001B" w:tentative="1">
      <w:start w:val="1"/>
      <w:numFmt w:val="lowerRoman"/>
      <w:lvlText w:val="%6."/>
      <w:lvlJc w:val="right"/>
      <w:pPr>
        <w:ind w:left="4410" w:hanging="180"/>
      </w:pPr>
      <w:rPr>
        <w:rFonts w:cs="Times New Roman"/>
      </w:rPr>
    </w:lvl>
    <w:lvl w:ilvl="6" w:tplc="041F000F" w:tentative="1">
      <w:start w:val="1"/>
      <w:numFmt w:val="decimal"/>
      <w:lvlText w:val="%7."/>
      <w:lvlJc w:val="left"/>
      <w:pPr>
        <w:ind w:left="5130" w:hanging="360"/>
      </w:pPr>
      <w:rPr>
        <w:rFonts w:cs="Times New Roman"/>
      </w:rPr>
    </w:lvl>
    <w:lvl w:ilvl="7" w:tplc="041F0019" w:tentative="1">
      <w:start w:val="1"/>
      <w:numFmt w:val="lowerLetter"/>
      <w:lvlText w:val="%8."/>
      <w:lvlJc w:val="left"/>
      <w:pPr>
        <w:ind w:left="5850" w:hanging="360"/>
      </w:pPr>
      <w:rPr>
        <w:rFonts w:cs="Times New Roman"/>
      </w:rPr>
    </w:lvl>
    <w:lvl w:ilvl="8" w:tplc="041F001B" w:tentative="1">
      <w:start w:val="1"/>
      <w:numFmt w:val="lowerRoman"/>
      <w:lvlText w:val="%9."/>
      <w:lvlJc w:val="right"/>
      <w:pPr>
        <w:ind w:left="6570" w:hanging="180"/>
      </w:pPr>
      <w:rPr>
        <w:rFonts w:cs="Times New Roman"/>
      </w:rPr>
    </w:lvl>
  </w:abstractNum>
  <w:abstractNum w:abstractNumId="26">
    <w:nsid w:val="4F0530C5"/>
    <w:multiLevelType w:val="hybridMultilevel"/>
    <w:tmpl w:val="6BFAD1F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F385067"/>
    <w:multiLevelType w:val="hybridMultilevel"/>
    <w:tmpl w:val="7F42877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11C5E19"/>
    <w:multiLevelType w:val="hybridMultilevel"/>
    <w:tmpl w:val="9D344576"/>
    <w:lvl w:ilvl="0" w:tplc="19C03A50">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9">
    <w:nsid w:val="54C43BC7"/>
    <w:multiLevelType w:val="hybridMultilevel"/>
    <w:tmpl w:val="0EEAA76C"/>
    <w:lvl w:ilvl="0" w:tplc="6A12B1BC">
      <w:start w:val="1"/>
      <w:numFmt w:val="decimal"/>
      <w:lvlText w:val="%1."/>
      <w:lvlJc w:val="left"/>
      <w:pPr>
        <w:ind w:left="360" w:hanging="360"/>
      </w:pPr>
      <w:rPr>
        <w:rFonts w:cs="Times New Roman"/>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0">
    <w:nsid w:val="586C6306"/>
    <w:multiLevelType w:val="hybridMultilevel"/>
    <w:tmpl w:val="4080D424"/>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58F15E1C"/>
    <w:multiLevelType w:val="hybridMultilevel"/>
    <w:tmpl w:val="2D94D348"/>
    <w:lvl w:ilvl="0" w:tplc="B81A76B6">
      <w:start w:val="1"/>
      <w:numFmt w:val="lowerLetter"/>
      <w:lvlText w:val="%1)"/>
      <w:lvlJc w:val="left"/>
      <w:pPr>
        <w:ind w:left="644"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60277EB8"/>
    <w:multiLevelType w:val="hybridMultilevel"/>
    <w:tmpl w:val="77882E36"/>
    <w:lvl w:ilvl="0" w:tplc="B81A76B6">
      <w:start w:val="1"/>
      <w:numFmt w:val="lowerLetter"/>
      <w:lvlText w:val="%1)"/>
      <w:lvlJc w:val="left"/>
      <w:pPr>
        <w:ind w:left="786"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605A22FA"/>
    <w:multiLevelType w:val="hybridMultilevel"/>
    <w:tmpl w:val="2466B39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12D3DA8"/>
    <w:multiLevelType w:val="hybridMultilevel"/>
    <w:tmpl w:val="5DDC5410"/>
    <w:lvl w:ilvl="0" w:tplc="61FA1E96">
      <w:start w:val="1"/>
      <w:numFmt w:val="decimal"/>
      <w:lvlText w:val="%1."/>
      <w:lvlJc w:val="left"/>
      <w:pPr>
        <w:ind w:left="360" w:hanging="360"/>
      </w:pPr>
      <w:rPr>
        <w:rFonts w:cs="Times New Roman" w:hint="default"/>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624C4F7F"/>
    <w:multiLevelType w:val="hybridMultilevel"/>
    <w:tmpl w:val="267CDD1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58747D7"/>
    <w:multiLevelType w:val="hybridMultilevel"/>
    <w:tmpl w:val="84A8BFB2"/>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65D56A32"/>
    <w:multiLevelType w:val="hybridMultilevel"/>
    <w:tmpl w:val="6C928F6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67AE59CF"/>
    <w:multiLevelType w:val="hybridMultilevel"/>
    <w:tmpl w:val="6936929E"/>
    <w:lvl w:ilvl="0" w:tplc="61FA1E96">
      <w:start w:val="1"/>
      <w:numFmt w:val="decimal"/>
      <w:lvlText w:val="%1."/>
      <w:lvlJc w:val="left"/>
      <w:pPr>
        <w:ind w:left="720" w:hanging="360"/>
      </w:pPr>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689F57D9"/>
    <w:multiLevelType w:val="hybridMultilevel"/>
    <w:tmpl w:val="B0BEE59A"/>
    <w:lvl w:ilvl="0" w:tplc="61FA1E96">
      <w:start w:val="1"/>
      <w:numFmt w:val="decimal"/>
      <w:lvlText w:val="%1."/>
      <w:lvlJc w:val="left"/>
      <w:pPr>
        <w:ind w:left="720" w:hanging="360"/>
      </w:pPr>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6B1B403E"/>
    <w:multiLevelType w:val="hybridMultilevel"/>
    <w:tmpl w:val="8246159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nsid w:val="6C0E1E5E"/>
    <w:multiLevelType w:val="hybridMultilevel"/>
    <w:tmpl w:val="0CC68224"/>
    <w:lvl w:ilvl="0" w:tplc="CA48C2F0">
      <w:start w:val="1"/>
      <w:numFmt w:val="lowerLetter"/>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42">
    <w:nsid w:val="6E7670F6"/>
    <w:multiLevelType w:val="hybridMultilevel"/>
    <w:tmpl w:val="923EE9FE"/>
    <w:lvl w:ilvl="0" w:tplc="69ECD8C4">
      <w:start w:val="1"/>
      <w:numFmt w:val="lowerLetter"/>
      <w:lvlText w:val="%1)"/>
      <w:lvlJc w:val="left"/>
      <w:pPr>
        <w:ind w:left="644" w:hanging="360"/>
      </w:pPr>
      <w:rPr>
        <w:rFonts w:cs="Times New Roman"/>
        <w:color w:val="FF000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3">
    <w:nsid w:val="705840EA"/>
    <w:multiLevelType w:val="hybridMultilevel"/>
    <w:tmpl w:val="E3DAE376"/>
    <w:lvl w:ilvl="0" w:tplc="61FA1E96">
      <w:start w:val="1"/>
      <w:numFmt w:val="decimal"/>
      <w:lvlText w:val="%1."/>
      <w:lvlJc w:val="left"/>
      <w:pPr>
        <w:ind w:left="502" w:hanging="360"/>
      </w:pPr>
      <w:rPr>
        <w:rFonts w:cs="Times New Roman" w:hint="default"/>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4">
    <w:nsid w:val="749F4868"/>
    <w:multiLevelType w:val="hybridMultilevel"/>
    <w:tmpl w:val="767AA9BA"/>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775676DF"/>
    <w:multiLevelType w:val="hybridMultilevel"/>
    <w:tmpl w:val="99A4A7D0"/>
    <w:lvl w:ilvl="0" w:tplc="B81A76B6">
      <w:start w:val="1"/>
      <w:numFmt w:val="lowerLetter"/>
      <w:lvlText w:val="%1)"/>
      <w:lvlJc w:val="left"/>
      <w:pPr>
        <w:ind w:left="720" w:hanging="360"/>
      </w:pPr>
      <w:rPr>
        <w:rFonts w:cs="Times New Roman" w:hint="default"/>
        <w:b w:val="0"/>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3"/>
  </w:num>
  <w:num w:numId="2">
    <w:abstractNumId w:val="14"/>
  </w:num>
  <w:num w:numId="3">
    <w:abstractNumId w:val="44"/>
  </w:num>
  <w:num w:numId="4">
    <w:abstractNumId w:val="22"/>
  </w:num>
  <w:num w:numId="5">
    <w:abstractNumId w:val="13"/>
  </w:num>
  <w:num w:numId="6">
    <w:abstractNumId w:val="5"/>
  </w:num>
  <w:num w:numId="7">
    <w:abstractNumId w:val="17"/>
  </w:num>
  <w:num w:numId="8">
    <w:abstractNumId w:val="30"/>
  </w:num>
  <w:num w:numId="9">
    <w:abstractNumId w:val="18"/>
  </w:num>
  <w:num w:numId="10">
    <w:abstractNumId w:val="3"/>
  </w:num>
  <w:num w:numId="11">
    <w:abstractNumId w:val="32"/>
  </w:num>
  <w:num w:numId="12">
    <w:abstractNumId w:val="31"/>
  </w:num>
  <w:num w:numId="13">
    <w:abstractNumId w:val="28"/>
  </w:num>
  <w:num w:numId="14">
    <w:abstractNumId w:val="19"/>
  </w:num>
  <w:num w:numId="15">
    <w:abstractNumId w:val="7"/>
  </w:num>
  <w:num w:numId="16">
    <w:abstractNumId w:val="9"/>
  </w:num>
  <w:num w:numId="17">
    <w:abstractNumId w:val="41"/>
  </w:num>
  <w:num w:numId="18">
    <w:abstractNumId w:val="38"/>
  </w:num>
  <w:num w:numId="19">
    <w:abstractNumId w:val="20"/>
  </w:num>
  <w:num w:numId="20">
    <w:abstractNumId w:val="8"/>
  </w:num>
  <w:num w:numId="21">
    <w:abstractNumId w:val="2"/>
  </w:num>
  <w:num w:numId="22">
    <w:abstractNumId w:val="45"/>
  </w:num>
  <w:num w:numId="23">
    <w:abstractNumId w:val="34"/>
  </w:num>
  <w:num w:numId="24">
    <w:abstractNumId w:val="21"/>
  </w:num>
  <w:num w:numId="25">
    <w:abstractNumId w:val="1"/>
  </w:num>
  <w:num w:numId="26">
    <w:abstractNumId w:val="35"/>
  </w:num>
  <w:num w:numId="27">
    <w:abstractNumId w:val="4"/>
  </w:num>
  <w:num w:numId="28">
    <w:abstractNumId w:val="16"/>
  </w:num>
  <w:num w:numId="29">
    <w:abstractNumId w:val="25"/>
  </w:num>
  <w:num w:numId="30">
    <w:abstractNumId w:val="42"/>
  </w:num>
  <w:num w:numId="31">
    <w:abstractNumId w:val="37"/>
  </w:num>
  <w:num w:numId="32">
    <w:abstractNumId w:val="40"/>
  </w:num>
  <w:num w:numId="33">
    <w:abstractNumId w:val="26"/>
  </w:num>
  <w:num w:numId="34">
    <w:abstractNumId w:val="12"/>
  </w:num>
  <w:num w:numId="35">
    <w:abstractNumId w:val="23"/>
  </w:num>
  <w:num w:numId="36">
    <w:abstractNumId w:val="29"/>
  </w:num>
  <w:num w:numId="37">
    <w:abstractNumId w:val="10"/>
  </w:num>
  <w:num w:numId="38">
    <w:abstractNumId w:val="27"/>
  </w:num>
  <w:num w:numId="39">
    <w:abstractNumId w:val="39"/>
  </w:num>
  <w:num w:numId="40">
    <w:abstractNumId w:val="36"/>
  </w:num>
  <w:num w:numId="41">
    <w:abstractNumId w:val="0"/>
  </w:num>
  <w:num w:numId="42">
    <w:abstractNumId w:val="24"/>
  </w:num>
  <w:num w:numId="43">
    <w:abstractNumId w:val="33"/>
  </w:num>
  <w:num w:numId="44">
    <w:abstractNumId w:val="15"/>
  </w:num>
  <w:num w:numId="45">
    <w:abstractNumId w:val="6"/>
  </w:num>
  <w:num w:numId="4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E04"/>
    <w:rsid w:val="000003F9"/>
    <w:rsid w:val="00122935"/>
    <w:rsid w:val="00127E40"/>
    <w:rsid w:val="001946E0"/>
    <w:rsid w:val="001B55E4"/>
    <w:rsid w:val="001C66F8"/>
    <w:rsid w:val="001F3D94"/>
    <w:rsid w:val="002B04F5"/>
    <w:rsid w:val="002B78C8"/>
    <w:rsid w:val="00323C07"/>
    <w:rsid w:val="00335055"/>
    <w:rsid w:val="00344E04"/>
    <w:rsid w:val="003554D0"/>
    <w:rsid w:val="003A44E4"/>
    <w:rsid w:val="005061FD"/>
    <w:rsid w:val="00535C0F"/>
    <w:rsid w:val="00642F5C"/>
    <w:rsid w:val="00643836"/>
    <w:rsid w:val="00692DF5"/>
    <w:rsid w:val="006B578F"/>
    <w:rsid w:val="006C74AC"/>
    <w:rsid w:val="00745276"/>
    <w:rsid w:val="008C2460"/>
    <w:rsid w:val="009A5055"/>
    <w:rsid w:val="009B3CCA"/>
    <w:rsid w:val="009B70F2"/>
    <w:rsid w:val="00A3541B"/>
    <w:rsid w:val="00A5219D"/>
    <w:rsid w:val="00A82708"/>
    <w:rsid w:val="00AB15F5"/>
    <w:rsid w:val="00B27C2D"/>
    <w:rsid w:val="00B522B4"/>
    <w:rsid w:val="00B8437A"/>
    <w:rsid w:val="00BB5CDC"/>
    <w:rsid w:val="00BE4044"/>
    <w:rsid w:val="00C33BA2"/>
    <w:rsid w:val="00CA7F31"/>
    <w:rsid w:val="00CC156E"/>
    <w:rsid w:val="00D0020E"/>
    <w:rsid w:val="00DD3C8B"/>
    <w:rsid w:val="00DE1F5D"/>
    <w:rsid w:val="00E01FDE"/>
    <w:rsid w:val="00E452B6"/>
    <w:rsid w:val="00EB1BBE"/>
    <w:rsid w:val="00F2102C"/>
    <w:rsid w:val="00F428A6"/>
    <w:rsid w:val="00F5014E"/>
    <w:rsid w:val="00F62D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70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4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4E04"/>
    <w:rPr>
      <w:rFonts w:ascii="Tahoma" w:hAnsi="Tahoma" w:cs="Tahoma"/>
      <w:sz w:val="16"/>
      <w:szCs w:val="16"/>
    </w:rPr>
  </w:style>
  <w:style w:type="paragraph" w:styleId="ListParagraph">
    <w:name w:val="List Paragraph"/>
    <w:basedOn w:val="Normal"/>
    <w:uiPriority w:val="99"/>
    <w:qFormat/>
    <w:rsid w:val="00BE4044"/>
    <w:pPr>
      <w:ind w:left="720"/>
      <w:contextualSpacing/>
    </w:pPr>
  </w:style>
  <w:style w:type="character" w:styleId="Hyperlink">
    <w:name w:val="Hyperlink"/>
    <w:basedOn w:val="DefaultParagraphFont"/>
    <w:uiPriority w:val="99"/>
    <w:rsid w:val="00122935"/>
    <w:rPr>
      <w:rFonts w:cs="Times New Roman"/>
      <w:color w:val="0000FF"/>
      <w:u w:val="single"/>
    </w:rPr>
  </w:style>
  <w:style w:type="paragraph" w:styleId="Header">
    <w:name w:val="header"/>
    <w:basedOn w:val="Normal"/>
    <w:link w:val="HeaderChar"/>
    <w:uiPriority w:val="99"/>
    <w:rsid w:val="00E01FD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01FDE"/>
    <w:rPr>
      <w:rFonts w:cs="Times New Roman"/>
    </w:rPr>
  </w:style>
  <w:style w:type="paragraph" w:styleId="Footer">
    <w:name w:val="footer"/>
    <w:basedOn w:val="Normal"/>
    <w:link w:val="FooterChar"/>
    <w:uiPriority w:val="99"/>
    <w:rsid w:val="00E01FD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01FD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TotalTime>
  <Pages>4</Pages>
  <Words>950</Words>
  <Characters>5417</Characters>
  <Application>Microsoft Office Outlook</Application>
  <DocSecurity>0</DocSecurity>
  <Lines>0</Lines>
  <Paragraphs>0</Paragraphs>
  <ScaleCrop>false</ScaleCrop>
  <Company>MOTUN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Ömür</dc:creator>
  <cp:keywords>www.sorubak.com</cp:keywords>
  <dc:description/>
  <cp:lastModifiedBy>edanur</cp:lastModifiedBy>
  <cp:revision>21</cp:revision>
  <dcterms:created xsi:type="dcterms:W3CDTF">2014-11-18T06:56:00Z</dcterms:created>
  <dcterms:modified xsi:type="dcterms:W3CDTF">2014-12-11T17:12:00Z</dcterms:modified>
</cp:coreProperties>
</file>