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0ADA" w:rsidRDefault="00270ADA" w:rsidP="001E1F3B">
      <w:pPr>
        <w:spacing w:after="0" w:line="240" w:lineRule="auto"/>
        <w:rPr>
          <w:rFonts w:ascii="Arial" w:hAnsi="Arial" w:cs="Arial"/>
          <w:b/>
          <w:sz w:val="32"/>
          <w:szCs w:val="32"/>
        </w:rPr>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 o:spid="_x0000_s1026" type="#_x0000_t75" alt="G0222185" style="position:absolute;margin-left:19.8pt;margin-top:28.15pt;width:55.95pt;height:1in;z-index:251606528;visibility:visible">
            <v:imagedata r:id="rId5" o:title=""/>
          </v:shape>
        </w:pict>
      </w:r>
      <w:r>
        <w:rPr>
          <w:noProof/>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2" o:spid="_x0000_s1027" type="#_x0000_t62" style="position:absolute;margin-left:75.75pt;margin-top:22.15pt;width:126pt;height:45pt;z-index:251607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" adj="-2194,16536" strokeweight="1.5pt">
            <v:textbox>
              <w:txbxContent>
                <w:p w:rsidR="00270ADA" w:rsidRPr="00E134B1" w:rsidRDefault="00270ADA" w:rsidP="00A1379E">
                  <w:pPr>
                    <w:jc w:val="both"/>
                    <w:rPr>
                      <w:rFonts w:ascii="Comic Sans MS" w:hAnsi="Comic Sans MS"/>
                      <w:b/>
                    </w:rPr>
                  </w:pPr>
                  <w:r w:rsidRPr="001E1F3B">
                    <w:rPr>
                      <w:rFonts w:ascii="Comic Sans MS" w:hAnsi="Comic Sans MS"/>
                    </w:rPr>
                    <w:t xml:space="preserve">Amcam </w:t>
                  </w:r>
                  <w:r w:rsidRPr="001E1F3B">
                    <w:rPr>
                      <w:rFonts w:ascii="Comic Sans MS" w:hAnsi="Comic Sans MS"/>
                      <w:b/>
                      <w:u w:val="single"/>
                    </w:rPr>
                    <w:t xml:space="preserve">hali vakti yerinde </w:t>
                  </w:r>
                  <w:r w:rsidRPr="001E1F3B">
                    <w:rPr>
                      <w:rFonts w:ascii="Comic Sans MS" w:hAnsi="Comic Sans MS"/>
                    </w:rPr>
                    <w:t>bir kişi.</w:t>
                  </w:r>
                </w:p>
              </w:txbxContent>
            </v:textbox>
          </v:shape>
        </w:pict>
      </w:r>
      <w:r w:rsidRPr="001E1F3B">
        <w:rPr>
          <w:rFonts w:ascii="Arial" w:hAnsi="Arial" w:cs="Arial"/>
          <w:b/>
          <w:sz w:val="32"/>
          <w:szCs w:val="32"/>
        </w:rPr>
        <w:t xml:space="preserve">TÜRKÇE </w:t>
      </w:r>
    </w:p>
    <w:p w:rsidR="00270ADA" w:rsidRPr="001E1F3B" w:rsidRDefault="00270ADA" w:rsidP="001E1F3B">
      <w:pPr>
        <w:spacing w:after="0" w:line="240" w:lineRule="auto"/>
        <w:rPr>
          <w:rFonts w:ascii="Arial" w:hAnsi="Arial" w:cs="Arial"/>
          <w:b/>
          <w:sz w:val="32"/>
          <w:szCs w:val="32"/>
        </w:rPr>
      </w:pPr>
      <w:r>
        <w:rPr>
          <w:rFonts w:ascii="Arial" w:hAnsi="Arial" w:cs="Arial"/>
          <w:b/>
          <w:sz w:val="32"/>
          <w:szCs w:val="32"/>
        </w:rPr>
        <w:t>1.</w:t>
      </w:r>
      <w:r w:rsidRPr="001E1F3B">
        <w:rPr>
          <w:rFonts w:ascii="Comic Sans MS" w:hAnsi="Comic Sans MS" w:cs="Calibri"/>
          <w:b/>
        </w:rPr>
        <w:t xml:space="preserve">            </w:t>
      </w:r>
    </w:p>
    <w:p w:rsidR="00270ADA" w:rsidRDefault="00270ADA" w:rsidP="001E1F3B">
      <w:pPr>
        <w:spacing w:after="0" w:line="240" w:lineRule="auto"/>
        <w:jc w:val="both"/>
        <w:rPr>
          <w:rFonts w:ascii="Comic Sans MS" w:hAnsi="Comic Sans MS" w:cs="Calibri"/>
          <w:b/>
        </w:rPr>
      </w:pPr>
    </w:p>
    <w:p w:rsidR="00270ADA" w:rsidRDefault="00270ADA" w:rsidP="001E1F3B">
      <w:pPr>
        <w:spacing w:after="0" w:line="240" w:lineRule="auto"/>
        <w:jc w:val="both"/>
        <w:rPr>
          <w:rFonts w:ascii="Comic Sans MS" w:hAnsi="Comic Sans MS" w:cs="Calibri"/>
          <w:b/>
        </w:rPr>
      </w:pPr>
    </w:p>
    <w:p w:rsidR="00270ADA" w:rsidRDefault="00270ADA" w:rsidP="001E1F3B">
      <w:pPr>
        <w:spacing w:after="0" w:line="240" w:lineRule="auto"/>
        <w:jc w:val="both"/>
        <w:rPr>
          <w:rFonts w:ascii="Comic Sans MS" w:hAnsi="Comic Sans MS" w:cs="Calibri"/>
          <w:b/>
        </w:rPr>
      </w:pPr>
    </w:p>
    <w:p w:rsidR="00270ADA" w:rsidRDefault="00270ADA" w:rsidP="001E1F3B">
      <w:pPr>
        <w:spacing w:after="0" w:line="240" w:lineRule="auto"/>
        <w:jc w:val="both"/>
        <w:rPr>
          <w:rFonts w:ascii="Arial" w:hAnsi="Arial" w:cs="Arial"/>
          <w:b/>
        </w:rPr>
      </w:pPr>
    </w:p>
    <w:p w:rsidR="00270ADA" w:rsidRPr="001E1F3B" w:rsidRDefault="00270ADA" w:rsidP="001E1F3B">
      <w:pPr>
        <w:spacing w:after="0" w:line="240" w:lineRule="auto"/>
        <w:jc w:val="both"/>
        <w:rPr>
          <w:rFonts w:ascii="Arial" w:hAnsi="Arial" w:cs="Arial"/>
          <w:b/>
        </w:rPr>
      </w:pPr>
      <w:r w:rsidRPr="001E1F3B">
        <w:rPr>
          <w:rFonts w:ascii="Arial" w:hAnsi="Arial" w:cs="Arial"/>
          <w:b/>
        </w:rPr>
        <w:t xml:space="preserve">Nihal’ in cümlesinde </w:t>
      </w:r>
    </w:p>
    <w:p w:rsidR="00270ADA" w:rsidRPr="001E1F3B" w:rsidRDefault="00270ADA" w:rsidP="001E1F3B">
      <w:pPr>
        <w:spacing w:after="0" w:line="240" w:lineRule="auto"/>
        <w:jc w:val="both"/>
        <w:rPr>
          <w:rFonts w:ascii="Arial" w:hAnsi="Arial" w:cs="Arial"/>
          <w:b/>
        </w:rPr>
      </w:pPr>
      <w:r w:rsidRPr="001E1F3B">
        <w:rPr>
          <w:rFonts w:ascii="Arial" w:hAnsi="Arial" w:cs="Arial"/>
          <w:b/>
        </w:rPr>
        <w:t xml:space="preserve">altı çizili deyimin cümleye </w:t>
      </w:r>
    </w:p>
    <w:p w:rsidR="00270ADA" w:rsidRPr="001E1F3B" w:rsidRDefault="00270ADA" w:rsidP="001E1F3B">
      <w:pPr>
        <w:spacing w:after="0" w:line="240" w:lineRule="auto"/>
        <w:jc w:val="both"/>
        <w:rPr>
          <w:rFonts w:ascii="Arial" w:hAnsi="Arial" w:cs="Arial"/>
          <w:b/>
        </w:rPr>
      </w:pPr>
      <w:r w:rsidRPr="001E1F3B">
        <w:rPr>
          <w:rFonts w:ascii="Arial" w:hAnsi="Arial" w:cs="Arial"/>
          <w:b/>
        </w:rPr>
        <w:t>kattığı anlam aşağıdakilerden hangisidir?</w:t>
      </w:r>
    </w:p>
    <w:p w:rsidR="00270ADA" w:rsidRDefault="00270ADA" w:rsidP="001E1F3B">
      <w:pPr>
        <w:spacing w:after="0" w:line="240" w:lineRule="auto"/>
        <w:jc w:val="both"/>
        <w:rPr>
          <w:rFonts w:ascii="Arial" w:hAnsi="Arial" w:cs="Arial"/>
          <w:b/>
        </w:rPr>
      </w:pPr>
    </w:p>
    <w:p w:rsidR="00270ADA" w:rsidRDefault="00270ADA" w:rsidP="001E1F3B">
      <w:pPr>
        <w:spacing w:after="0" w:line="240" w:lineRule="auto"/>
        <w:jc w:val="both"/>
        <w:rPr>
          <w:rFonts w:ascii="Arial" w:hAnsi="Arial" w:cs="Arial"/>
          <w:b/>
        </w:rPr>
      </w:pPr>
      <w:r w:rsidRPr="001E1F3B">
        <w:rPr>
          <w:rFonts w:ascii="Arial" w:hAnsi="Arial" w:cs="Arial"/>
          <w:b/>
        </w:rPr>
        <w:t xml:space="preserve">A. </w:t>
      </w:r>
      <w:r w:rsidRPr="001E1F3B">
        <w:rPr>
          <w:rFonts w:ascii="Arial" w:hAnsi="Arial" w:cs="Arial"/>
        </w:rPr>
        <w:t>zeki</w:t>
      </w:r>
      <w:r w:rsidRPr="001E1F3B">
        <w:rPr>
          <w:rFonts w:ascii="Arial" w:hAnsi="Arial" w:cs="Arial"/>
          <w:b/>
        </w:rPr>
        <w:tab/>
      </w:r>
      <w:r w:rsidRPr="001E1F3B">
        <w:rPr>
          <w:rFonts w:ascii="Arial" w:hAnsi="Arial" w:cs="Arial"/>
          <w:b/>
        </w:rPr>
        <w:tab/>
      </w:r>
      <w:r>
        <w:rPr>
          <w:rFonts w:ascii="Arial" w:hAnsi="Arial" w:cs="Arial"/>
          <w:b/>
        </w:rPr>
        <w:tab/>
      </w:r>
      <w:r w:rsidRPr="001E1F3B">
        <w:rPr>
          <w:rFonts w:ascii="Arial" w:hAnsi="Arial" w:cs="Arial"/>
          <w:b/>
        </w:rPr>
        <w:t xml:space="preserve">B. </w:t>
      </w:r>
      <w:r w:rsidRPr="001E1F3B">
        <w:rPr>
          <w:rFonts w:ascii="Arial" w:hAnsi="Arial" w:cs="Arial"/>
        </w:rPr>
        <w:t>Çalışkan</w:t>
      </w:r>
      <w:r>
        <w:rPr>
          <w:rFonts w:ascii="Arial" w:hAnsi="Arial" w:cs="Arial"/>
          <w:b/>
        </w:rPr>
        <w:t xml:space="preserve"> </w:t>
      </w:r>
    </w:p>
    <w:p w:rsidR="00270ADA" w:rsidRPr="001E1F3B" w:rsidRDefault="00270ADA" w:rsidP="001E1F3B">
      <w:pPr>
        <w:spacing w:after="0" w:line="240" w:lineRule="auto"/>
        <w:jc w:val="both"/>
        <w:rPr>
          <w:rFonts w:ascii="Arial" w:hAnsi="Arial" w:cs="Arial"/>
          <w:b/>
        </w:rPr>
      </w:pPr>
      <w:r w:rsidRPr="001E1F3B">
        <w:rPr>
          <w:rFonts w:ascii="Arial" w:hAnsi="Arial" w:cs="Arial"/>
          <w:b/>
        </w:rPr>
        <w:t xml:space="preserve">C. </w:t>
      </w:r>
      <w:r w:rsidRPr="001E1F3B">
        <w:rPr>
          <w:rFonts w:ascii="Arial" w:hAnsi="Arial" w:cs="Arial"/>
        </w:rPr>
        <w:t>zengin</w:t>
      </w:r>
      <w:r w:rsidRPr="001E1F3B">
        <w:rPr>
          <w:rFonts w:ascii="Arial" w:hAnsi="Arial" w:cs="Arial"/>
          <w:b/>
        </w:rPr>
        <w:tab/>
      </w:r>
      <w:r w:rsidRPr="001E1F3B">
        <w:rPr>
          <w:rFonts w:ascii="Arial" w:hAnsi="Arial" w:cs="Arial"/>
          <w:b/>
        </w:rPr>
        <w:tab/>
        <w:t xml:space="preserve">D. </w:t>
      </w:r>
      <w:r w:rsidRPr="001E1F3B">
        <w:rPr>
          <w:rFonts w:ascii="Arial" w:hAnsi="Arial" w:cs="Arial"/>
        </w:rPr>
        <w:t>genç, sağlıklı</w:t>
      </w:r>
    </w:p>
    <w:p w:rsidR="00270ADA" w:rsidRDefault="00270ADA" w:rsidP="001E1F3B">
      <w:pPr>
        <w:spacing w:after="0" w:line="240" w:lineRule="auto"/>
        <w:rPr>
          <w:rFonts w:ascii="Arial" w:hAnsi="Arial" w:cs="Arial"/>
          <w:b/>
          <w:sz w:val="24"/>
          <w:szCs w:val="24"/>
        </w:rPr>
      </w:pPr>
    </w:p>
    <w:p w:rsidR="00270ADA" w:rsidRPr="001E1F3B" w:rsidRDefault="00270ADA" w:rsidP="001E1F3B">
      <w:pPr>
        <w:spacing w:after="0" w:line="240" w:lineRule="auto"/>
        <w:rPr>
          <w:rFonts w:ascii="Arial" w:hAnsi="Arial" w:cs="Arial"/>
          <w:b/>
          <w:spacing w:val="-4"/>
          <w:sz w:val="24"/>
        </w:rPr>
      </w:pPr>
      <w:r w:rsidRPr="006621AD">
        <w:rPr>
          <w:rFonts w:ascii="Arial" w:hAnsi="Arial" w:cs="Arial"/>
          <w:b/>
          <w:sz w:val="32"/>
          <w:szCs w:val="24"/>
        </w:rPr>
        <w:t>2</w:t>
      </w:r>
      <w:r w:rsidRPr="001E1F3B">
        <w:rPr>
          <w:rFonts w:ascii="Arial" w:hAnsi="Arial" w:cs="Arial"/>
          <w:b/>
          <w:sz w:val="24"/>
          <w:szCs w:val="24"/>
        </w:rPr>
        <w:t xml:space="preserve">. </w:t>
      </w:r>
      <w:r w:rsidRPr="001E1F3B">
        <w:rPr>
          <w:rFonts w:ascii="Arial" w:hAnsi="Arial" w:cs="Arial"/>
          <w:b/>
          <w:spacing w:val="-4"/>
          <w:sz w:val="24"/>
        </w:rPr>
        <w:t xml:space="preserve">Aşağıdaki cümlelerin hangisinde altı çizili kelime </w:t>
      </w:r>
      <w:r w:rsidRPr="001E1F3B">
        <w:rPr>
          <w:rFonts w:ascii="Arial" w:hAnsi="Arial" w:cs="Arial"/>
          <w:b/>
          <w:spacing w:val="-4"/>
          <w:sz w:val="28"/>
          <w:u w:val="single"/>
        </w:rPr>
        <w:t>mecaz anlamda</w:t>
      </w:r>
      <w:r w:rsidRPr="001E1F3B">
        <w:rPr>
          <w:rFonts w:ascii="Arial" w:hAnsi="Arial" w:cs="Arial"/>
          <w:b/>
          <w:spacing w:val="-4"/>
          <w:sz w:val="28"/>
        </w:rPr>
        <w:t xml:space="preserve"> </w:t>
      </w:r>
      <w:r w:rsidRPr="001E1F3B">
        <w:rPr>
          <w:rFonts w:ascii="Arial" w:hAnsi="Arial" w:cs="Arial"/>
          <w:b/>
          <w:spacing w:val="-4"/>
          <w:sz w:val="24"/>
        </w:rPr>
        <w:t>kullanılmıştır?</w:t>
      </w:r>
    </w:p>
    <w:p w:rsidR="00270ADA" w:rsidRPr="001E1F3B" w:rsidRDefault="00270ADA" w:rsidP="001E1F3B">
      <w:pPr>
        <w:spacing w:after="0" w:line="240" w:lineRule="auto"/>
        <w:rPr>
          <w:rFonts w:ascii="Arial" w:hAnsi="Arial" w:cs="Arial"/>
          <w:b/>
          <w:sz w:val="24"/>
        </w:rPr>
      </w:pPr>
    </w:p>
    <w:p w:rsidR="00270ADA" w:rsidRPr="001E1F3B" w:rsidRDefault="00270ADA" w:rsidP="001E1F3B">
      <w:pPr>
        <w:spacing w:after="0" w:line="240" w:lineRule="auto"/>
        <w:rPr>
          <w:rFonts w:ascii="Arial" w:hAnsi="Arial" w:cs="Arial"/>
          <w:sz w:val="24"/>
        </w:rPr>
      </w:pPr>
      <w:r w:rsidRPr="001E1F3B">
        <w:rPr>
          <w:rFonts w:ascii="Arial" w:hAnsi="Arial" w:cs="Arial"/>
          <w:b/>
          <w:sz w:val="24"/>
        </w:rPr>
        <w:t>A)</w:t>
      </w:r>
      <w:r w:rsidRPr="001E1F3B">
        <w:rPr>
          <w:rFonts w:ascii="Arial" w:hAnsi="Arial" w:cs="Arial"/>
          <w:sz w:val="24"/>
        </w:rPr>
        <w:t xml:space="preserve"> Bıçak </w:t>
      </w:r>
      <w:r w:rsidRPr="001E1F3B">
        <w:rPr>
          <w:rFonts w:ascii="Arial" w:hAnsi="Arial" w:cs="Arial"/>
          <w:sz w:val="24"/>
          <w:u w:val="single"/>
        </w:rPr>
        <w:t>keskin</w:t>
      </w:r>
      <w:r w:rsidRPr="001E1F3B">
        <w:rPr>
          <w:rFonts w:ascii="Arial" w:hAnsi="Arial" w:cs="Arial"/>
          <w:sz w:val="24"/>
        </w:rPr>
        <w:t xml:space="preserve"> değilmiş.</w:t>
      </w:r>
    </w:p>
    <w:p w:rsidR="00270ADA" w:rsidRPr="001E1F3B" w:rsidRDefault="00270ADA" w:rsidP="001E1F3B">
      <w:pPr>
        <w:spacing w:after="0" w:line="240" w:lineRule="auto"/>
        <w:rPr>
          <w:rFonts w:ascii="Arial" w:hAnsi="Arial" w:cs="Arial"/>
          <w:sz w:val="24"/>
        </w:rPr>
      </w:pPr>
      <w:r w:rsidRPr="001E1F3B">
        <w:rPr>
          <w:rFonts w:ascii="Arial" w:hAnsi="Arial" w:cs="Arial"/>
          <w:b/>
          <w:sz w:val="24"/>
        </w:rPr>
        <w:t>B)</w:t>
      </w:r>
      <w:r w:rsidRPr="001E1F3B">
        <w:rPr>
          <w:rFonts w:ascii="Arial" w:hAnsi="Arial" w:cs="Arial"/>
          <w:sz w:val="24"/>
        </w:rPr>
        <w:t xml:space="preserve"> Evin önündeki ağaca kuşlar </w:t>
      </w:r>
      <w:r w:rsidRPr="001E1F3B">
        <w:rPr>
          <w:rFonts w:ascii="Arial" w:hAnsi="Arial" w:cs="Arial"/>
          <w:sz w:val="24"/>
          <w:u w:val="single"/>
        </w:rPr>
        <w:t>konmuş</w:t>
      </w:r>
    </w:p>
    <w:p w:rsidR="00270ADA" w:rsidRPr="001E1F3B" w:rsidRDefault="00270ADA" w:rsidP="001E1F3B">
      <w:pPr>
        <w:spacing w:after="0" w:line="240" w:lineRule="auto"/>
        <w:rPr>
          <w:rFonts w:ascii="Arial" w:hAnsi="Arial" w:cs="Arial"/>
          <w:sz w:val="24"/>
        </w:rPr>
      </w:pPr>
      <w:r w:rsidRPr="001E1F3B">
        <w:rPr>
          <w:rFonts w:ascii="Arial" w:hAnsi="Arial" w:cs="Arial"/>
          <w:b/>
          <w:sz w:val="24"/>
        </w:rPr>
        <w:t>C)</w:t>
      </w:r>
      <w:r w:rsidRPr="001E1F3B">
        <w:rPr>
          <w:rFonts w:ascii="Arial" w:hAnsi="Arial" w:cs="Arial"/>
          <w:sz w:val="24"/>
        </w:rPr>
        <w:t xml:space="preserve"> Kapıya çarpınca </w:t>
      </w:r>
      <w:r w:rsidRPr="001E1F3B">
        <w:rPr>
          <w:rFonts w:ascii="Arial" w:hAnsi="Arial" w:cs="Arial"/>
          <w:sz w:val="24"/>
          <w:u w:val="single"/>
        </w:rPr>
        <w:t>kolum</w:t>
      </w:r>
      <w:r w:rsidRPr="001E1F3B">
        <w:rPr>
          <w:rFonts w:ascii="Arial" w:hAnsi="Arial" w:cs="Arial"/>
          <w:sz w:val="24"/>
        </w:rPr>
        <w:t xml:space="preserve"> acıdı.</w:t>
      </w:r>
    </w:p>
    <w:p w:rsidR="00270ADA" w:rsidRPr="001E1F3B" w:rsidRDefault="00270ADA" w:rsidP="001E1F3B">
      <w:pPr>
        <w:spacing w:after="0" w:line="240" w:lineRule="auto"/>
        <w:rPr>
          <w:rFonts w:ascii="Arial" w:hAnsi="Arial" w:cs="Arial"/>
          <w:sz w:val="24"/>
          <w:u w:val="single"/>
        </w:rPr>
      </w:pPr>
      <w:r w:rsidRPr="001E1F3B">
        <w:rPr>
          <w:rFonts w:ascii="Arial" w:hAnsi="Arial" w:cs="Arial"/>
          <w:b/>
          <w:sz w:val="24"/>
        </w:rPr>
        <w:t>D)</w:t>
      </w:r>
      <w:r w:rsidRPr="001E1F3B">
        <w:rPr>
          <w:rFonts w:ascii="Arial" w:hAnsi="Arial" w:cs="Arial"/>
          <w:sz w:val="24"/>
        </w:rPr>
        <w:t xml:space="preserve"> Bu davranışı yüzünden ondan </w:t>
      </w:r>
      <w:r w:rsidRPr="001E1F3B">
        <w:rPr>
          <w:rFonts w:ascii="Arial" w:hAnsi="Arial" w:cs="Arial"/>
          <w:sz w:val="24"/>
          <w:u w:val="single"/>
        </w:rPr>
        <w:t>soğudum.</w:t>
      </w:r>
    </w:p>
    <w:p w:rsidR="00270ADA" w:rsidRDefault="00270ADA" w:rsidP="001E1F3B">
      <w:pPr>
        <w:spacing w:after="0" w:line="240" w:lineRule="auto"/>
        <w:rPr>
          <w:rFonts w:ascii="Arial" w:hAnsi="Arial" w:cs="Arial"/>
          <w:b/>
          <w:sz w:val="24"/>
          <w:szCs w:val="24"/>
        </w:rPr>
      </w:pPr>
    </w:p>
    <w:p w:rsidR="00270ADA" w:rsidRPr="001E1F3B" w:rsidRDefault="00270ADA" w:rsidP="001E1F3B">
      <w:pPr>
        <w:spacing w:after="0" w:line="240" w:lineRule="auto"/>
        <w:rPr>
          <w:rFonts w:ascii="Arial" w:hAnsi="Arial" w:cs="Arial"/>
          <w:sz w:val="24"/>
        </w:rPr>
      </w:pPr>
      <w:r w:rsidRPr="006621AD">
        <w:rPr>
          <w:rFonts w:ascii="Arial" w:hAnsi="Arial" w:cs="Arial"/>
          <w:b/>
          <w:sz w:val="28"/>
          <w:szCs w:val="24"/>
        </w:rPr>
        <w:t>3</w:t>
      </w:r>
      <w:r>
        <w:rPr>
          <w:rFonts w:ascii="Arial" w:hAnsi="Arial" w:cs="Arial"/>
          <w:b/>
          <w:sz w:val="24"/>
          <w:szCs w:val="24"/>
        </w:rPr>
        <w:t>.</w:t>
      </w:r>
      <w:r w:rsidRPr="001E1F3B">
        <w:rPr>
          <w:rFonts w:ascii="Arial" w:hAnsi="Arial" w:cs="Arial"/>
          <w:sz w:val="24"/>
        </w:rPr>
        <w:t xml:space="preserve"> ‘</w:t>
      </w:r>
      <w:r w:rsidRPr="001E1F3B">
        <w:rPr>
          <w:rFonts w:ascii="Arial" w:hAnsi="Arial" w:cs="Arial"/>
          <w:b/>
          <w:sz w:val="24"/>
        </w:rPr>
        <w:t xml:space="preserve">daldırmak’ sözcüğü aşağıdaki cümlelerin hangisinde </w:t>
      </w:r>
      <w:r w:rsidRPr="001E1F3B">
        <w:rPr>
          <w:rFonts w:ascii="Arial" w:hAnsi="Arial" w:cs="Arial"/>
          <w:b/>
          <w:sz w:val="32"/>
          <w:u w:val="single"/>
        </w:rPr>
        <w:t>farklı</w:t>
      </w:r>
      <w:r w:rsidRPr="001E1F3B">
        <w:rPr>
          <w:rFonts w:ascii="Arial" w:hAnsi="Arial" w:cs="Arial"/>
          <w:b/>
          <w:sz w:val="24"/>
        </w:rPr>
        <w:t xml:space="preserve"> anlamda kullanılmıştır?</w:t>
      </w:r>
    </w:p>
    <w:p w:rsidR="00270ADA" w:rsidRDefault="00270ADA" w:rsidP="001E1F3B">
      <w:pPr>
        <w:spacing w:after="0" w:line="240" w:lineRule="auto"/>
        <w:rPr>
          <w:rFonts w:ascii="Arial" w:hAnsi="Arial" w:cs="Arial"/>
          <w:b/>
          <w:sz w:val="24"/>
        </w:rPr>
      </w:pPr>
    </w:p>
    <w:p w:rsidR="00270ADA" w:rsidRPr="001E1F3B" w:rsidRDefault="00270ADA" w:rsidP="001E1F3B">
      <w:pPr>
        <w:spacing w:after="0" w:line="240" w:lineRule="auto"/>
        <w:rPr>
          <w:rFonts w:ascii="Arial" w:hAnsi="Arial" w:cs="Arial"/>
          <w:sz w:val="24"/>
        </w:rPr>
      </w:pPr>
      <w:r w:rsidRPr="001E1F3B">
        <w:rPr>
          <w:rFonts w:ascii="Arial" w:hAnsi="Arial" w:cs="Arial"/>
          <w:b/>
          <w:sz w:val="24"/>
        </w:rPr>
        <w:t>A</w:t>
      </w:r>
      <w:r w:rsidRPr="001E1F3B">
        <w:rPr>
          <w:rFonts w:ascii="Arial" w:hAnsi="Arial" w:cs="Arial"/>
          <w:sz w:val="24"/>
        </w:rPr>
        <w:t xml:space="preserve">.Denize balıklama </w:t>
      </w:r>
      <w:r w:rsidRPr="001E1F3B">
        <w:rPr>
          <w:rFonts w:ascii="Arial" w:hAnsi="Arial" w:cs="Arial"/>
          <w:sz w:val="24"/>
          <w:u w:val="single"/>
        </w:rPr>
        <w:t>daldırdım</w:t>
      </w:r>
    </w:p>
    <w:p w:rsidR="00270ADA" w:rsidRPr="001E1F3B" w:rsidRDefault="00270ADA" w:rsidP="001E1F3B">
      <w:pPr>
        <w:spacing w:after="0" w:line="240" w:lineRule="auto"/>
        <w:jc w:val="both"/>
        <w:rPr>
          <w:rFonts w:ascii="Arial" w:hAnsi="Arial" w:cs="Arial"/>
          <w:sz w:val="24"/>
        </w:rPr>
      </w:pPr>
      <w:r w:rsidRPr="001E1F3B">
        <w:rPr>
          <w:rFonts w:ascii="Arial" w:hAnsi="Arial" w:cs="Arial"/>
          <w:b/>
          <w:sz w:val="24"/>
        </w:rPr>
        <w:t>B.</w:t>
      </w:r>
      <w:r w:rsidRPr="001E1F3B">
        <w:rPr>
          <w:rFonts w:ascii="Arial" w:hAnsi="Arial" w:cs="Arial"/>
          <w:sz w:val="24"/>
        </w:rPr>
        <w:t xml:space="preserve">Derin hayallere </w:t>
      </w:r>
      <w:r w:rsidRPr="001E1F3B">
        <w:rPr>
          <w:rFonts w:ascii="Arial" w:hAnsi="Arial" w:cs="Arial"/>
          <w:sz w:val="24"/>
          <w:u w:val="single"/>
        </w:rPr>
        <w:t>daldım</w:t>
      </w:r>
      <w:r w:rsidRPr="001E1F3B">
        <w:rPr>
          <w:rFonts w:ascii="Arial" w:hAnsi="Arial" w:cs="Arial"/>
          <w:sz w:val="24"/>
        </w:rPr>
        <w:t xml:space="preserve"> gidiyorum.</w:t>
      </w:r>
    </w:p>
    <w:p w:rsidR="00270ADA" w:rsidRPr="001E1F3B" w:rsidRDefault="00270ADA" w:rsidP="001E1F3B">
      <w:pPr>
        <w:spacing w:after="0" w:line="240" w:lineRule="auto"/>
        <w:rPr>
          <w:rFonts w:ascii="Arial" w:hAnsi="Arial" w:cs="Arial"/>
          <w:sz w:val="24"/>
        </w:rPr>
      </w:pPr>
      <w:r w:rsidRPr="001E1F3B">
        <w:rPr>
          <w:rFonts w:ascii="Arial" w:hAnsi="Arial" w:cs="Arial"/>
          <w:b/>
          <w:sz w:val="24"/>
        </w:rPr>
        <w:t>C.</w:t>
      </w:r>
      <w:r w:rsidRPr="001E1F3B">
        <w:rPr>
          <w:rFonts w:ascii="Arial" w:hAnsi="Arial" w:cs="Arial"/>
          <w:sz w:val="24"/>
        </w:rPr>
        <w:t xml:space="preserve">Kepçeyi tencereye </w:t>
      </w:r>
      <w:r w:rsidRPr="001E1F3B">
        <w:rPr>
          <w:rFonts w:ascii="Arial" w:hAnsi="Arial" w:cs="Arial"/>
          <w:sz w:val="24"/>
          <w:u w:val="single"/>
        </w:rPr>
        <w:t>daldırdı.</w:t>
      </w:r>
    </w:p>
    <w:p w:rsidR="00270ADA" w:rsidRDefault="00270ADA" w:rsidP="001E1F3B">
      <w:pPr>
        <w:spacing w:after="0" w:line="240" w:lineRule="auto"/>
        <w:rPr>
          <w:rFonts w:ascii="Arial" w:hAnsi="Arial" w:cs="Arial"/>
          <w:sz w:val="24"/>
        </w:rPr>
      </w:pPr>
      <w:r w:rsidRPr="001E1F3B">
        <w:rPr>
          <w:rFonts w:ascii="Arial" w:hAnsi="Arial" w:cs="Arial"/>
          <w:b/>
          <w:sz w:val="24"/>
        </w:rPr>
        <w:t>D.</w:t>
      </w:r>
      <w:r w:rsidRPr="001E1F3B">
        <w:rPr>
          <w:rFonts w:ascii="Arial" w:hAnsi="Arial" w:cs="Arial"/>
          <w:sz w:val="24"/>
        </w:rPr>
        <w:t xml:space="preserve">Ayaklarını suya </w:t>
      </w:r>
      <w:r w:rsidRPr="001E1F3B">
        <w:rPr>
          <w:rFonts w:ascii="Arial" w:hAnsi="Arial" w:cs="Arial"/>
          <w:sz w:val="24"/>
          <w:u w:val="single"/>
        </w:rPr>
        <w:t>daldırıp</w:t>
      </w:r>
      <w:r w:rsidRPr="001E1F3B">
        <w:rPr>
          <w:rFonts w:ascii="Arial" w:hAnsi="Arial" w:cs="Arial"/>
          <w:sz w:val="24"/>
        </w:rPr>
        <w:t xml:space="preserve"> çıkardı.</w:t>
      </w:r>
    </w:p>
    <w:p w:rsidR="00270ADA" w:rsidRDefault="00270ADA" w:rsidP="001E1F3B">
      <w:pPr>
        <w:spacing w:after="0" w:line="240" w:lineRule="auto"/>
        <w:rPr>
          <w:rFonts w:ascii="Arial" w:hAnsi="Arial" w:cs="Arial"/>
          <w:sz w:val="24"/>
        </w:rPr>
      </w:pPr>
    </w:p>
    <w:p w:rsidR="00270ADA" w:rsidRDefault="00270ADA" w:rsidP="001E1F3B">
      <w:pPr>
        <w:spacing w:after="0" w:line="240" w:lineRule="auto"/>
        <w:rPr>
          <w:rFonts w:ascii="Arial" w:hAnsi="Arial" w:cs="Arial"/>
          <w:b/>
          <w:sz w:val="28"/>
        </w:rPr>
      </w:pPr>
      <w:r>
        <w:rPr>
          <w:rFonts w:ascii="Arial" w:hAnsi="Arial" w:cs="Arial"/>
          <w:b/>
          <w:sz w:val="24"/>
        </w:rPr>
        <w:t>4</w:t>
      </w:r>
      <w:r w:rsidRPr="001E1F3B">
        <w:rPr>
          <w:rFonts w:ascii="Arial" w:hAnsi="Arial" w:cs="Arial"/>
          <w:b/>
          <w:sz w:val="28"/>
        </w:rPr>
        <w:t xml:space="preserve">. </w:t>
      </w:r>
    </w:p>
    <w:p w:rsidR="00270ADA" w:rsidRPr="001E1F3B" w:rsidRDefault="00270ADA" w:rsidP="001E1F3B">
      <w:pPr>
        <w:spacing w:after="0" w:line="240" w:lineRule="auto"/>
        <w:rPr>
          <w:rFonts w:ascii="Arial" w:hAnsi="Arial" w:cs="Arial"/>
          <w:sz w:val="24"/>
        </w:rPr>
      </w:pPr>
      <w:r w:rsidRPr="001E1F3B">
        <w:rPr>
          <w:rFonts w:ascii="Arial" w:hAnsi="Arial" w:cs="Arial"/>
          <w:sz w:val="24"/>
        </w:rPr>
        <w:t>1.İki saat yol aldıktan sonra mola verdik.</w:t>
      </w:r>
    </w:p>
    <w:p w:rsidR="00270ADA" w:rsidRPr="001E1F3B" w:rsidRDefault="00270ADA" w:rsidP="001E1F3B">
      <w:pPr>
        <w:spacing w:after="0" w:line="240" w:lineRule="auto"/>
        <w:rPr>
          <w:rFonts w:ascii="Arial" w:hAnsi="Arial" w:cs="Arial"/>
          <w:sz w:val="24"/>
        </w:rPr>
      </w:pPr>
      <w:r w:rsidRPr="001E1F3B">
        <w:rPr>
          <w:rFonts w:ascii="Arial" w:hAnsi="Arial" w:cs="Arial"/>
          <w:sz w:val="24"/>
        </w:rPr>
        <w:t xml:space="preserve"> 2.Bir gün önceden yolculuk için hazırlık yaptık.</w:t>
      </w:r>
    </w:p>
    <w:p w:rsidR="00270ADA" w:rsidRPr="001E1F3B" w:rsidRDefault="00270ADA" w:rsidP="001E1F3B">
      <w:pPr>
        <w:spacing w:after="0" w:line="240" w:lineRule="auto"/>
        <w:rPr>
          <w:rFonts w:ascii="Arial" w:hAnsi="Arial" w:cs="Arial"/>
          <w:sz w:val="24"/>
        </w:rPr>
      </w:pPr>
      <w:r w:rsidRPr="001E1F3B">
        <w:rPr>
          <w:rFonts w:ascii="Arial" w:hAnsi="Arial" w:cs="Arial"/>
          <w:sz w:val="24"/>
        </w:rPr>
        <w:t xml:space="preserve"> 3.Sabahleyin erkenden yola çıktık.</w:t>
      </w:r>
    </w:p>
    <w:p w:rsidR="00270ADA" w:rsidRPr="001E1F3B" w:rsidRDefault="00270ADA" w:rsidP="001E1F3B">
      <w:pPr>
        <w:spacing w:after="0" w:line="240" w:lineRule="auto"/>
        <w:rPr>
          <w:rFonts w:ascii="Arial" w:hAnsi="Arial" w:cs="Arial"/>
          <w:sz w:val="24"/>
        </w:rPr>
      </w:pPr>
      <w:r w:rsidRPr="001E1F3B">
        <w:rPr>
          <w:rFonts w:ascii="Arial" w:hAnsi="Arial" w:cs="Arial"/>
          <w:sz w:val="24"/>
        </w:rPr>
        <w:t xml:space="preserve"> 4.İzmir’e gitmeye karar vermiştik.</w:t>
      </w:r>
    </w:p>
    <w:p w:rsidR="00270ADA" w:rsidRDefault="00270ADA" w:rsidP="001E1F3B">
      <w:pPr>
        <w:spacing w:after="0" w:line="240" w:lineRule="auto"/>
        <w:rPr>
          <w:rFonts w:ascii="Arial" w:hAnsi="Arial" w:cs="Arial"/>
          <w:b/>
          <w:sz w:val="24"/>
        </w:rPr>
      </w:pPr>
    </w:p>
    <w:p w:rsidR="00270ADA" w:rsidRPr="001E1F3B" w:rsidRDefault="00270ADA" w:rsidP="001E1F3B">
      <w:pPr>
        <w:spacing w:after="0" w:line="240" w:lineRule="auto"/>
        <w:rPr>
          <w:rFonts w:ascii="Arial" w:hAnsi="Arial" w:cs="Arial"/>
          <w:b/>
          <w:sz w:val="24"/>
        </w:rPr>
      </w:pPr>
      <w:r w:rsidRPr="001E1F3B">
        <w:rPr>
          <w:rFonts w:ascii="Arial" w:hAnsi="Arial" w:cs="Arial"/>
          <w:b/>
          <w:sz w:val="24"/>
        </w:rPr>
        <w:t>Yukarıdaki cümlelerle bir paragraf oluşturulduğunda sıralama aşağıdakilerden hangisi olur?</w:t>
      </w:r>
    </w:p>
    <w:p w:rsidR="00270ADA" w:rsidRDefault="00270ADA" w:rsidP="001E1F3B">
      <w:pPr>
        <w:spacing w:after="0" w:line="240" w:lineRule="auto"/>
        <w:rPr>
          <w:rFonts w:ascii="Arial" w:hAnsi="Arial" w:cs="Arial"/>
          <w:b/>
          <w:sz w:val="24"/>
        </w:rPr>
      </w:pPr>
      <w:r w:rsidRPr="001E1F3B">
        <w:rPr>
          <w:rFonts w:ascii="Arial" w:hAnsi="Arial" w:cs="Arial"/>
          <w:b/>
          <w:sz w:val="24"/>
        </w:rPr>
        <w:t>A)</w:t>
      </w:r>
      <w:r>
        <w:rPr>
          <w:rFonts w:ascii="Arial" w:hAnsi="Arial" w:cs="Arial"/>
          <w:sz w:val="24"/>
        </w:rPr>
        <w:t>3-1-4-2</w:t>
      </w:r>
      <w:r w:rsidRPr="001E1F3B">
        <w:rPr>
          <w:rFonts w:ascii="Arial" w:hAnsi="Arial" w:cs="Arial"/>
          <w:sz w:val="24"/>
        </w:rPr>
        <w:t xml:space="preserve">              </w:t>
      </w:r>
      <w:r>
        <w:rPr>
          <w:rFonts w:ascii="Arial" w:hAnsi="Arial" w:cs="Arial"/>
          <w:b/>
          <w:sz w:val="24"/>
        </w:rPr>
        <w:t>B</w:t>
      </w:r>
      <w:r w:rsidRPr="001E1F3B">
        <w:rPr>
          <w:rFonts w:ascii="Arial" w:hAnsi="Arial" w:cs="Arial"/>
          <w:b/>
          <w:sz w:val="24"/>
        </w:rPr>
        <w:t>)</w:t>
      </w:r>
      <w:r w:rsidRPr="001E1F3B">
        <w:rPr>
          <w:rFonts w:ascii="Arial" w:hAnsi="Arial" w:cs="Arial"/>
          <w:sz w:val="24"/>
        </w:rPr>
        <w:t>4-2-3-1</w:t>
      </w:r>
    </w:p>
    <w:p w:rsidR="00270ADA" w:rsidRPr="001E1F3B" w:rsidRDefault="00270ADA" w:rsidP="001E1F3B">
      <w:pPr>
        <w:spacing w:after="0" w:line="240" w:lineRule="auto"/>
        <w:rPr>
          <w:rFonts w:ascii="Arial" w:hAnsi="Arial" w:cs="Arial"/>
          <w:b/>
          <w:sz w:val="24"/>
        </w:rPr>
      </w:pPr>
      <w:r>
        <w:rPr>
          <w:rFonts w:ascii="Arial" w:hAnsi="Arial" w:cs="Arial"/>
          <w:b/>
          <w:sz w:val="24"/>
        </w:rPr>
        <w:t>C</w:t>
      </w:r>
      <w:r w:rsidRPr="001E1F3B">
        <w:rPr>
          <w:rFonts w:ascii="Arial" w:hAnsi="Arial" w:cs="Arial"/>
          <w:b/>
          <w:sz w:val="24"/>
        </w:rPr>
        <w:t>)</w:t>
      </w:r>
      <w:r w:rsidRPr="001E1F3B">
        <w:rPr>
          <w:rFonts w:ascii="Arial" w:hAnsi="Arial" w:cs="Arial"/>
          <w:sz w:val="24"/>
        </w:rPr>
        <w:t xml:space="preserve">4-2-1-3              </w:t>
      </w:r>
      <w:r w:rsidRPr="001E1F3B">
        <w:rPr>
          <w:rFonts w:ascii="Arial" w:hAnsi="Arial" w:cs="Arial"/>
          <w:b/>
          <w:sz w:val="24"/>
        </w:rPr>
        <w:t>D)</w:t>
      </w:r>
      <w:r w:rsidRPr="001E1F3B">
        <w:rPr>
          <w:rFonts w:ascii="Arial" w:hAnsi="Arial" w:cs="Arial"/>
          <w:sz w:val="24"/>
        </w:rPr>
        <w:t>2-</w:t>
      </w:r>
      <w:r>
        <w:rPr>
          <w:rFonts w:ascii="Arial" w:hAnsi="Arial" w:cs="Arial"/>
          <w:sz w:val="24"/>
        </w:rPr>
        <w:t>1-3-4</w:t>
      </w:r>
      <w:r w:rsidRPr="001E1F3B">
        <w:rPr>
          <w:rFonts w:ascii="Arial" w:hAnsi="Arial" w:cs="Arial"/>
          <w:sz w:val="24"/>
        </w:rPr>
        <w:t xml:space="preserve">   </w:t>
      </w:r>
    </w:p>
    <w:p w:rsidR="00270ADA" w:rsidRDefault="00270ADA" w:rsidP="001E1F3B">
      <w:pPr>
        <w:spacing w:after="0" w:line="240" w:lineRule="auto"/>
        <w:rPr>
          <w:rFonts w:ascii="Arial" w:hAnsi="Arial" w:cs="Arial"/>
          <w:b/>
          <w:sz w:val="28"/>
          <w:szCs w:val="24"/>
        </w:rPr>
      </w:pPr>
    </w:p>
    <w:p w:rsidR="00270ADA" w:rsidRPr="006621AD" w:rsidRDefault="00270ADA" w:rsidP="006621AD">
      <w:pPr>
        <w:spacing w:after="0" w:line="240" w:lineRule="auto"/>
        <w:rPr>
          <w:rFonts w:ascii="Arial" w:hAnsi="Arial" w:cs="Arial"/>
          <w:sz w:val="24"/>
        </w:rPr>
      </w:pPr>
      <w:r>
        <w:rPr>
          <w:rFonts w:ascii="Arial" w:hAnsi="Arial" w:cs="Arial"/>
          <w:b/>
          <w:sz w:val="28"/>
          <w:szCs w:val="24"/>
        </w:rPr>
        <w:t xml:space="preserve">5. </w:t>
      </w:r>
      <w:r w:rsidRPr="006621AD">
        <w:rPr>
          <w:rFonts w:ascii="Arial" w:hAnsi="Arial" w:cs="Arial"/>
          <w:sz w:val="24"/>
        </w:rPr>
        <w:t>Anneme sordum( )</w:t>
      </w:r>
    </w:p>
    <w:p w:rsidR="00270ADA" w:rsidRPr="006621AD" w:rsidRDefault="00270ADA" w:rsidP="006621AD">
      <w:pPr>
        <w:spacing w:after="0" w:line="240" w:lineRule="auto"/>
        <w:ind w:right="-330"/>
        <w:rPr>
          <w:rFonts w:ascii="Arial" w:hAnsi="Arial" w:cs="Arial"/>
          <w:sz w:val="24"/>
        </w:rPr>
      </w:pPr>
      <w:r w:rsidRPr="006621AD">
        <w:rPr>
          <w:rFonts w:ascii="Arial" w:hAnsi="Arial" w:cs="Arial"/>
          <w:sz w:val="24"/>
        </w:rPr>
        <w:t xml:space="preserve">    -Şaka yapmıyorsun( )değil mi anne()</w:t>
      </w:r>
    </w:p>
    <w:p w:rsidR="00270ADA" w:rsidRPr="006621AD" w:rsidRDefault="00270ADA" w:rsidP="006621AD">
      <w:pPr>
        <w:spacing w:after="0" w:line="240" w:lineRule="auto"/>
        <w:rPr>
          <w:rFonts w:ascii="Arial" w:hAnsi="Arial" w:cs="Arial"/>
          <w:sz w:val="24"/>
        </w:rPr>
      </w:pPr>
      <w:r w:rsidRPr="006621AD">
        <w:rPr>
          <w:rFonts w:ascii="Arial" w:hAnsi="Arial" w:cs="Arial"/>
          <w:sz w:val="24"/>
        </w:rPr>
        <w:t xml:space="preserve">    Annem( )</w:t>
      </w:r>
    </w:p>
    <w:p w:rsidR="00270ADA" w:rsidRPr="006621AD" w:rsidRDefault="00270ADA" w:rsidP="006621AD">
      <w:pPr>
        <w:spacing w:after="0" w:line="240" w:lineRule="auto"/>
        <w:rPr>
          <w:rFonts w:ascii="Arial" w:hAnsi="Arial" w:cs="Arial"/>
          <w:sz w:val="24"/>
        </w:rPr>
      </w:pPr>
      <w:r w:rsidRPr="006621AD">
        <w:rPr>
          <w:rFonts w:ascii="Arial" w:hAnsi="Arial" w:cs="Arial"/>
          <w:sz w:val="24"/>
        </w:rPr>
        <w:t xml:space="preserve">    -Hayır( )çok ciddiyim( )</w:t>
      </w:r>
    </w:p>
    <w:p w:rsidR="00270ADA" w:rsidRDefault="00270ADA" w:rsidP="006621AD">
      <w:pPr>
        <w:spacing w:after="0" w:line="240" w:lineRule="auto"/>
        <w:ind w:right="-150"/>
        <w:rPr>
          <w:rFonts w:ascii="Arial" w:hAnsi="Arial" w:cs="Arial"/>
          <w:b/>
          <w:sz w:val="24"/>
        </w:rPr>
      </w:pPr>
    </w:p>
    <w:p w:rsidR="00270ADA" w:rsidRPr="006621AD" w:rsidRDefault="00270ADA" w:rsidP="006621AD">
      <w:pPr>
        <w:spacing w:after="0" w:line="240" w:lineRule="auto"/>
        <w:ind w:right="-150"/>
        <w:rPr>
          <w:rFonts w:ascii="Arial" w:hAnsi="Arial" w:cs="Arial"/>
          <w:b/>
          <w:sz w:val="24"/>
        </w:rPr>
      </w:pPr>
      <w:r w:rsidRPr="006621AD">
        <w:rPr>
          <w:rFonts w:ascii="Arial" w:hAnsi="Arial" w:cs="Arial"/>
          <w:b/>
          <w:sz w:val="24"/>
        </w:rPr>
        <w:t>Yukarıdaki ifadelerde ‘( )’ ile belirtilen yerlerde kullanılması gereken noktalama işaretleri hangi seçenekte doğru verilmiştir?</w:t>
      </w:r>
    </w:p>
    <w:p w:rsidR="00270ADA" w:rsidRPr="006621AD" w:rsidRDefault="00270ADA" w:rsidP="006621AD">
      <w:pPr>
        <w:spacing w:after="0" w:line="240" w:lineRule="auto"/>
        <w:rPr>
          <w:rFonts w:ascii="Arial" w:hAnsi="Arial" w:cs="Arial"/>
          <w:sz w:val="32"/>
        </w:rPr>
      </w:pPr>
      <w:r w:rsidRPr="006621AD">
        <w:rPr>
          <w:rFonts w:ascii="Arial" w:hAnsi="Arial" w:cs="Arial"/>
          <w:sz w:val="32"/>
        </w:rPr>
        <w:t>A.(:) (,) (?) (:) (,)</w:t>
      </w:r>
      <w:r>
        <w:rPr>
          <w:rFonts w:ascii="Arial" w:hAnsi="Arial" w:cs="Arial"/>
          <w:sz w:val="32"/>
        </w:rPr>
        <w:t xml:space="preserve"> </w:t>
      </w:r>
      <w:r w:rsidRPr="006621AD">
        <w:rPr>
          <w:rFonts w:ascii="Arial" w:hAnsi="Arial" w:cs="Arial"/>
          <w:sz w:val="32"/>
        </w:rPr>
        <w:t>(.)</w:t>
      </w:r>
    </w:p>
    <w:p w:rsidR="00270ADA" w:rsidRPr="006621AD" w:rsidRDefault="00270ADA" w:rsidP="006621AD">
      <w:pPr>
        <w:spacing w:after="0" w:line="240" w:lineRule="auto"/>
        <w:rPr>
          <w:rFonts w:ascii="Arial" w:hAnsi="Arial" w:cs="Arial"/>
          <w:sz w:val="32"/>
        </w:rPr>
      </w:pPr>
      <w:r w:rsidRPr="006621AD">
        <w:rPr>
          <w:rFonts w:ascii="Arial" w:hAnsi="Arial" w:cs="Arial"/>
          <w:sz w:val="32"/>
        </w:rPr>
        <w:t>B.(.) (,) (?) (!) (,) (.)</w:t>
      </w:r>
    </w:p>
    <w:p w:rsidR="00270ADA" w:rsidRPr="006621AD" w:rsidRDefault="00270ADA" w:rsidP="006621AD">
      <w:pPr>
        <w:spacing w:after="0" w:line="240" w:lineRule="auto"/>
        <w:rPr>
          <w:rFonts w:ascii="Arial" w:hAnsi="Arial" w:cs="Arial"/>
          <w:sz w:val="32"/>
        </w:rPr>
      </w:pPr>
      <w:r w:rsidRPr="006621AD">
        <w:rPr>
          <w:rFonts w:ascii="Arial" w:hAnsi="Arial" w:cs="Arial"/>
          <w:sz w:val="32"/>
        </w:rPr>
        <w:t>C.(:) (.) (?) (!) (,) (.)</w:t>
      </w:r>
    </w:p>
    <w:p w:rsidR="00270ADA" w:rsidRPr="006621AD" w:rsidRDefault="00270ADA" w:rsidP="006621AD">
      <w:pPr>
        <w:spacing w:after="0" w:line="240" w:lineRule="auto"/>
        <w:rPr>
          <w:rFonts w:ascii="Arial" w:hAnsi="Arial" w:cs="Arial"/>
          <w:sz w:val="32"/>
        </w:rPr>
      </w:pPr>
      <w:r w:rsidRPr="006621AD">
        <w:rPr>
          <w:rFonts w:ascii="Arial" w:hAnsi="Arial" w:cs="Arial"/>
          <w:sz w:val="32"/>
        </w:rPr>
        <w:t>D.(:) (!) (?) (:) (,) (?)</w:t>
      </w:r>
    </w:p>
    <w:p w:rsidR="00270ADA" w:rsidRDefault="00270ADA" w:rsidP="001E1F3B">
      <w:pPr>
        <w:spacing w:after="0" w:line="240" w:lineRule="auto"/>
        <w:rPr>
          <w:rFonts w:ascii="Arial" w:hAnsi="Arial" w:cs="Arial"/>
          <w:b/>
          <w:sz w:val="28"/>
          <w:szCs w:val="24"/>
        </w:rPr>
      </w:pPr>
    </w:p>
    <w:p w:rsidR="00270ADA" w:rsidRDefault="00270ADA" w:rsidP="001E1F3B">
      <w:pPr>
        <w:spacing w:after="0" w:line="240" w:lineRule="auto"/>
        <w:rPr>
          <w:rFonts w:ascii="Arial" w:hAnsi="Arial" w:cs="Arial"/>
          <w:b/>
          <w:sz w:val="28"/>
          <w:szCs w:val="24"/>
          <w:u w:val="single"/>
        </w:rPr>
      </w:pPr>
      <w:r>
        <w:rPr>
          <w:rFonts w:ascii="Arial" w:hAnsi="Arial" w:cs="Arial"/>
          <w:b/>
          <w:sz w:val="28"/>
          <w:szCs w:val="24"/>
        </w:rPr>
        <w:t xml:space="preserve">6- </w:t>
      </w:r>
      <w:r>
        <w:rPr>
          <w:rFonts w:ascii="Arial" w:hAnsi="Arial" w:cs="Arial"/>
          <w:b/>
          <w:sz w:val="24"/>
          <w:szCs w:val="24"/>
        </w:rPr>
        <w:t xml:space="preserve">Hangi öğrencinin kelime çifti anlam ilişkisi açısından </w:t>
      </w:r>
      <w:r w:rsidRPr="0054321E">
        <w:rPr>
          <w:rFonts w:ascii="Arial" w:hAnsi="Arial" w:cs="Arial"/>
          <w:b/>
          <w:sz w:val="28"/>
          <w:szCs w:val="24"/>
          <w:u w:val="single"/>
        </w:rPr>
        <w:t>farklıdır?</w:t>
      </w:r>
    </w:p>
    <w:p w:rsidR="00270ADA" w:rsidRDefault="00270ADA" w:rsidP="001E1F3B">
      <w:pPr>
        <w:spacing w:after="0" w:line="240" w:lineRule="auto"/>
        <w:rPr>
          <w:rFonts w:ascii="Arial" w:hAnsi="Arial" w:cs="Arial"/>
          <w:b/>
          <w:sz w:val="28"/>
          <w:szCs w:val="24"/>
          <w:u w:val="single"/>
        </w:rPr>
      </w:pPr>
      <w:r>
        <w:rPr>
          <w:noProof/>
          <w:lang w:eastAsia="tr-TR"/>
        </w:rPr>
        <w:pict>
          <v:shape id="Köşeleri Yuvarlanmış Dikdörtgen Belirtme Çizgisi 45" o:spid="_x0000_s1028" type="#_x0000_t62" style="position:absolute;margin-left:71.7pt;margin-top:7.35pt;width:156pt;height:30.85pt;z-index:2516085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" adj="-4008,20283" strokecolor="#243f60" strokeweight="2pt">
            <v:textbox>
              <w:txbxContent>
                <w:p w:rsidR="00270ADA" w:rsidRPr="00C05861" w:rsidRDefault="00270ADA" w:rsidP="0054321E">
                  <w:pPr>
                    <w:rPr>
                      <w:b/>
                      <w:color w:val="000000"/>
                      <w:sz w:val="32"/>
                    </w:rPr>
                  </w:pPr>
                  <w:r w:rsidRPr="00C05861">
                    <w:rPr>
                      <w:b/>
                      <w:color w:val="000000"/>
                      <w:sz w:val="32"/>
                    </w:rPr>
                    <w:t>takunya - nalın</w:t>
                  </w:r>
                </w:p>
              </w:txbxContent>
            </v:textbox>
          </v:shape>
        </w:pict>
      </w:r>
    </w:p>
    <w:p w:rsidR="00270ADA" w:rsidRDefault="00270ADA" w:rsidP="001E1F3B">
      <w:pPr>
        <w:spacing w:after="0" w:line="240" w:lineRule="auto"/>
        <w:rPr>
          <w:rFonts w:ascii="Arial" w:hAnsi="Arial" w:cs="Arial"/>
          <w:b/>
          <w:sz w:val="24"/>
          <w:szCs w:val="24"/>
        </w:rPr>
      </w:pPr>
      <w:r>
        <w:rPr>
          <w:noProof/>
          <w:lang w:eastAsia="tr-TR"/>
        </w:rPr>
        <w:pict>
          <v:shape id="Köşeleri Yuvarlanmış Dikdörtgen Belirtme Çizgisi 95" o:spid="_x0000_s1029" type="#_x0000_t62" style="position:absolute;margin-left:71.7pt;margin-top:38.55pt;width:159.75pt;height:30.85pt;z-index:2516096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" adj="-4008,20283" fillcolor="window" strokecolor="#385d8a" strokeweight="2pt">
            <v:textbox>
              <w:txbxContent>
                <w:p w:rsidR="00270ADA" w:rsidRPr="00C05861" w:rsidRDefault="00270ADA" w:rsidP="0054321E">
                  <w:pPr>
                    <w:rPr>
                      <w:b/>
                      <w:color w:val="000000"/>
                      <w:sz w:val="32"/>
                    </w:rPr>
                  </w:pPr>
                  <w:r w:rsidRPr="00C05861">
                    <w:rPr>
                      <w:b/>
                      <w:color w:val="000000"/>
                      <w:sz w:val="32"/>
                    </w:rPr>
                    <w:t>nehir - ırmak</w:t>
                  </w:r>
                </w:p>
              </w:txbxContent>
            </v:textbox>
          </v:shape>
        </w:pict>
      </w:r>
      <w:r w:rsidRPr="0054321E">
        <w:rPr>
          <w:rFonts w:ascii="Arial" w:hAnsi="Arial" w:cs="Arial"/>
          <w:b/>
          <w:sz w:val="24"/>
          <w:szCs w:val="24"/>
        </w:rPr>
        <w:t>A)</w:t>
      </w:r>
      <w:r>
        <w:rPr>
          <w:noProof/>
          <w:lang w:eastAsia="tr-TR"/>
        </w:rPr>
      </w:r>
      <w:r w:rsidRPr="00EC0F21">
        <w:rPr>
          <w:rFonts w:ascii="Arial" w:hAnsi="Arial" w:cs="Arial"/>
          <w:b/>
          <w:noProof/>
          <w:sz w:val="24"/>
          <w:szCs w:val="24"/>
          <w:lang w:eastAsia="tr-TR"/>
        </w:rPr>
        <w:pict>
          <v:group id="Tuval 44" o:spid="_x0000_s1030" editas="canvas" style="width:45.75pt;height:39.75pt;mso-position-horizontal-relative:char;mso-position-vertical-relative:line" coordsize="5810,5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">
            <v:shape id="_x0000_s1031" type="#_x0000_t75" style="position:absolute;width:5810;height:5048;visibility:visible">
              <v:fill o:detectmouseclick="t"/>
              <v:path o:connecttype="none"/>
            </v:shape>
            <v:shape id="Freeform 7" o:spid="_x0000_s1032" style="position:absolute;left:107;top:1162;width:5544;height:2730;visibility:visible;mso-wrap-style:square;v-text-anchor:top" coordsize="1746,1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WH970A&#10;AADaAAAADwAAAGRycy9kb3ducmV2LnhtbESPSwvCMBCE74L/IazgTdMKFqlGEUERPPkAr2uzfWCz&#10;KU3U+u+NIHgcZuYbZrHqTC2e1LrKsoJ4HIEgzqyuuFBwOW9HMxDOI2usLZOCNzlYLfu9BabavvhI&#10;z5MvRICwS1FB6X2TSumykgy6sW2Ig5fb1qAPsi2kbvEV4KaWkyhKpMGKw0KJDW1Kyu6nh1Fw1Xkd&#10;77Li5mWS7KaHTnJscqWGg249B+Gp8//wr73XCqbwvRJugFx+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EbWH970AAADaAAAADwAAAAAAAAAAAAAAAACYAgAAZHJzL2Rvd25yZXYu&#10;eG1sUEsFBgAAAAAEAAQA9QAAAIIDAAAAAA==&#10;" path="m112,963r29,36l175,1034r36,32l248,1097r42,29l333,1154r45,25l427,1201r50,21l529,1240r53,15l638,1268r56,11l753,1286r60,5l873,1292r55,-1l983,1287r52,-6l1087,1273r52,-11l1188,1249r48,-16l1283,1216r44,-19l1371,1177r42,-23l1452,1130r37,-27l1525,1076r33,-30l1588,1016r36,-40l1655,933r26,-44l1704,843r17,-47l1734,747r8,-50l1746,646r-2,-46l1738,554r-12,-44l1712,467r-18,-42l1671,384r-26,-40l1618,307r-33,-36l1549,237r-39,-32l1470,174r-44,-28l1379,120,1330,96,1280,74r-23,-8l1233,57r-23,-8l1186,42r-24,-6l1137,30r-26,-6l1087,19r-26,-5l1035,10,1008,7,982,4,956,2,928,1,900,,873,,829,1,787,3,745,7r-41,5l664,19r-41,7l584,36,545,46,508,58,472,72,436,86r-35,16l368,119r-32,18l305,155r-31,20l243,198r-29,24l187,246r-26,26l136,299r-22,27l93,355,75,385,57,415,42,446,29,478r-9,32l11,544,5,577,2,611,,646r2,43l8,731r8,41l29,813r16,39l65,889r21,38l112,963xe" fillcolor="#ffff7c" stroked="f">
              <v:path arrowok="t" o:connecttype="custom" o:connectlocs="44768,211128;66993,225287;92075,237968;120015,249169;151448,258256;184785,265230;220345,270303;258128,272839;294640,272839;328613,270725;361633,266710;392430,260581;421323,252973;448628,243885;472758,233107;494665,221061;515620,206267;533718,187880;546418,168226;553085,147303;553720,126803;548005,107783;537845,89819;522288,72701;503238,57273;479425,43324;452755,30855;422275,20289;399098,13948;384175,10356;368935,7608;352743,5072;336868,2959;320040,1479;303530,423;285750,0;263208,211;236538,1479;210820,4015;185420,7608;161290,12258;138430,18175;116840,25149;96838,32758;77153,41845;59373,51989;43180,63190;29528,75025;18098,87706;9208,101020;3493,114968;635,129128;635,145613;5080,163154;14288,180061;27305,195911" o:connectangles="0,0,0,0,0,0,0,0,0,0,0,0,0,0,0,0,0,0,0,0,0,0,0,0,0,0,0,0,0,0,0,0,0,0,0,0,0,0,0,0,0,0,0,0,0,0,0,0,0,0,0,0,0,0,0,0"/>
            </v:shape>
            <v:shape id="Freeform 8" o:spid="_x0000_s1033" style="position:absolute;left:12;width:5791;height:5048;visibility:visible;mso-wrap-style:square;v-text-anchor:top" coordsize="1825,2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fWZMMA&#10;AADaAAAADwAAAGRycy9kb3ducmV2LnhtbESPQWvCQBSE7wX/w/KE3uqmHkIbXcUKKe2xRgRvj+wz&#10;iWbfht1NjP56t1DocZiZb5jlejStGMj5xrKC11kCgri0uuFKwb7IX95A+ICssbVMCm7kYb2aPC0x&#10;0/bKPzTsQiUihH2GCuoQukxKX9Zk0M9sRxy9k3UGQ5SuktrhNcJNK+dJkkqDDceFGjva1lRedr1R&#10;ULq0/37Pj+2tuBebj8NZfvpBKvU8HTcLEIHG8B/+a39pBSn8Xok3QK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fWZMMAAADaAAAADwAAAAAAAAAAAAAAAACYAgAAZHJzL2Rv&#10;d25yZXYueG1sUEsFBgAAAAAEAAQA9QAAAIgDAAAAAA==&#10;" path="m1496,16r8,-6l1514,6r11,l1535,9r18,13l1564,36r5,18l1572,72r,18l1576,109r6,17l1593,142r,4l1593,148r4,2l1598,153r3,-12l1606,130r7,-10l1621,109r8,-8l1639,93r11,-9l1662,77r11,1l1683,82r8,6l1697,95r2,22l1691,136r-12,18l1675,174r-2,21l1666,215r-3,19l1666,254r-1,32l1653,316r-9,30l1644,378r-2,12l1636,401r-7,11l1619,422r-6,11l1608,445r,12l1614,470r13,30l1639,501r13,2l1662,507r9,5l1681,525r6,14l1691,554r3,15l1697,584r5,14l1710,611r13,12l1739,668r9,47l1752,763r2,48l1756,874r1,63l1762,999r11,62l1769,1085r-10,21l1746,1128r-15,20l1590,1340r-117,157l1459,1523r-7,26l1449,1578r,29l1517,1716r13,34l1545,1782r11,35l1559,1853r12,57l1576,1966r3,59l1582,2083r28,1l1637,2085r28,l1692,2085r30,l1749,2086r28,l1803,2087r11,8l1822,2103r3,10l1825,2123r-4,11l1809,2144r-11,7l1793,2153r-7,33l1775,2222r-11,38l1751,2298r-13,33l1728,2359r-6,18l1718,2384r-5,l1700,2384r-21,l1650,2384r-36,l1572,2384r-48,l1470,2384r-57,l1352,2384r-67,l1217,2384r-70,l1074,2384r-73,l927,2384r-75,l779,2384r-73,l636,2384r-70,l502,2384r-62,l381,2384r-53,l281,2384r-44,l201,2384r-29,l151,2384r-13,l133,2384r-14,-26l104,2330,93,2302,81,2275r-9,-29l64,2218r-9,-29l49,2162r-7,-5l34,2155r-8,l20,2152r-10,-9l3,2132,,2121r2,-12l5,2102r8,-5l20,2091r3,-5l36,2087r15,2l65,2090r15,-1l96,2089r16,l128,2089r17,l135,2044r-10,-44l119,1954r-4,-47l125,1743r7,-32l138,1680r8,-31l156,1618r11,-29l182,1559r19,-28l223,1505r66,-40l430,1405r23,-9l474,1385r16,-15l506,1356r17,-16l539,1325r16,-15l573,1297r-11,-5l552,1290r-12,-4l529,1284r-11,-2l508,1277r-8,-5l492,1265r-3,-31l485,1202r-3,-32l487,1137r-18,-22l456,1091r-6,-26l448,1038r5,-19l459,1001r10,-17l485,969r7,-43l505,883r21,-41l553,804r35,-35l630,738r47,-27l730,690r30,-9l790,675r33,-3l855,669r34,1l922,674r32,5l985,686r23,2l1030,691r25,2l1077,697r22,3l1121,705r21,6l1163,717r12,3l1186,723r10,5l1206,734r8,7l1222,747r8,7l1238,760r29,35l1288,832r10,42l1301,916r-6,43l1284,999r-20,40l1240,1074r-4,18l1230,1109r-7,16l1214,1142r-12,15l1188,1170r-18,12l1149,1190r-8,11l1133,1212r-8,11l1118,1234r7,l1131,1234r7,-2l1144,1232r8,-1l1159,1231r6,l1172,1232r6,-10l1186,1211r10,-11l1206,1190r11,-9l1227,1171r11,-11l1246,1151r16,-24l1277,1103r13,-26l1301,1052r10,-25l1319,1001r8,-27l1335,948r9,-11l1353,926r10,-10l1376,907r,-118l1378,768r,-23l1379,723r3,-21l1389,681r11,-19l1415,645r21,-16l1433,616r-3,-13l1425,587r-2,-14l1423,559r5,-14l1436,532r16,-9l1451,509r-4,-12l1441,485r-8,-12l1425,463r-12,-11l1402,442r-13,-9l1373,403r-10,-33l1353,336r-11,-32l1344,281r11,-21l1366,239r5,-23l1371,191r-1,-25l1365,141r-2,-24l1365,93r8,-22l1387,51r25,-20l1420,30r6,-3l1431,22r3,-6l1439,11r5,-6l1451,1r9,-1l1472,r9,4l1488,9r8,7xe" fillcolor="black" stroked="f">
              <v:path arrowok="t" o:connecttype="custom" o:connectlocs="492807,4659;502010,26681;508039,29858;523588,17787;539137,24775;527713,49551;521049,82585;510260,96772;530252,108419;540089,126630;556590,171734;558176,234202;460757,328009;493759,384760;510895,441298;563888,441722;577851,451886;559763,478567;543579,504825;483605,504825;363973,504825;224032,504825;104083,504825;43791,504825;22847,475603;8250,456333;1587,445110;20626,442569;42839,432828;43791,355749;70764,318692;160567,287140;175164,273165;156124,267871;144701,231025;153903,205191;199915,156276;271314,141664;326846,146323;369050,151829;387772,158181;412841,193968;390311,234837;364608,251989;358896,261306;371906,260883;389359,247966;412841,222767;429342,196086;437593,153099;454728,130441;455680,112654;452190,98043;429342,71150;435054,40445;440131,10800;456632,2329;472181,1906" o:connectangles="0,0,0,0,0,0,0,0,0,0,0,0,0,0,0,0,0,0,0,0,0,0,0,0,0,0,0,0,0,0,0,0,0,0,0,0,0,0,0,0,0,0,0,0,0,0,0,0,0,0,0,0,0,0,0,0,0,0"/>
            </v:shape>
            <v:shape id="Freeform 9" o:spid="_x0000_s1034" style="position:absolute;left:4375;top:50;width:844;height:1124;visibility:visible;mso-wrap-style:square;v-text-anchor:top" coordsize="266,5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tUWMMA&#10;AADaAAAADwAAAGRycy9kb3ducmV2LnhtbESPQWsCMRSE7wX/Q3iCt5q1SFtWo4ggFIqCVsTjM3lm&#10;FzcvS5Lq2l9vCoUeh5n5hpnOO9eIK4VYe1YwGhYgiLU3NVsF+6/V8zuImJANNp5JwZ0izGe9pymW&#10;xt94S9ddsiJDOJaooEqpLaWMuiKHcehb4uydfXCYsgxWmoC3DHeNfCmKV+mw5rxQYUvLivRl9+0U&#10;OPvpTvq4Hx9WG33f/ITL2K4LpQb9bjEBkahL/+G/9odR8Aa/V/IN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etUWMMAAADaAAAADwAAAAAAAAAAAAAAAACYAgAAZHJzL2Rv&#10;d25yZXYueG1sUEsFBgAAAAAEAAQA9QAAAIgDAAAAAA==&#10;" path="m101,1r5,6l107,12r2,5l109,21r-5,20l106,57r5,17l117,90r7,15l130,122r5,16l135,156r-2,2l132,160r-2,2l130,166r7,4l143,170r8,-1l158,168r11,1l180,170r12,-1l200,166r-7,-6l182,157r-11,-1l159,155r-3,-23l153,108,148,85,138,63,135,48r,-16l138,18,143,5r13,4l164,18r3,11l171,39r3,32l185,99r13,29l200,160r5,6l211,173r7,6l227,181r15,12l255,206r8,15l266,236r-1,16l260,266r-7,15l245,294r,14l247,324r-2,16l242,354r-5,13l229,381r-13,9l200,399r-10,1l182,401r-10,l163,402r-9,1l145,405r-8,2l129,409r1,5l133,418r7,2l145,421r52,3l200,448r5,25l211,497r10,24l208,525r-15,2l179,529r-16,2l148,531r-15,-2l119,528r-15,-2l104,507r-1,-20l99,469,93,451,83,435,72,418,56,405,38,391,28,364,21,336,13,308,,282,5,259,17,238,30,217,41,197r11,6l59,211r3,10l62,230r,15l56,256r-12,9l38,276r8,4l56,281r11,l77,284r11,9l93,304r6,8l114,312r2,-8l112,295r-5,-7l101,281r-7,-7l90,268r-2,-6l91,256r7,1l104,259r7,4l117,268r5,3l130,274r7,-2l146,269r10,-1l166,268r10,2l184,272r8,3l198,280r8,3l213,288r3,l221,288r3,l226,286,216,272r-13,-8l189,258r-18,-4l153,252r-18,-4l119,244,104,234r-8,-2l94,227r,-7l91,214r-3,-9l81,196r2,-8l96,182r5,-1l106,180r5,-1l114,176r2,-3l114,170r-3,-1l107,167r-6,-19l91,128,81,108,78,87,75,74,80,62,86,50,83,36,75,27r2,-9l83,9,90,1,93,r3,l98,r3,1xe" fillcolor="#f2d8ce" stroked="f">
              <v:path arrowok="t" o:connecttype="custom" o:connectlocs="33973,2540;33020,8678;37148,19050;42863,29210;41910,33867;43498,35983;50165,35560;60960,35772;57785,33232;49530,27940;43815,13335;43815,3810;52070,3810;55245,15028;63500,33867;69215,37888;80963,43603;84138,53340;77788,62230;77788,71967;72708,80645;60325,84667;51753,85090;43498,86148;42228,88477;62548,89747;66993,105198;61278,111548;46990,112395;33020,111337;31433,99272;22860,88477;8890,77047;0,59690;9525,45932;18733,44662;19685,51858;12065,58420;21273,59478;29528,64347;36830,64347;32068,59478;27940,55457;33020,54822;38735,57362;46355,56938;55880,57150;62865,59267;68580,60960;71755,60537;60008,54610;42863,52493;30480,49107;28893,45297;26353,39793;33655,38100;36830,36618;33973,35348;25718,22860;25400,13123;23813,5715;28575,212;31115,0" o:connectangles="0,0,0,0,0,0,0,0,0,0,0,0,0,0,0,0,0,0,0,0,0,0,0,0,0,0,0,0,0,0,0,0,0,0,0,0,0,0,0,0,0,0,0,0,0,0,0,0,0,0,0,0,0,0,0,0,0,0,0,0,0,0,0"/>
            </v:shape>
            <v:shape id="Freeform 10" o:spid="_x0000_s1035" style="position:absolute;left:4432;top:107;width:197;height:312;visibility:visible;mso-wrap-style:square;v-text-anchor:top" coordsize="6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tQOcEA&#10;AADaAAAADwAAAGRycy9kb3ducmV2LnhtbERPu07DMBTdK/UfrFuJrXHoAFWoG0WgClhKm3ag21V8&#10;81Dj6yh2Hvw9HpAYj857l86mFSP1rrGs4DGKQRAXVjdcKbheDustCOeRNbaWScEPOUj3y8UOE20n&#10;PtOY+0qEEHYJKqi97xIpXVGTQRfZjjhwpe0N+gD7SuoepxBuWrmJ4ydpsOHQUGNHrzUV93wwCm7H&#10;w4DT+3x8yzampO/y8+v03Cn1sJqzFxCeZv8v/nN/aAVha7gSboD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UDnBAAAA2gAAAA8AAAAAAAAAAAAAAAAAmAIAAGRycy9kb3du&#10;cmV2LnhtbFBLBQYAAAAABAAEAPUAAACGAwAAAAA=&#10;" path="m37,3r3,17l32,33,26,48r5,15l39,80r6,18l53,116r8,17l49,138r-10,5l27,145,14,140,6,105,,70,3,36,21,3,24,1,29,r5,1l37,3xe" fillcolor="#f2d8ce" stroked="f">
              <v:path arrowok="t" o:connecttype="custom" o:connectlocs="11940,644;12908,4292;10327,7081;8390,10300;10004,13519;12585,17167;14522,21029;17103,24892;19685,28540;15813,29613;12585,30686;8713,31115;4518,30042;1936,22532;0,15021;968,7725;6777,644;7745,215;9358,0;10972,215;11940,644" o:connectangles="0,0,0,0,0,0,0,0,0,0,0,0,0,0,0,0,0,0,0,0,0"/>
            </v:shape>
            <v:shape id="Freeform 11" o:spid="_x0000_s1036" style="position:absolute;left:5137;top:209;width:190;height:241;visibility:visible;mso-wrap-style:square;v-text-anchor:top" coordsize="6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2dW8MA&#10;AADaAAAADwAAAGRycy9kb3ducmV2LnhtbESPQWvCQBSE7wX/w/KEXoputCAaXUVEwZNQ9eDxmX0m&#10;Mdm3YXeNqb++Wyj0OMzMN8xi1ZlatOR8aVnBaJiAIM6sLjlXcD7tBlMQPiBrrC2Tgm/ysFr23haY&#10;avvkL2qPIRcRwj5FBUUITSqlzwoy6Ie2IY7ezTqDIUqXS+3wGeGmluMkmUiDJceFAhvaFJRVx4dR&#10;0G5vrpq9HvfPw6T6kKStvu4vSr33u/UcRKAu/If/2nutYAa/V+INk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o2dW8MAAADaAAAADwAAAAAAAAAAAAAAAACYAgAAZHJzL2Rv&#10;d25yZXYueG1sUEsFBgAAAAAEAAQA9QAAAIgDAAAAAA==&#10;" path="m57,r4,21l51,40,38,59,33,80r2,7l35,97r-2,9l31,115,20,110,7,104,,94,5,82,10,71,13,59,17,47,22,37,26,26,35,16,44,8,57,xe" fillcolor="#f2d8ce" stroked="f">
              <v:path arrowok="t" o:connecttype="custom" o:connectlocs="17801,0;19050,4406;15927,8393;11867,12380;10306,16786;10930,18255;10930,20353;10306,22242;9681,24130;6246,23081;2186,21822;0,19724;1561,17206;3123,14898;4060,12380;5309,9862;6870,7764;8120,5455;10930,3357;13741,1679;17801,0" o:connectangles="0,0,0,0,0,0,0,0,0,0,0,0,0,0,0,0,0,0,0,0,0"/>
            </v:shape>
            <v:shape id="Freeform 12" o:spid="_x0000_s1037" style="position:absolute;left:4775;top:692;width:235;height:127;visibility:visible;mso-wrap-style:square;v-text-anchor:top" coordsize="7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qnWMQA&#10;AADbAAAADwAAAGRycy9kb3ducmV2LnhtbESPQWvDMAyF74X9B6PBLqVxusMIaZ3QrSmM3ZoV1qOI&#10;1SQ0lkPstdm/nw6D3STe03uftuXsBnWjKfSeDayTFBRx423PrYHT52GVgQoR2eLgmQz8UICyeFhs&#10;Mbf+zke61bFVEsIhRwNdjGOudWg6chgSPxKLdvGTwyjr1Go74V3C3aCf0/RFO+xZGjoc6a2j5lp/&#10;OwMfZ3d4/Zqb5bCvbOszqpbOn4x5epx3G1CR5vhv/rt+t4Iv9PKLDK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qp1jEAAAA2wAAAA8AAAAAAAAAAAAAAAAAmAIAAGRycy9k&#10;b3ducmV2LnhtbFBLBQYAAAAABAAEAPUAAACJAwAAAAA=&#10;" path="m75,40r-2,5l73,51r-2,5l68,60,53,52,45,40,39,28,23,19,15,18,10,13,5,9,,6,6,1,15,r8,1l29,2,44,9,55,19,66,30r9,10xe" fillcolor="black" stroked="f">
              <v:path arrowok="t" o:connecttype="custom" o:connectlocs="23495,8467;22868,9525;22868,10795;22242,11853;21302,12700;16603,11007;14097,8467;12217,5927;7205,4022;4699,3810;3133,2752;1566,1905;0,1270;1880,212;4699,0;7205,212;9085,423;13784,1905;17230,4022;20676,6350;23495,8467" o:connectangles="0,0,0,0,0,0,0,0,0,0,0,0,0,0,0,0,0,0,0,0,0"/>
            </v:shape>
            <v:shape id="Freeform 13" o:spid="_x0000_s1038" style="position:absolute;left:4616;top:1136;width:692;height:254;visibility:visible;mso-wrap-style:square;v-text-anchor:top" coordsize="217,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bcf8IA&#10;AADbAAAADwAAAGRycy9kb3ducmV2LnhtbERPTWsCMRC9F/wPYQpeSs1uhSqrUUQQ9uCltod6m27G&#10;7NrNZElS3f33jSB4m8f7nOW6t624kA+NYwX5JANBXDndsFHw9bl7nYMIEVlj65gUDBRgvRo9LbHQ&#10;7sofdDlEI1IIhwIV1DF2hZShqslimLiOOHEn5y3GBL2R2uM1hdtWvmXZu7TYcGqosaNtTdXv4c8q&#10;eMmPw9yY83DKI0/9T/lt97NSqfFzv1mAiNTHh/juLnWan8Ptl3SAX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Rtx/wgAAANsAAAAPAAAAAAAAAAAAAAAAAJgCAABkcnMvZG93&#10;bnJldi54bWxQSwUGAAAAAAQABAD1AAAAhwMAAAAA&#10;" path="m201,92r-16,10l168,108r-19,5l129,116r-19,2l90,116,71,114,53,110,42,107,30,103,19,98,13,91r,-17l11,59,6,42,,26r21,4l42,32r21,2l84,32r21,-1l126,29r21,-4l167,22r9,-5l186,12,196,7,204,r8,22l217,47r-2,25l201,92xe" fillcolor="#33f2ff" stroked="f">
              <v:path arrowok="t" o:connecttype="custom" o:connectlocs="64112,19803;59008,21956;53586,23247;47526,24324;41146,24969;35086,25400;28707,24969;22646,24539;16905,23678;13396,23032;9569,22171;6060,21095;4147,19588;4147,15929;3509,12700;1914,9041;0,5597;6698,6458;13396,6888;20095,7319;26793,6888;33491,6673;40189,6242;46888,5381;53267,4736;56138,3659;59327,2583;62517,1507;65068,0;67620,4736;69215,10117;68577,15498;64112,19803" o:connectangles="0,0,0,0,0,0,0,0,0,0,0,0,0,0,0,0,0,0,0,0,0,0,0,0,0,0,0,0,0,0,0,0,0"/>
            </v:shape>
            <v:shape id="Freeform 14" o:spid="_x0000_s1039" style="position:absolute;left:5226;top:1200;width:44;height:50;visibility:visible;mso-wrap-style:square;v-text-anchor:top" coordsize="1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UQg8UA&#10;AADbAAAADwAAAGRycy9kb3ducmV2LnhtbESPQWvCQBCF74L/YRmhN90YipboKrZQGqiHNkbE25Ad&#10;k5DsbMhuNf333YLgbYb33jdv1tvBtOJKvastK5jPIhDEhdU1lwryw/v0BYTzyBpby6TglxxsN+PR&#10;GhNtb/xN18yXIkDYJaig8r5LpHRFRQbdzHbEQbvY3qAPa19K3eMtwE0r4yhaSIM1hwsVdvRWUdFk&#10;PyZQ0nP2tX8+fB798oNO+0uOr4tGqafJsFuB8DT4h/meTnWoH8P/L2EA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xRCDxQAAANsAAAAPAAAAAAAAAAAAAAAAAJgCAABkcnMv&#10;ZG93bnJldi54bWxQSwUGAAAAAAQABAD1AAAAigMAAAAA&#10;" path="m13,25r-2,1l8,26r-2,l3,26,,20,,13,,6,1,,8,4r3,6l11,18r2,7xe" fillcolor="black" stroked="f">
              <v:path arrowok="t" o:connecttype="custom" o:connectlocs="4445,4885;3761,5080;2735,5080;2052,5080;1026,5080;0,3908;0,2540;0,1172;342,0;2735,782;3761,1954;3761,3517;4445,4885" o:connectangles="0,0,0,0,0,0,0,0,0,0,0,0,0"/>
            </v:shape>
            <v:shape id="Freeform 15" o:spid="_x0000_s1040" style="position:absolute;left:5149;top:1200;width:45;height:139;visibility:visible;mso-wrap-style:square;v-text-anchor:top" coordsize="13,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GqwMAA&#10;AADbAAAADwAAAGRycy9kb3ducmV2LnhtbERPTYvCMBC9L/gfwgje1lQFka5RFlERRGGrIHsbk7Et&#10;20xKE7X+eyMseJvH+5zpvLWVuFHjS8cKBv0EBLF2puRcwfGw+pyA8AHZYOWYFDzIw3zW+Zhiatyd&#10;f+iWhVzEEPYpKihCqFMpvS7Iou+7mjhyF9dYDBE2uTQN3mO4reQwScbSYsmxocCaFgXpv+xqFfwu&#10;ifR46w+83pxPi73eTXRulOp12+8vEIHa8Bb/uzcmzh/B65d4gJw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PGqwMAAAADbAAAADwAAAAAAAAAAAAAAAACYAgAAZHJzL2Rvd25y&#10;ZXYueG1sUEsFBgAAAAAEAAQA9QAAAIUDAAAAAA==&#10;" path="m12,4r,15l13,35r,15l8,65,,58,4,,5,,8,1r2,1l12,4xe" fillcolor="black" stroked="f">
              <v:path arrowok="t" o:connecttype="custom" o:connectlocs="4103,860;4103,4084;4445,7522;4445,10746;2735,13970;0,12466;1368,0;1710,0;2735,215;3419,430;4103,860" o:connectangles="0,0,0,0,0,0,0,0,0,0,0"/>
            </v:shape>
            <v:shape id="Freeform 16" o:spid="_x0000_s1041" style="position:absolute;left:4705;top:1225;width:70;height:121;visibility:visible;mso-wrap-style:square;v-text-anchor:top" coordsize="2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CiL4A&#10;AADbAAAADwAAAGRycy9kb3ducmV2LnhtbERPS4vCMBC+C/sfwizszaZdRKRrLCIU9uoDz0Mytt02&#10;k9LEWv31G0HwNh/fc9bFZDsx0uAbxwqyJAVBrJ1puFJwOpbzFQgfkA12jknBnTwUm4/ZGnPjbryn&#10;8RAqEUPY56igDqHPpfS6Jos+cT1x5C5usBgiHCppBrzFcNvJ7zRdSosNx4Yae9rVpNvD1Sp4jO35&#10;LqdjH1pdLq+6zeTfIlPq63Pa/oAINIW3+OX+NXH+Ap6/xAPk5h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oQQoi+AAAA2wAAAA8AAAAAAAAAAAAAAAAAmAIAAGRycy9kb3ducmV2&#10;LnhtbFBLBQYAAAAABAAEAPUAAACDAwAAAAA=&#10;" path="m5,r5,13l15,26r3,14l23,54r-3,2l18,57r-3,l12,56,,,5,xe" fillcolor="black" stroked="f">
              <v:path arrowok="t" o:connecttype="custom" o:connectlocs="1518,0;3037,2752;4555,5503;5467,8467;6985,11430;6074,11853;5467,12065;4555,12065;3644,11853;0,0;1518,0" o:connectangles="0,0,0,0,0,0,0,0,0,0,0"/>
            </v:shape>
            <v:shape id="Freeform 17" o:spid="_x0000_s1042" style="position:absolute;left:4787;top:1250;width:45;height:70;visibility:visible;mso-wrap-style:square;v-text-anchor:top" coordsize="1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92cAA&#10;AADbAAAADwAAAGRycy9kb3ducmV2LnhtbERPS4vCMBC+L/gfwgh7W9P6QqpRRNZFj9sVwdvQjG2x&#10;mZQkq9Vfb4SFvc3H95zFqjONuJLztWUF6SABQVxYXXOp4PCz/ZiB8AFZY2OZFNzJw2rZe1tgpu2N&#10;v+mah1LEEPYZKqhCaDMpfVGRQT+wLXHkztYZDBG6UmqHtxhuGjlMkqk0WHNsqLClTUXFJf81CnYu&#10;14fTaJJ+7mvTykc4jlP/pdR7v1vPQQTqwr/4z73Tcf4EXr/EA+Ty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n92cAAAADbAAAADwAAAAAAAAAAAAAAAACYAgAAZHJzL2Rvd25y&#10;ZXYueG1sUEsFBgAAAAAEAAQA9QAAAIUDAAAAAA==&#10;" path="m13,33l5,32,3,26,1,20,,15,3,r7,6l13,14r,10l13,33xe" fillcolor="black" stroked="f">
              <v:path arrowok="t" o:connecttype="custom" o:connectlocs="4445,6985;1710,6773;1026,5503;342,4233;0,3175;1026,0;3419,1270;4445,2963;4445,5080;4445,6985" o:connectangles="0,0,0,0,0,0,0,0,0,0"/>
            </v:shape>
            <v:shape id="Freeform 18" o:spid="_x0000_s1043" style="position:absolute;left:539;top:1358;width:4972;height:3061;visibility:visible;mso-wrap-style:square;v-text-anchor:top" coordsize="1566,1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OEaMAA&#10;AADbAAAADwAAAGRycy9kb3ducmV2LnhtbERPS2rDMBDdB3oHMYHuEimhDcaJEkJLaHemTg8wtSa2&#10;iTUSlurP7atCobt5vO8cTpPtxEB9aB1r2KwVCOLKmZZrDZ/XyyoDESKywc4xaZgpwOn4sDhgbtzI&#10;HzSUsRYphEOOGpoYfS5lqBqyGNbOEyfu5nqLMcG+lqbHMYXbTm6V2kmLLaeGBj29NFTdy2+r4Wsb&#10;bnjPLrEoi1lN6u351T95rR+X03kPItIU/8V/7neT5u/g95d0gD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sOEaMAAAADbAAAADwAAAAAAAAAAAAAAAACYAgAAZHJzL2Rvd25y&#10;ZXYueG1sUEsFBgAAAAAEAAQA9QAAAIUDAAAAAA==&#10;" path="m1537,83r9,219l1550,337r6,34l1561,406r5,36l1553,470r-18,25l1516,521r-20,24l1475,571r-21,25l1436,621r-16,27l1288,822r-12,20l1264,864r-11,21l1245,907r-15,-36l1220,830r-5,-35l1211,782r-15,18l1191,821r2,22l1194,865r9,30l1214,924r13,29l1240,980r14,28l1271,1034r14,28l1301,1090r39,118l1368,1344r-8,101l1337,1444r3,-7l1342,1429r,-7l1339,1415r6,-16l1345,1383r-3,-16l1342,1351r7,-7l1350,1336r,-9l1350,1320r-11,-8l1326,1307r-15,-3l1295,1304r-16,-1l1263,1302r-15,-4l1237,1291r-17,-7l1204,1278r-18,-2l1170,1274r-16,l1138,1277r-17,2l1105,1283r-16,3l1073,1290r-17,4l1039,1297r-17,4l1005,1303r-17,l971,1303r-18,1l936,1303r-16,-1l904,1301r-16,-1l872,1300r-17,l839,1302r-8,-2l824,1298r-8,l810,1300r-8,1l795,1302r-8,l779,1302r-18,-4l755,1288r-7,-11l735,1270r-21,-6l691,1260r-24,-2l643,1256r-25,-1l594,1255r-24,l545,1255r-13,l518,1256r-13,l490,1256r-13,-1l463,1254r-12,-4l440,1246r-6,-28l429,1189r-4,-29l419,1132r-8,-28l399,1077r-17,-25l357,1029r-24,-14l310,999,288,984,266,967,244,950,223,933,202,918,180,901r-3,l174,902r-2,1l169,905r13,25l202,951r24,22l253,992r28,21l309,1033r22,22l351,1079r24,37l385,1157r3,42l391,1242r-30,10l328,1261r-31,12l268,1286r-28,16l216,1319r-23,20l176,1362r-2,5l172,1373r2,6l179,1384r11,-3l195,1374r3,-8l206,1360r21,-15l249,1331r22,-13l296,1304r22,-10l344,1284r25,-10l395,1267r4,l403,1268r3,2l411,1270r-38,20l346,1312r-21,22l312,1356r-8,19l300,1391r-1,11l300,1407r9,-8l322,1383r13,-21l346,1344r11,-11l370,1322r13,-10l398,1302r16,-7l430,1289r20,-1l469,1290r16,4l502,1296r16,1l534,1298r16,-1l567,1296r17,-1l601,1294r16,-2l635,1292r16,-1l667,1292r16,3l698,1297r16,5l729,1309r-8,7l713,1324r-10,8l693,1339r-19,24l662,1390r-5,27l661,1445r-615,1l26,1395,13,1340,5,1285,,1230,2,1112r5,-27l13,1057r7,-28l28,1002r8,-27l46,949,56,923,67,896,85,882r21,-13l127,858r23,-10l174,840r24,-9l223,824r24,-8l270,808r22,-9l313,789r22,-11l351,765r16,-15l378,732r10,-21l398,703r5,-6l406,691r5,-4l416,705r9,16l442,734r17,10l481,752r22,8l524,766r21,8l576,780r31,2l636,783r26,l688,781r23,-4l734,772r19,-4l771,763r15,-6l800,751r10,-5l820,742r6,-3l829,736r2,-1l837,742r4,9l842,759r4,9l839,777r-10,10l818,794r-11,6l792,806r-13,5l764,814r-13,4l729,822r-23,3l682,828r-25,1l635,829r-25,-1l586,827r-23,-3l539,821r-23,-5l495,810r-23,-8l453,794r-21,-8l414,775,396,763r-5,-5l388,751r-5,-5l373,746r,10l377,765r6,7l393,780r10,7l414,793r11,6l435,805r21,9l477,823r25,7l526,836r24,5l576,845r26,2l630,848r26,l682,847r26,-2l734,841r26,-5l782,830r25,-7l828,814r13,-7l852,796r11,-10l872,775r,-24l865,728,854,708,839,688r-3,-10l837,670r7,-7l852,658r11,-3l873,650r12,-4l893,642r13,-3l920,637r13,-3l948,632r13,-2l975,628r15,l1005,628r9,24l1071,762r10,15l1089,796r8,20l1105,836r7,18l1117,869r3,10l1123,883r3,-4l1129,853r,-25l1125,802r-8,-24l1107,756r-12,-24l1082,710r-14,-23l1061,664r,-21l1068,622r10,-18l1092,586r15,-18l1123,552r15,-19l1152,508r15,-25l1178,457r10,-28l1194,401r9,-27l1207,345r5,-29l1230,289r8,21l1253,327r19,16l1293,356r23,14l1337,385r18,16l1366,422r13,24l1392,473r10,26l1405,508r10,-13l1418,478r,-17l1418,446r-6,-24l1399,399r-21,-19l1353,361r-26,-17l1301,326r-25,-17l1254,290r-1,-178l1256,86r5,-27l1269,35r18,-20l1306,21r23,6l1352,32r24,2l1399,35r24,-1l1444,29r21,-7l1472,19r6,-3l1485,12r6,-3l1496,5r7,-2l1509,r7,l1537,83xe" fillcolor="#33f2ff" stroked="f">
              <v:path arrowok="t" o:connecttype="custom" o:connectlocs="493078,99483;450850,137160;387350,175683;381953,189442;413068,230717;426085,300990;428625,282787;406083,275802;371475,269663;335280,273897;297180,275802;263843,275167;247333,275590;211773,266277;164465,265853;137795,257810;113348,217805;64135,194310;64135,201295;119063,236220;85090,272203;55245,291888;79058,281728;126683,268182;99060,287020;106363,288290;136525,272838;174625,274532;211773,273473;223203,281940;8255,295275;6350,217805;33655,183938;85725,171027;123190,150495;140335,155363;192723,165523;244793,161502;263843,155575;259715,168063;224155,174625;171133,173778;125730,161502;121603,163407;151448,174202;208280,179493;262890,172297;271145,149860;277178,137583;305118,133350;345758,168487;357505,186055;343535,150283;351473,120227;379095,84878;403860,72602;441960,100118;448310,89323;398145,61383;421958,5715;467360,4022;481330,0" o:connectangles="0,0,0,0,0,0,0,0,0,0,0,0,0,0,0,0,0,0,0,0,0,0,0,0,0,0,0,0,0,0,0,0,0,0,0,0,0,0,0,0,0,0,0,0,0,0,0,0,0,0,0,0,0,0,0,0,0,0,0,0,0,0"/>
            </v:shape>
            <v:shape id="Freeform 19" o:spid="_x0000_s1044" style="position:absolute;left:1701;top:1485;width:2324;height:699;visibility:visible;mso-wrap-style:square;v-text-anchor:top" coordsize="73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hmCcMA&#10;AADbAAAADwAAAGRycy9kb3ducmV2LnhtbERPTWvCQBC9C/6HZYReRDdtwWp0FREsvXhQW72O2WmS&#10;NjsbdrdJ/PeuIPQ2j/c5i1VnKtGQ86VlBc/jBARxZnXJuYLP43Y0BeEDssbKMim4kofVst9bYKpt&#10;y3tqDiEXMYR9igqKEOpUSp8VZNCPbU0cuW/rDIYIXS61wzaGm0q+JMlEGiw5NhRY06ag7PfwZxRM&#10;Tq8/u+1svzl/XdbDY2veXdWclHoadOs5iEBd+Bc/3B86zn+D+y/xAL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2hmCcMAAADbAAAADwAAAAAAAAAAAAAAAACYAgAAZHJzL2Rv&#10;d25yZXYueG1sUEsFBgAAAAAEAAQA9QAAAIgDAAAAAA==&#10;" path="m503,21r23,1l547,26r21,4l589,34r18,8l625,50r15,11l654,74r20,22l691,118r17,24l721,166r8,26l732,217r-2,26l721,271r-7,16l708,302r-8,15l688,330r-9,-3l666,327r-13,l648,329r,-18l653,294r4,-18l654,258r-10,3l633,264r-10,2l612,269r-11,2l589,272r-11,l567,272r9,-11l586,246r10,-17l602,211r7,-16l614,182r3,-10l618,169r-21,17l573,199r-24,12l523,220r-28,9l466,235r-29,4l406,241r-31,1l346,241r-31,-1l284,237r-31,-4l224,228r-29,-6l167,216r4,-17l177,180r2,-18l167,145r-27,15l116,180,93,201,75,222,59,241,47,257r-8,10l36,272r-8,-5l18,261r-8,-3l,255,2,236,7,218r8,-18l25,182,36,165,49,150,62,133,73,116,88,103,103,90,119,76,135,64,153,54,171,43,190,33r20,-9l229,16r21,-6l271,6,294,2,317,r22,l362,2r24,4l401,9r13,4l429,15r14,3l458,19r14,2l489,21r14,xe" fillcolor="#994c00" stroked="f">
              <v:path arrowok="t" o:connecttype="custom" o:connectlocs="167005,4657;180340,6350;192723,8890;203200,12912;213995,20320;224790,30057;231458,40640;231775,51435;226695,60748;222250,67098;215583,69215;207328,69215;205740,65828;208598,58420;204470,55245;197803,56303;190818,57362;183515,57573;182880,55245;189230,48472;193358,41275;195898,36407;189548,39370;174308,44662;157163,48472;138748,50588;119063,51223;100013,50800;80328,49318;61913,46990;54293,42122;56833,34290;44450,33867;29528,42545;18733,51012;12383,56515;8890,56515;3175,54610;635,49953;4763,42333;11430,34925;19685,28152;27940,21802;37783,16087;48578,11430;60325,6985;72708,3387;86043,1270;100648,0;114935,423;127318,1905;136208,3175;145415,4022;155258,4445" o:connectangles="0,0,0,0,0,0,0,0,0,0,0,0,0,0,0,0,0,0,0,0,0,0,0,0,0,0,0,0,0,0,0,0,0,0,0,0,0,0,0,0,0,0,0,0,0,0,0,0,0,0,0,0,0,0"/>
            </v:shape>
            <v:shape id="Freeform 20" o:spid="_x0000_s1045" style="position:absolute;left:1543;top:1879;width:2279;height:959;visibility:visible;mso-wrap-style:square;v-text-anchor:top" coordsize="717,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o4LcYA&#10;AADbAAAADwAAAGRycy9kb3ducmV2LnhtbESPQWvCQBCF74L/YZmCl1I3FRFJXaW0WC2IaGp7HrLT&#10;JJidDdlVU3+9cyh4m+G9ee+b2aJztTpTGyrPBp6HCSji3NuKCwOHr+XTFFSIyBZrz2TgjwIs5v3e&#10;DFPrL7yncxYLJSEcUjRQxtikWoe8JIdh6Bti0X596zDK2hbatniRcFfrUZJMtMOKpaHEht5Kyo/Z&#10;yRkYbbP98vD+8/i9GX+seL27+snn1ZjBQ/f6AipSF+/m/+u1FXyBlV9kAD2/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o4LcYAAADbAAAADwAAAAAAAAAAAAAAAACYAgAAZHJz&#10;L2Rvd25yZXYueG1sUEsFBgAAAAAEAAQA9QAAAIsDAAAAAA==&#10;" path="m170,40r15,5l201,50r14,3l232,57r16,4l263,63r16,2l295,68r16,2l329,73r16,1l361,76r18,1l396,79r17,1l430,81r24,l477,80r22,-3l522,74r23,-4l566,64r21,-6l606,50r-4,14l593,77r-8,12l576,103r9,4l597,110r13,1l623,111r13,-2l647,107r13,-2l671,103r-5,20l666,143r9,20l686,179r,5l684,190r2,5l692,197r7,-4l704,185r5,-6l715,173r2,23l710,219r-11,22l683,260r3,-7l684,244r,-9l691,226r-3,-2l686,221r-3,-1l678,220r-16,28l645,275r-17,28l606,328r-22,26l556,376r-31,20l490,411r-23,10l443,429r-25,10l394,446r-26,5l342,453r-28,-1l287,446,241,429,202,408,168,381,139,351,113,320,89,287,66,255,45,224r-13,l21,220,11,215,6,207,,178,,146,9,116,32,92r5,-1l44,91r6,1l55,95r8,9l69,115r7,9l82,134r12,-9l104,115r8,-11l121,93r4,-13l131,68r8,-13l149,43,160,32,172,21,185,10,198,r-4,11l186,21r-9,11l170,40xe" fillcolor="#f2d8ce" stroked="f">
              <v:path arrowok="t" o:connecttype="custom" o:connectlocs="58819,9525;68358,11218;78850,12912;88706,13758;98880,14817;109690,15663;120500,16298;131310,16933;144346,17145;158653,16298;173279,14817;186632,12277;191402,13547;185997,18838;185997,22648;193945,23495;202212,23072;209842,22225;211750,26035;214611,34502;218109,38947;218109,41275;222242,40852;225421,37888;227965,41487;222242,51012;218109,53552;217473,49742;218745,47413;217155,46567;210478,52493;199668,64135;185679,74930;166920,83820;148479,89112;132900,92922;117003,95462;99834,95673;76624,90805;53414,80645;35928,67733;20984,53975;10174,47413;3497,45508;0,37677;2861,24553;11764,19262;15897,19473;20030,22013;24164,26247;29887,26458;35610,22013;39743,16933;44194,11642;50871,6773;58819,2117;61681,2328;56276,6773" o:connectangles="0,0,0,0,0,0,0,0,0,0,0,0,0,0,0,0,0,0,0,0,0,0,0,0,0,0,0,0,0,0,0,0,0,0,0,0,0,0,0,0,0,0,0,0,0,0,0,0,0,0,0,0,0,0,0,0,0,0"/>
            </v:shape>
            <v:shape id="Freeform 21" o:spid="_x0000_s1046" style="position:absolute;left:2317;top:2063;width:426;height:102;visibility:visible;mso-wrap-style:square;v-text-anchor:top" coordsize="13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OPTMIA&#10;AADbAAAADwAAAGRycy9kb3ducmV2LnhtbERPTWvCQBC9C/0PyxR6040lFBtdpRWEtAfBtL0P2TGJ&#10;zc6mu5uY/ntXELzN433OajOaVgzkfGNZwXyWgCAurW64UvD9tZsuQPiArLG1TAr+ycNm/TBZYabt&#10;mQ80FKESMYR9hgrqELpMSl/WZNDPbEccuaN1BkOErpLa4TmGm1Y+J8mLNNhwbKixo21N5W/RGwWf&#10;+al43//5+W5M09PHtpc/3kmlnh7HtyWIQGO4i2/uXMf5r3D9JR4g1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049MwgAAANsAAAAPAAAAAAAAAAAAAAAAAJgCAABkcnMvZG93&#10;bnJldi54bWxQSwUGAAAAAAQABAD1AAAAhwMAAAAA&#10;" path="m130,34r1,3l133,42r2,4l130,48r-8,1l114,50r-8,l101,46r,-4l104,40r5,l112,37r-5,-6l102,35r-6,2l91,40r-7,1l78,42r-7,l65,41,58,40,52,35,49,30r,-7l49,17,41,16r-8,l24,19r-8,3l10,24r-7,l,20,,12,10,8,18,6,28,4,37,1,49,r9,l68,1,80,2r8,3l94,7r7,4l107,16r7,4l120,25r5,4l130,34xe" fillcolor="black" stroked="f">
              <v:path arrowok="t" o:connecttype="custom" o:connectlocs="40969,6909;41284,7518;41915,8534;42545,9347;40969,9754;38448,9957;35927,10160;33406,10160;31830,9347;31830,8534;32775,8128;34351,8128;35297,7518;33721,6299;32145,7112;30254,7518;28678,8128;26472,8331;24582,8534;22376,8534;20485,8331;18279,8128;16388,7112;15442,6096;15442,4674;15442,3454;12921,3251;10400,3251;7564,3861;5042,4470;3151,4877;945,4877;0,4064;0,2438;3151,1626;5673,1219;8824,813;11660,203;15442,0;18279,0;21430,203;25212,406;27733,1016;29624,1422;31830,2235;33721,3251;35927,4064;37818,5080;39394,5893;40969,6909" o:connectangles="0,0,0,0,0,0,0,0,0,0,0,0,0,0,0,0,0,0,0,0,0,0,0,0,0,0,0,0,0,0,0,0,0,0,0,0,0,0,0,0,0,0,0,0,0,0,0,0,0,0"/>
            </v:shape>
            <v:shape id="Freeform 22" o:spid="_x0000_s1047" style="position:absolute;left:2527;top:2095;width:57;height:25;visibility:visible;mso-wrap-style:square;v-text-anchor:top" coordsize="17,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kuZ8IA&#10;AADbAAAADwAAAGRycy9kb3ducmV2LnhtbERPy4rCMBTdC/5DuIIb0VRhnKGaiugILlxUZ0CXl+b2&#10;gc1NaTLa8evNQnB5OO/lqjO1uFHrKssKppMIBHFmdcWFgt+f3fgLhPPIGmvLpOCfHKySfm+JsbZ3&#10;PtLt5AsRQtjFqKD0vomldFlJBt3ENsSBy21r0AfYFlK3eA/hppazKJpLgxWHhhIb2pSUXU9/RsG3&#10;Pl+m81F6PHyaIv0Y5dvDPn0oNRx06wUIT51/i1/uvVYwC+vDl/ADZPI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iS5nwgAAANsAAAAPAAAAAAAAAAAAAAAAAJgCAABkcnMvZG93&#10;bnJldi54bWxQSwUGAAAAAAQABAD1AAAAhwMAAAAA&#10;" path="m17,3l16,6,14,8r,1l11,11r-3,l4,9,1,7,,5,3,,17,3xe" stroked="f">
              <v:path arrowok="t" o:connecttype="custom" o:connectlocs="5715,693;5379,1385;4706,1847;4706,2078;3698,2540;2689,2540;1345,2078;336,1616;0,1155;1009,0;5715,693" o:connectangles="0,0,0,0,0,0,0,0,0,0,0"/>
            </v:shape>
            <v:shape id="Freeform 23" o:spid="_x0000_s1048" style="position:absolute;left:2965;top:2146;width:159;height:178;visibility:visible;mso-wrap-style:square;v-text-anchor:top" coordsize="4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TMIMQA&#10;AADbAAAADwAAAGRycy9kb3ducmV2LnhtbESPzWrCQBSF9wXfYbhCd3VioFKio0hRcaGWWl24u2Su&#10;k9DMnZAZY/TpnULB5eH8fJzJrLOVaKnxpWMFw0ECgjh3umSj4PCzfPsA4QOyxsoxKbiRh9m09zLB&#10;TLsrf1O7D0bEEfYZKihCqDMpfV6QRT9wNXH0zq6xGKJsjNQNXuO4rWSaJCNpseRIKLCmz4Ly3/3F&#10;Ru4qaavjrlud7u8mmNFm+5UutFKv/W4+BhGoC8/wf3utFaRD+PsSf4C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kzCDEAAAA2wAAAA8AAAAAAAAAAAAAAAAAmAIAAGRycy9k&#10;b3ducmV2LnhtbFBLBQYAAAAABAAEAPUAAACJAwAAAAA=&#10;" path="m22,83r-5,1l13,84r-4,l4,83,,78,,71,2,65,4,57,12,42,25,27,38,14,49,,48,9,38,31,28,59,22,83xe" fillcolor="black" stroked="f">
              <v:path arrowok="t" o:connecttype="custom" o:connectlocs="7128,17568;5508,17780;4212,17780;2916,17780;1296,17568;0,16510;0,15028;648,13758;1296,12065;3888,8890;8099,5715;12311,2963;15875,0;15551,1905;12311,6562;9071,12488;7128,17568" o:connectangles="0,0,0,0,0,0,0,0,0,0,0,0,0,0,0,0,0"/>
            </v:shape>
            <v:shape id="Freeform 24" o:spid="_x0000_s1049" style="position:absolute;left:3181;top:2152;width:413;height:95;visibility:visible;mso-wrap-style:square;v-text-anchor:top" coordsize="129,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h4p8UA&#10;AADbAAAADwAAAGRycy9kb3ducmV2LnhtbESPQWvCQBSE74X+h+UVeqsbUwgaXaUECi0tSDWIx2f2&#10;mUSzb0N2m8R/3xUKHoeZ+YZZrkfTiJ46V1tWMJ1EIIgLq2suFeS795cZCOeRNTaWScGVHKxXjw9L&#10;TLUd+If6rS9FgLBLUUHlfZtK6YqKDLqJbYmDd7KdQR9kV0rd4RDgppFxFCXSYM1hocKWsoqKy/bX&#10;KNgf8uTrbPg730yvs+PnWWev+Vyp56fxbQHC0+jv4f/2h1YQx3D7En6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eHinxQAAANsAAAAPAAAAAAAAAAAAAAAAAJgCAABkcnMv&#10;ZG93bnJldi54bWxQSwUGAAAAAAQABAD1AAAAigMAAAAA&#10;" path="m129,30r,4l129,36r-3,2l123,39r-7,l113,36r-3,-3l105,30r-3,4l99,38r-5,3l89,44r-10,l68,44,60,40,55,34,56,17r-8,l42,17r-8,1l27,21r-8,1l13,23r-7,l,22,3,16,9,12,16,9,22,6,37,3,52,,66,2,81,4,95,8r13,6l120,22r9,8xe" fillcolor="black" stroked="f">
              <v:path arrowok="t" o:connecttype="custom" o:connectlocs="41275,6494;41275,7360;41275,7793;40315,8226;39355,8443;37116,8443;36156,7793;35196,7144;33596,6494;32636,7360;31676,8226;30076,8876;28477,9525;25277,9525;21757,9525;19198,8659;17598,7360;17918,3680;15358,3680;13438,3680;10879,3897;8639,4546;6079,4763;4159,4979;1920,4979;0,4763;960,3464;2880,2598;5119,1948;7039,1299;11839,649;16638,0;21117,433;25917,866;30396,1732;34556,3031;38395,4763;41275,6494" o:connectangles="0,0,0,0,0,0,0,0,0,0,0,0,0,0,0,0,0,0,0,0,0,0,0,0,0,0,0,0,0,0,0,0,0,0,0,0,0,0"/>
            </v:shape>
            <v:shape id="Freeform 25" o:spid="_x0000_s1050" style="position:absolute;left:1651;top:2139;width:82;height:147;visibility:visible;mso-wrap-style:square;v-text-anchor:top" coordsize="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JiQ74A&#10;AADbAAAADwAAAGRycy9kb3ducmV2LnhtbESPywrCMBBF94L/EEZwI5qqKFKNIoLgRvC5H5uxLTaT&#10;0kRb/94IgsvLfRzuYtWYQryocrllBcNBBII4sTrnVMHlvO3PQDiPrLGwTAre5GC1bLcWGGtb85Fe&#10;J5+KMMIuRgWZ92UspUsyMugGtiQO3t1WBn2QVSp1hXUYN4UcRdFUGsw5EDIsaZNR8jg9TeDW+XW/&#10;vg9TvF2mdnIg20vqnVLdTrOeg/DU+H/4195pBaMxfL+EHyC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ayYkO+AAAA2wAAAA8AAAAAAAAAAAAAAAAAmAIAAGRycy9kb3ducmV2&#10;LnhtbFBLBQYAAAAABAAEAPUAAACDAwAAAAA=&#10;" path="m21,24r3,11l26,47,24,59,16,69,2,63,3,53,8,40,8,27,7,20,5,14,2,8,,,8,4r5,6l18,17r3,7xe" fillcolor="black" stroked="f">
              <v:path arrowok="t" o:connecttype="custom" o:connectlocs="6668,5080;7620,7408;8255,9948;7620,12488;5080,14605;635,13335;953,11218;2540,8467;2540,5715;2223,4233;1588,2963;635,1693;0,0;2540,847;4128,2117;5715,3598;6668,5080" o:connectangles="0,0,0,0,0,0,0,0,0,0,0,0,0,0,0,0,0"/>
            </v:shape>
            <v:shape id="Freeform 26" o:spid="_x0000_s1051" style="position:absolute;left:3422;top:2197;width:38;height:19;visibility:visible;mso-wrap-style:square;v-text-anchor:top" coordsize="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QfkcQA&#10;AADbAAAADwAAAGRycy9kb3ducmV2LnhtbESPQWvCQBSE7wX/w/IEb3UTLUWiq2hBWtpLjcHzM/tM&#10;otm3YXer8d+7hUKPw8x8wyxWvWnFlZxvLCtIxwkI4tLqhisFxX77PAPhA7LG1jIpuJOH1XLwtMBM&#10;2xvv6JqHSkQI+wwV1CF0mZS+rMmgH9uOOHon6wyGKF0ltcNbhJtWTpLkVRpsOC7U2NFbTeUl/zEK&#10;Dhvr9p/p9vs8K3SafB3fz0U+VWo07NdzEIH68B/+a39oBZMX+P0Sf4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kH5HEAAAA2wAAAA8AAAAAAAAAAAAAAAAAmAIAAGRycy9k&#10;b3ducmV2LnhtbFBLBQYAAAAABAAEAPUAAACJAwAAAAA=&#10;" path="m12,1r1,1l12,5,10,6,7,7,,6,2,5,3,1,7,r5,1xe" stroked="f">
              <v:path arrowok="t" o:connecttype="custom" o:connectlocs="3517,272;3810,544;3517,1361;2931,1633;2052,1905;0,1633;586,1361;879,272;2052,0;3517,272" o:connectangles="0,0,0,0,0,0,0,0,0,0"/>
            </v:shape>
            <v:shape id="Freeform 27" o:spid="_x0000_s1052" style="position:absolute;left:2489;top:2374;width:222;height:51;visibility:visible;mso-wrap-style:square;v-text-anchor:top" coordsize="6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rNAsIA&#10;AADbAAAADwAAAGRycy9kb3ducmV2LnhtbESP0WoCMRRE3wX/IVzBF9FEQSmrUUQpWCpI1Q+4bK67&#10;q8nNskl1+/eNIPg4zMwZZrFqnRV3akLlWcN4pEAQ595UXGg4nz6HHyBCRDZoPZOGPwqwWnY7C8yM&#10;f/AP3Y+xEAnCIUMNZYx1JmXIS3IYRr4mTt7FNw5jkk0hTYOPBHdWTpSaSYcVp4USa9qUlN+Ov05D&#10;bvetDVej1uOvb1WFw3awd1et+712PQcRqY3v8Ku9MxomU3h+ST9A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is0CwgAAANsAAAAPAAAAAAAAAAAAAAAAAJgCAABkcnMvZG93&#10;bnJldi54bWxQSwUGAAAAAAQABAD1AAAAhwMAAAAA&#10;" path="m69,14r-6,3l56,18r-6,2l42,21r-7,2l29,23,21,21,14,20,9,15,3,11,,6,1,,9,6,19,8,29,7,40,5,50,3r8,l64,6r5,8xe" fillcolor="black" stroked="f">
              <v:path arrowok="t" o:connecttype="custom" o:connectlocs="22225,3092;20292,3755;18038,3976;16105,4417;13528,4638;11274,5080;9341,5080;6764,4638;4509,4417;2899,3313;966,2430;0,1325;322,0;2899,1325;6120,1767;9341,1546;12884,1104;16105,663;18682,663;20614,1325;22225,3092" o:connectangles="0,0,0,0,0,0,0,0,0,0,0,0,0,0,0,0,0,0,0,0,0"/>
            </v:shape>
            <v:shape id="Freeform 28" o:spid="_x0000_s1053" style="position:absolute;left:2768;top:2393;width:254;height:64;visibility:visible;mso-wrap-style:square;v-text-anchor:top" coordsize="8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557sMA&#10;AADbAAAADwAAAGRycy9kb3ducmV2LnhtbESP0WrCQBRE3wv+w3ILvhTdVERM6ipSEAShoPEDLtlr&#10;Nm32bsyuSfz7riD4OMzMGWa1GWwtOmp95VjB5zQBQVw4XXGp4JzvJksQPiBrrB2Tgjt52KxHbyvM&#10;tOv5SN0plCJC2GeowITQZFL6wpBFP3UNcfQurrUYomxLqVvsI9zWcpYkC2mx4rhgsKFvQ8Xf6WYV&#10;5Ol8fujOCf92P+kuT++9+bhulRq/D9svEIGG8Ao/23utYLaAx5f4A+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n557sMAAADbAAAADwAAAAAAAAAAAAAAAACYAgAAZHJzL2Rv&#10;d25yZXYueG1sUEsFBgAAAAAEAAQA9QAAAIgDAAAAAA==&#10;" path="m81,4r-1,9l72,19,60,25,49,29r-8,l34,29,26,28,20,27,13,25,8,23,3,19,,15,7,12r6,-1l21,11r7,1l34,13r8,l49,13r6,-2l63,9,68,3,73,r8,4xe" fillcolor="black" stroked="f">
              <v:path arrowok="t" o:connecttype="custom" o:connectlocs="25400,876;25086,2847;22578,4160;18815,5474;15365,6350;12857,6350;10662,6350;8153,6131;6272,5912;4077,5474;2509,5036;941,4160;0,3284;2195,2628;4077,2409;6585,2409;8780,2628;10662,2847;13170,2847;15365,2847;17247,2409;19756,1971;21323,657;22891,0;25400,876" o:connectangles="0,0,0,0,0,0,0,0,0,0,0,0,0,0,0,0,0,0,0,0,0,0,0,0,0"/>
            </v:shape>
            <v:shape id="Freeform 29" o:spid="_x0000_s1054" style="position:absolute;left:1651;top:2438;width:241;height:241;visibility:visible;mso-wrap-style:square;v-text-anchor:top" coordsize="74,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QjIsQA&#10;AADbAAAADwAAAGRycy9kb3ducmV2LnhtbESPUWvCMBSF3wf+h3CFvWk6EZXOKNtgsIFTrMXnS3NN&#10;y5qbkmS1+/eLIOzxcM75Dme9HWwrevKhcazgaZqBIK6cbtgoKE/vkxWIEJE1to5JwS8F2G5GD2vM&#10;tbvykfoiGpEgHHJUUMfY5VKGqiaLYeo64uRdnLcYk/RGao/XBLetnGXZQlpsOC3U2NFbTdV38WMV&#10;mMuwOxcHs/8s41dX9n5+XL7OlXocDy/PICIN8T98b39oBbMl3L6kH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EIyLEAAAA2wAAAA8AAAAAAAAAAAAAAAAAmAIAAGRycy9k&#10;b3ducmV2LnhtbFBLBQYAAAAABAAEAPUAAACJAwAAAAA=&#10;" path="m22,28r5,10l34,48r5,8l47,66r6,8l60,84r8,8l74,102r,12l65,111,55,109,45,104,35,99,27,95,21,87,14,81,10,74,5,56,3,37,,19,,,11,2r5,8l18,20r4,8xe" fillcolor="#994c00" stroked="f">
              <v:path arrowok="t" o:connecttype="custom" o:connectlocs="7174,5927;8804,8043;11087,10160;12717,11853;15326,13970;17282,15663;19565,17780;22174,19473;24130,21590;24130,24130;21195,23495;17934,23072;14674,22013;11413,20955;8804,20108;6848,18415;4565,17145;3261,15663;1630,11853;978,7832;0,4022;0,0;3587,423;5217,2117;5869,4233;7174,5927" o:connectangles="0,0,0,0,0,0,0,0,0,0,0,0,0,0,0,0,0,0,0,0,0,0,0,0,0,0"/>
            </v:shape>
            <v:shape id="Freeform 30" o:spid="_x0000_s1055" style="position:absolute;left:2311;top:2495;width:756;height:146;visibility:visible;mso-wrap-style:square;v-text-anchor:top" coordsize="237,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I5ub4A&#10;AADbAAAADwAAAGRycy9kb3ducmV2LnhtbERPTYvCMBC9L/gfwgheFk3twdVqWkQU1qNV8Do0Y1ts&#10;JqVJbf335rCwx8f73mWjacSLOldbVrBcRCCIC6trLhXcrqf5GoTzyBoby6TgTQ6ydPK1w0TbgS/0&#10;yn0pQgi7BBVU3reJlK6oyKBb2JY4cA/bGfQBdqXUHQ4h3DQyjqKVNFhzaKiwpUNFxTPvjYLjt9xc&#10;+p84H/ri/uAzl7L2g1Kz6bjfgvA0+n/xn/tXK4jD2PAl/ACZf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xyObm+AAAA2wAAAA8AAAAAAAAAAAAAAAAAmAIAAGRycy9kb3ducmV2&#10;LnhtbFBLBQYAAAAABAAEAPUAAACDAwAAAAA=&#10;" path="m221,35r5,l231,35r5,1l237,40r-5,6l226,49r-8,5l210,57r-18,7l174,69r-19,2l133,71,114,70,95,67,75,63,57,57,47,51,39,45,30,39,22,33,15,27,9,19,4,11,,2,12,,23,2,36,6,47,8r23,l93,11r23,2l137,17r22,4l181,25r19,5l221,35xe" fillcolor="black" stroked="f">
              <v:path arrowok="t" o:connecttype="custom" o:connectlocs="70464,7200;72058,7200;73652,7200;75246,7405;75565,8228;73971,9462;72058,10080;69507,11108;66956,11725;61217,13165;55478,14194;49420,14605;42406,14605;36348,14399;30290,13782;23913,12959;18174,11725;14985,10491;12435,9257;9565,8022;7014,6788;4783,5554;2870,3908;1275,2263;0,411;3826,0;7333,411;11478,1234;14985,1646;22319,1646;29652,2263;36985,2674;43681,3497;50696,4320;57710,5143;63768,6171;70464,7200" o:connectangles="0,0,0,0,0,0,0,0,0,0,0,0,0,0,0,0,0,0,0,0,0,0,0,0,0,0,0,0,0,0,0,0,0,0,0,0,0"/>
            </v:shape>
            <v:shape id="Freeform 31" o:spid="_x0000_s1056" style="position:absolute;left:2438;top:2540;width:483;height:76;visibility:visible;mso-wrap-style:square;v-text-anchor:top" coordsize="15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WIHMQA&#10;AADbAAAADwAAAGRycy9kb3ducmV2LnhtbESPQWvCQBSE7wX/w/KEXopuKkY0uooIotiT0YPHZ/aZ&#10;RLNv0+xW47/vFgoeh5n5hpktWlOJOzWutKzgsx+BIM6sLjlXcDyse2MQziNrrCyTgic5WMw7bzNM&#10;tH3wnu6pz0WAsEtQQeF9nUjpsoIMur6tiYN3sY1BH2STS93gI8BNJQdRNJIGSw4LBda0Kii7pT9G&#10;we50GJ6/3ZMvk9NXfI0/ZLqJpVLv3XY5BeGp9a/wf3urFQwm8Pcl/AA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liBzEAAAA2wAAAA8AAAAAAAAAAAAAAAAAmAIAAGRycy9k&#10;b3ducmV2LnhtbFBLBQYAAAAABAAEAPUAAACJAwAAAAA=&#10;" path="m140,21r13,3l140,30r-13,3l112,36r-14,l83,34,69,32,54,30,39,26,28,20,18,14,8,7,,,18,2,36,3,56,4,73,6,91,8r18,2l125,15r15,6xe" stroked="f">
              <v:path arrowok="t" o:connecttype="custom" o:connectlocs="44159,4445;48260,5080;44159,6350;40059,6985;35328,7620;30912,7620;26180,7197;21764,6773;17033,6350;12302,5503;8832,4233;5678,2963;2523,1482;0,0;5678,423;11355,635;17664,847;23026,1270;28704,1693;34381,2117;39428,3175;44159,4445" o:connectangles="0,0,0,0,0,0,0,0,0,0,0,0,0,0,0,0,0,0,0,0,0,0"/>
            </v:shape>
            <v:shape id="Freeform 32" o:spid="_x0000_s1057" style="position:absolute;left:2432;top:2635;width:266;height:63;visibility:visible;mso-wrap-style:square;v-text-anchor:top" coordsize="8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ER0L8A&#10;AADbAAAADwAAAGRycy9kb3ducmV2LnhtbERPz2vCMBS+D/wfwht4W9NNEO2MpShjO2rrweOjeWur&#10;zUtoMlv/++UgePz4fm/yyfTiRoPvLCt4T1IQxLXVHTcKTtXX2wqED8gae8uk4E4e8u3sZYOZtiMf&#10;6VaGRsQQ9hkqaENwmZS+bsmgT6wjjtyvHQyGCIdG6gHHGG56+ZGmS2mw49jQoqNdS/W1/DMKHLnJ&#10;XZrvw9gVfne+V7Jc76VS89ep+AQRaApP8cP9oxUs4vr4Jf4Auf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bwRHQvwAAANsAAAAPAAAAAAAAAAAAAAAAAJgCAABkcnMvZG93bnJl&#10;di54bWxQSwUGAAAAAAQABAD1AAAAhAMAAAAA&#10;" path="m84,21r,3l81,28r-7,1l70,30r-9,l53,30,45,29r-8,l31,28,22,27,16,24,9,22,5,17,1,12,,6,,,8,1r6,4l22,9r10,2l39,12r6,3l52,16r6,1l65,18r6,1l78,21r6,xe" fillcolor="black" stroked="f">
              <v:path arrowok="t" o:connecttype="custom" o:connectlocs="26670,4445;26670,5080;25718,5927;23495,6138;22225,6350;19368,6350;16828,6350;14288,6138;11748,6138;9843,5927;6985,5715;5080,5080;2858,4657;1588,3598;318,2540;0,1270;0,0;2540,212;4445,1058;6985,1905;10160,2328;12383,2540;14288,3175;16510,3387;18415,3598;20638,3810;22543,4022;24765,4445;26670,4445" o:connectangles="0,0,0,0,0,0,0,0,0,0,0,0,0,0,0,0,0,0,0,0,0,0,0,0,0,0,0,0,0"/>
            </v:shape>
            <v:shape id="Freeform 33" o:spid="_x0000_s1058" style="position:absolute;left:1974;top:2717;width:1093;height:254;visibility:visible;mso-wrap-style:square;v-text-anchor:top" coordsize="344,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2icQA&#10;AADbAAAADwAAAGRycy9kb3ducmV2LnhtbESPwWrDMBBE74X8g9hALqWRnUIpbhTTBAwl0IOdfMBi&#10;bW011sqx1Nj++6hQ6HGYmTfMNp9sJ240eONYQbpOQBDXThtuFJxPxdMrCB+QNXaOScFMHvLd4mGL&#10;mXYjl3SrQiMihH2GCtoQ+kxKX7dk0a9dTxy9LzdYDFEOjdQDjhFuO7lJkhdp0XBcaLGnQ0v1pfqx&#10;CppLccajmU/lZ/GYHK5V+W3NXqnVcnp/AxFoCv/hv/aHVvCcwu+X+APk7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1NonEAAAA2wAAAA8AAAAAAAAAAAAAAAAAmAIAAGRycy9k&#10;b3ducmV2LnhtbFBLBQYAAAAABAAEAPUAAACJAwAAAAA=&#10;" path="m234,81r6,-2l249,79r8,l265,78r11,-3l286,73r10,-5l305,64r10,-4l325,55r10,-4l344,46r-1,16l338,79r-7,18l323,112r-19,4l284,118r-21,3l244,122r-21,l202,122r-23,-1l158,118r-21,-2l117,112,96,109,77,104,59,98,39,91,23,82,7,74,2,56,,38,,19,2,,26,18,52,33,80,48r27,12l137,69r30,7l200,81r34,xe" fillcolor="#f2d8ce" stroked="f">
              <v:path arrowok="t" o:connecttype="custom" o:connectlocs="74295,16864;76200,16448;79058,16448;81598,16448;84138,16239;87630,15615;90805,15198;93980,14157;96838,13325;100013,12492;103188,11451;106363,10618;109220,9577;108903,12908;107315,16448;105093,20195;102553,23318;96520,24151;90170,24567;83503,25192;77470,25400;70803,25400;64135,25400;56833,25192;50165,24567;43498,24151;37148,23318;30480,22693;24448,21652;18733,20403;12383,18946;7303,17072;2223,15407;635,11659;0,7911;0,3956;635,0;8255,3748;16510,6870;25400,9993;33973,12492;43498,14366;53023,15823;63500,16864;74295,16864" o:connectangles="0,0,0,0,0,0,0,0,0,0,0,0,0,0,0,0,0,0,0,0,0,0,0,0,0,0,0,0,0,0,0,0,0,0,0,0,0,0,0,0,0,0,0,0,0"/>
            </v:shape>
            <v:shape id="Freeform 34" o:spid="_x0000_s1059" style="position:absolute;left:1879;top:2914;width:32;height:70;visibility:visible;mso-wrap-style:square;v-text-anchor:top" coordsize="1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3BnMIA&#10;AADbAAAADwAAAGRycy9kb3ducmV2LnhtbESPQYvCMBSE78L+h/CEvWlqBZGuUUSUelttPezx0Tzb&#10;YvPSbaLt/vuNIHgcZuYbZrUZTCMe1LnasoLZNAJBXFhdc6ngkh8mSxDOI2tsLJOCP3KwWX+MVpho&#10;2/OZHpkvRYCwS1BB5X2bSOmKigy6qW2Jg3e1nUEfZFdK3WEf4KaRcRQtpMGaw0KFLe0qKm7Z3SgY&#10;jt/bLD8s8fQbp7d5X6b8s0+V+hwP2y8Qngb/Dr/aR61gHsPzS/gBcv0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ncGcwgAAANsAAAAPAAAAAAAAAAAAAAAAAJgCAABkcnMvZG93&#10;bnJldi54bWxQSwUGAAAAAAQABAD1AAAAhwMAAAAA&#10;" path="m8,32l,26,,17,3,10,2,,7,6r1,9l10,23,8,32xe" fillcolor="black" stroked="f">
              <v:path arrowok="t" o:connecttype="custom" o:connectlocs="2540,6985;0,5675;0,3711;953,2183;635,0;2223,1310;2540,3274;3175,5020;2540,6985" o:connectangles="0,0,0,0,0,0,0,0,0"/>
            </v:shape>
            <v:shape id="Freeform 35" o:spid="_x0000_s1060" style="position:absolute;left:1968;top:2946;width:32;height:44;visibility:visible;mso-wrap-style:square;v-text-anchor:top" coordsize="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TSzsQA&#10;AADbAAAADwAAAGRycy9kb3ducmV2LnhtbESPQWsCMRSE7wX/Q3hCL6VmW6HIahQptBVhoWoPHh/J&#10;M1ncvCybqFt/vREKPQ4z8w0zW/S+EWfqYh1YwcuoAEGsg6nZKvjZfTxPQMSEbLAJTAp+KcJiPniY&#10;YWnChTd03iYrMoRjiQpcSm0pZdSOPMZRaImzdwidx5RlZ6Xp8JLhvpGvRfEmPdacFxy29O5IH7cn&#10;r0B/Vf2usKvrcm8dfp+eqs+1rpR6HPbLKYhEffoP/7VXRsF4DPcv+QfI+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00s7EAAAA2wAAAA8AAAAAAAAAAAAAAAAAmAIAAGRycy9k&#10;b3ducmV2LnhtbFBLBQYAAAAABAAEAPUAAACJAwAAAAA=&#10;" path="m8,1l9,6r,5l9,16,6,20,1,17,,12,1,6,1,,8,1xe" fillcolor="black" stroked="f">
              <v:path arrowok="t" o:connecttype="custom" o:connectlocs="2822,222;3175,1334;3175,2445;3175,3556;2117,4445;353,3778;0,2667;353,1334;353,0;2822,222" o:connectangles="0,0,0,0,0,0,0,0,0,0"/>
            </v:shape>
            <v:shape id="Freeform 36" o:spid="_x0000_s1061" style="position:absolute;left:2978;top:3009;width:38;height:39;visibility:visible;mso-wrap-style:square;v-text-anchor:top" coordsize="1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xBy8UA&#10;AADbAAAADwAAAGRycy9kb3ducmV2LnhtbESPT2vCQBTE74LfYXlCb7qpikjqKlUp/gGhTXvo8TX7&#10;TILZtzG7mvjtXUHocZiZ3zCzRWtKcaXaFZYVvA4iEMSp1QVnCn6+P/pTEM4jaywtk4IbOVjMu50Z&#10;xto2/EXXxGciQNjFqCD3voqldGlOBt3AVsTBO9raoA+yzqSusQlwU8phFE2kwYLDQo4VrXJKT8nF&#10;KNi0y936fJo2UfZ5+/sdLf2ejwelXnrt+xsIT63/Dz/bW61gNIbHl/AD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nEHLxQAAANsAAAAPAAAAAAAAAAAAAAAAAJgCAABkcnMv&#10;ZG93bnJldi54bWxQSwUGAAAAAAQABAD1AAAAigMAAAAA&#10;" path="m11,5r,3l11,12r,2l9,17r-3,l3,16,1,13,,12,3,,6,,9,1r,3l11,5xe" fillcolor="black" stroked="f">
              <v:path arrowok="t" o:connecttype="custom" o:connectlocs="3810,1121;3810,1793;3810,2689;3810,3138;3117,3810;2078,3810;1039,3586;346,2914;0,2689;1039,0;2078,0;3117,224;3117,896;3810,1121" o:connectangles="0,0,0,0,0,0,0,0,0,0,0,0,0,0"/>
            </v:shape>
            <v:shape id="Freeform 37" o:spid="_x0000_s1062" style="position:absolute;left:2889;top:3016;width:44;height:57;visibility:visible;mso-wrap-style:square;v-text-anchor:top" coordsize="1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nUl8UA&#10;AADbAAAADwAAAGRycy9kb3ducmV2LnhtbESPT2vCQBTE7wW/w/IK3ppNrdqSZhUtiEI9tNFSentk&#10;X/5g9m3Irhq/fVcQPA4z8xsmnfemESfqXG1ZwXMUgyDOra65VLDfrZ7eQDiPrLGxTAou5GA+Gzyk&#10;mGh75m86Zb4UAcIuQQWV920ipcsrMugi2xIHr7CdQR9kV0rd4TnATSNHcTyVBmsOCxW29FFRfsiO&#10;JlA2f9nXdrz7/PGva/rdFntcTg9KDR/7xTsIT72/h2/tjVbwMoHrl/AD5O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mdSXxQAAANsAAAAPAAAAAAAAAAAAAAAAAJgCAABkcnMv&#10;ZG93bnJldi54bWxQSwUGAAAAAAQABAD1AAAAigMAAAAA&#10;" path="m13,4r,6l13,15r-2,6l8,26,2,21,,15,2,8,2,,5,,8,r2,2l13,4xe" fillcolor="black" stroked="f">
              <v:path arrowok="t" o:connecttype="custom" o:connectlocs="4445,879;4445,2198;4445,3297;3761,4616;2735,5715;684,4616;0,3297;684,1758;684,0;1710,0;2735,0;3419,440;4445,879" o:connectangles="0,0,0,0,0,0,0,0,0,0,0,0,0"/>
            </v:shape>
            <v:shape id="Freeform 38" o:spid="_x0000_s1063" style="position:absolute;left:3067;top:4095;width:1663;height:324;visibility:visible;mso-wrap-style:square;v-text-anchor:top" coordsize="522,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QVv8MA&#10;AADbAAAADwAAAGRycy9kb3ducmV2LnhtbESPW2vCQBSE34X+h+UUfNNNtUiJrtIWFIsP3tL3Y/bk&#10;gtmzIbvG+O9dQfBxmJlvmNmiM5VoqXGlZQUfwwgEcWp1ybmC5LgcfIFwHlljZZkU3MjBYv7Wm2Gs&#10;7ZX31B58LgKEXYwKCu/rWEqXFmTQDW1NHLzMNgZ9kE0udYPXADeVHEXRRBosOSwUWNNvQen5cDEK&#10;/vbZv9mtkuTzuD3RJova0c9ZKtV/776nIDx1/hV+ttdawXgCjy/hB8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nQVv8MAAADbAAAADwAAAAAAAAAAAAAAAACYAgAAZHJzL2Rv&#10;d25yZXYueG1sUEsFBgAAAAAEAAQA9QAAAIgDAAAAAA==&#10;" path="m513,55r9,16l513,65,501,60,490,56,477,54,466,50,454,45,443,40,433,33r-10,6l433,48r10,6l454,60r13,3l479,68r12,5l503,77r11,4l516,86r1,5l519,97r-2,5l504,96,491,91,479,86,466,80,453,75,440,69,427,63,414,57r-5,4l410,66r4,5l415,75r12,5l438,86r11,5l462,96r12,5l485,105r13,5l509,115r5,5l514,125r,6l514,137r-14,-9l485,122r-16,-5l451,113r-16,-4l418,104,402,98,388,90r-8,5l391,104r13,7l417,119r13,6l444,131r15,4l472,143r13,7l462,153r-21,-1l418,151r-21,-4l376,145r-19,-1l336,146r-21,5l294,150r-23,1l247,152r-23,l201,152r-21,-2l159,145r-18,-8l133,134r-10,-3l115,127r-8,-2l97,122r-8,-1l79,122r-9,3l70,131r6,2l83,135r5,4l79,140r-9,l60,141r-11,l37,141r-11,l15,139,6,137,2,115,,92,3,71,13,50,29,49,45,45,60,40,75,36,89,31r15,-3l120,27r18,4l169,32r29,-2l227,27r29,-5l284,18r29,-6l341,6,368,r21,2l409,6r19,6l446,19r16,8l480,36r16,9l513,55xe" fillcolor="#f2d8ce" stroked="f">
              <v:path arrowok="t" o:connecttype="custom" o:connectlocs="163502,13758;152028,11430;141191,8467;138004,10160;148841,13335;160314,16298;164776,19262;160633,20320;148522,16933;136092,13335;130674,13970;136092,16933;147247,20320;158721,23283;163820,26458;159358,27093;143741,23918;128124,20743;124618,22013;137048,26458;150434,30268;140554,32173;119837,30692;100396,31962;78723,32173;57369,31750;42389,28363;34103,26458;25179,25823;24222,28152;25179,29633;15617,29845;4781,29422;0,19473;9243,10372;23904,7620;38246,5715;63106,6350;90515,3810;117288,0;136411,2540;152984,7620" o:connectangles="0,0,0,0,0,0,0,0,0,0,0,0,0,0,0,0,0,0,0,0,0,0,0,0,0,0,0,0,0,0,0,0,0,0,0,0,0,0,0,0,0,0"/>
            </v:shape>
            <v:shape id="Freeform 39" o:spid="_x0000_s1064" style="position:absolute;left:4654;top:4152;width:108;height:39;visibility:visible;mso-wrap-style:square;v-text-anchor:top" coordsize="3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F1VsUA&#10;AADbAAAADwAAAGRycy9kb3ducmV2LnhtbESPQUsDMRSE7wX/Q3iCt252K1RZmxYRhF56cNsK3h6b&#10;52Z18xKSdLv21zeC4HGYmW+Y1WaygxgpxN6xgqooQRC3TvfcKTjsX+ePIGJC1jg4JgU/FGGzvpmt&#10;sNbuzG80NqkTGcKxRgUmJV9LGVtDFmPhPHH2Pl2wmLIMndQBzxluB7koy6W02HNeMOjpxVD73Zys&#10;gvfWL/pt2F1iYy7Hw1h9ffhqr9Td7fT8BCLRlP7Df+2tVnD/AL9f8g+Q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MXVWxQAAANsAAAAPAAAAAAAAAAAAAAAAAJgCAABkcnMv&#10;ZG93bnJldi54bWxQSwUGAAAAAAQABAD1AAAAigMAAAAA&#10;" path="m32,16l24,12,14,10,6,5,,,11,3r15,l34,6,32,16xe" fillcolor="#f2d8ce" stroked="f">
              <v:path arrowok="t" o:connecttype="custom" o:connectlocs="10160,3810;7620,2858;4445,2381;1905,1191;0,0;3493,714;8255,714;10795,1429;10160,3810" o:connectangles="0,0,0,0,0,0,0,0,0"/>
            </v:shape>
            <v:shape id="Freeform 40" o:spid="_x0000_s1065" style="position:absolute;left:2736;top:4146;width:350;height:273;visibility:visible;mso-wrap-style:square;v-text-anchor:top" coordsize="111,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sf7b0A&#10;AADbAAAADwAAAGRycy9kb3ducmV2LnhtbERPvQrCMBDeBd8hnOCmqQoq1SiiCC6C1uJ8NGdbbC6l&#10;iVp9ejMIjh/f/3Ldmko8qXGlZQWjYQSCOLO65FxBetkP5iCcR9ZYWSYFb3KwXnU7S4y1ffGZnonP&#10;RQhhF6OCwvs6ltJlBRl0Q1sTB+5mG4M+wCaXusFXCDeVHEfRVBosOTQUWNO2oOyePIyC22mM12Mq&#10;szo57Wj+Hu3S2eejVL/XbhYgPLX+L/65D1rBJIwNX8IPkK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6sf7b0AAADbAAAADwAAAAAAAAAAAAAAAACYAgAAZHJzL2Rvd25yZXYu&#10;eG1sUEsFBgAAAAAEAAQA9QAAAIIDAAAAAA==&#10;" path="m82,127l70,126r-13,1l43,127r-13,1l17,127,7,124,,118,,108,,92,2,78,5,64,10,50,17,37,26,25,36,13,51,3,111,,93,29,82,61,77,94r5,33xe" fillcolor="#33f2ff" stroked="f">
              <v:path arrowok="t" o:connecttype="custom" o:connectlocs="25800,27092;22025,26878;17934,27092;13530,27092;9439,27305;5349,27092;2202,26452;0,25172;0,23039;0,19625;629,16639;1573,13653;3146,10666;5349,7893;8181,5333;11327,2773;16047,640;34925,0;29261,6186;25800,13013;24227,20052;25800,27092" o:connectangles="0,0,0,0,0,0,0,0,0,0,0,0,0,0,0,0,0,0,0,0,0,0"/>
            </v:shape>
            <v:shape id="Freeform 41" o:spid="_x0000_s1066" style="position:absolute;left:2857;top:4191;width:159;height:19;visibility:visible;mso-wrap-style:square;v-text-anchor:top" coordsize="4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fQcEA&#10;AADbAAAADwAAAGRycy9kb3ducmV2LnhtbESPQWvCQBSE74X+h+UJ3upGxVKjq1QhWI+17f2RfU1C&#10;s2/j7lNjf71bKHgcZuYbZrnuXavOFGLj2cB4lIEiLr1tuDLw+VE8vYCKgmyx9UwGrhRhvXp8WGJu&#10;/YXf6XyQSiUIxxwN1CJdrnUsa3IYR74jTt63Dw4lyVBpG/CS4K7Vkyx71g4bTgs1drStqfw5nJyB&#10;Wfglifq4n9nNrji28oVFLIwZDvrXBSihXu7h//abNTCdw9+X9AP06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Pn0HBAAAA2wAAAA8AAAAAAAAAAAAAAAAAmAIAAGRycy9kb3du&#10;cmV2LnhtbFBLBQYAAAAABAAEAPUAAACGAwAAAAA=&#10;" path="m49,r,5l44,6,39,7,34,9,26,7,15,7,5,6,,,7,r6,l20,r6,l33,r6,l44,r5,xe" fillcolor="black" stroked="f">
              <v:path arrowok="t" o:connecttype="custom" o:connectlocs="15875,0;15875,1058;14255,1270;12635,1482;11015,1905;8423,1482;4860,1482;1620,1270;0,0;2268,0;4212,0;6480,0;8423,0;10691,0;12635,0;14255,0;15875,0" o:connectangles="0,0,0,0,0,0,0,0,0,0,0,0,0,0,0,0,0"/>
            </v:shape>
            <v:shape id="Freeform 42" o:spid="_x0000_s1067" style="position:absolute;left:2825;top:4222;width:127;height:19;visibility:visible;mso-wrap-style:square;v-text-anchor:top" coordsize="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u4MMAA&#10;AADbAAAADwAAAGRycy9kb3ducmV2LnhtbERPz2vCMBS+C/4P4Q1207RuFOmMZQiFrZ6qvXh7NG9N&#10;sXkpTdTuv18Owo4f3+9dMdtB3GnyvWMF6ToBQdw63XOnoDmXqy0IH5A1Do5JwS95KPbLxQ5z7R5c&#10;0/0UOhFD2OeowIQw5lL61pBFv3YjceR+3GQxRDh1Uk/4iOF2kJskyaTFnmODwZEOhtrr6WYVtHOa&#10;ldWR+0vdYLimQ2XevjOlXl/mzw8QgebwL366v7SC97g+fok/QO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5u4MMAAAADbAAAADwAAAAAAAAAAAAAAAACYAgAAZHJzL2Rvd25y&#10;ZXYueG1sUEsFBgAAAAAEAAQA9QAAAIUDAAAAAA==&#10;" path="m39,r,6l32,8r-8,l16,8,,8,5,1,16,,27,1,39,xe" fillcolor="black" stroked="f">
              <v:path arrowok="t" o:connecttype="custom" o:connectlocs="12700,0;12700,1429;10421,1905;7815,1905;5210,1905;0,1905;1628,238;5210,0;8792,238;12700,0" o:connectangles="0,0,0,0,0,0,0,0,0,0"/>
            </v:shape>
            <v:shape id="Freeform 43" o:spid="_x0000_s1068" style="position:absolute;left:2800;top:4260;width:152;height:26;visibility:visible;mso-wrap-style:square;v-text-anchor:top" coordsize="4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OFp8QA&#10;AADbAAAADwAAAGRycy9kb3ducmV2LnhtbESPQWsCMRSE74X+h/AEL1KzipRlaxSRinqyakGPj81r&#10;dnXzsm6irv++KRQ8DjPzDTOetrYSN2p86VjBoJ+AIM6dLtko+N4v3lIQPiBrrByTggd5mE5eX8aY&#10;aXfnLd12wYgIYZ+hgiKEOpPS5wVZ9H1XE0fvxzUWQ5SNkbrBe4TbSg6T5F1aLDkuFFjTvKD8vLta&#10;BeGYHkozv+jl6pN6p3Vq6t7mS6lup519gAjUhmf4v73SCkYD+PsSf4C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ThafEAAAA2wAAAA8AAAAAAAAAAAAAAAAAmAIAAGRycy9k&#10;b3ducmV2LnhtbFBLBQYAAAAABAAEAPUAAACJAwAAAAA=&#10;" path="m47,1l40,8,29,10,14,8,1,8,,7,,6,,4,,2,11,,24,,35,1r12,xe" fillcolor="black" stroked="f">
              <v:path arrowok="t" o:connecttype="custom" o:connectlocs="15240,254;12970,2032;9403,2540;4540,2032;324,2032;0,1778;0,1524;0,1016;0,508;3567,0;7782,0;11349,254;15240,254" o:connectangles="0,0,0,0,0,0,0,0,0,0,0,0,0"/>
            </v:shape>
            <v:shape id="Freeform 44" o:spid="_x0000_s1069" style="position:absolute;left:114;top:4457;width:5594;height:70;visibility:visible;mso-wrap-style:square;v-text-anchor:top" coordsize="176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eV+8MA&#10;AADbAAAADwAAAGRycy9kb3ducmV2LnhtbESPQWvCQBSE70L/w/IKvYjZGKRIdA2tUOrV2B68PbPP&#10;bGj2bZrdmPTfu4VCj8PMfMNsi8m24ka9bxwrWCYpCOLK6YZrBR+nt8UahA/IGlvHpOCHPBS7h9kW&#10;c+1GPtKtDLWIEPY5KjAhdLmUvjJk0SeuI47e1fUWQ5R9LXWPY4TbVmZp+iwtNhwXDHa0N1R9lYNV&#10;cHqfX+h7RSWdR22GMZv85+FVqafH6WUDItAU/sN/7YNWsMrg90v8AXJ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keV+8MAAADbAAAADwAAAAAAAAAAAAAAAACYAgAAZHJzL2Rv&#10;d25yZXYueG1sUEsFBgAAAAAEAAQA9QAAAIgDAAAAAA==&#10;" path="m1760,5r2,7l1762,19r-4,8l1752,31r-5,l1732,31r-24,l1677,31r-40,l1591,31r-53,l1479,31r-65,l1346,31r-73,l1199,31r-78,l1040,31r-82,l877,31r-82,2l714,33r-80,l556,33r-76,l409,33r-70,l275,33r-58,l164,33r-47,l78,33r-33,l21,33,6,33r-5,l,25,,17,,9,6,3r5,l26,3r24,l81,3r39,l167,1r53,l279,1r63,l410,1r73,l558,1,636,r79,l796,r83,l960,r81,l1121,r78,l1275,r73,l1416,r65,l1539,1r54,l1640,1r40,2l1713,3r26,1l1753,4r7,1xe" fillcolor="#c69e8c" stroked="f">
              <v:path arrowok="t" o:connecttype="custom" o:connectlocs="559435,2540;558165,5715;554673,6562;542290,6562;519748,6562;488315,6562;448945,6562;404178,6562;355918,6562;304165,6562;252413,6985;201295,6985;152400,6985;107633,6985;68898,6985;37148,6985;14288,6985;1905,6985;0,5292;0,1905;3493,635;15875,635;38100,635;69850,212;108585,212;153353,212;201930,0;252730,0;304800,0;355918,0;404813,0;449580,0;488633,212;520700,212;543878,635;556578,847" o:connectangles="0,0,0,0,0,0,0,0,0,0,0,0,0,0,0,0,0,0,0,0,0,0,0,0,0,0,0,0,0,0,0,0,0,0,0,0"/>
            </v:shape>
            <v:shape id="Freeform 45" o:spid="_x0000_s1070" style="position:absolute;left:298;top:4572;width:5264;height:425;visibility:visible;mso-wrap-style:square;v-text-anchor:top" coordsize="1658,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a9cYA&#10;AADbAAAADwAAAGRycy9kb3ducmV2LnhtbESPQUvEMBSE74L/ITzBm5tqi0rdtIirrAi71FXQ47N5&#10;tmWbl5rEtv77jSB4HGbmG2ZZzqYXIznfWVZwvkhAENdWd9woeH15OLsG4QOyxt4yKfghD2VxfLTE&#10;XNuJn2nchUZECPscFbQhDLmUvm7JoF/YgTh6n9YZDFG6RmqHU4SbXl4kyaU02HFcaHGgu5bq/e7b&#10;KFhttkbeV1fV+/j11merJ7dP1x9KnZ7MtzcgAs3hP/zXftQKshR+v8QfIIs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a9cYAAADbAAAADwAAAAAAAAAAAAAAAACYAgAAZHJz&#10;L2Rvd25yZXYueG1sUEsFBgAAAAAEAAQA9QAAAIsDAAAAAA==&#10;" path="m1658,r-3,26l1652,52r-5,25l1640,104r-6,25l1627,154r-9,24l1608,202r-5,l1590,202r-19,l1541,202r-34,l1467,202r-47,l1368,202r-55,l1253,202r-64,l1123,202r-68,l983,202r-71,l840,202r-71,l698,202r-72,l558,202r-66,l428,202r-61,l312,202r-54,l211,201r-41,l135,201r-29,l84,201r-14,l65,201,,4,1658,xe" fillcolor="#c69e8c" stroked="f">
              <v:path arrowok="t" o:connecttype="custom" o:connectlocs="526415,0;525463,5476;524510,10952;522923,16218;520700,21904;518795,27170;516573,32435;513715,37490;510540,42545;508953,42545;504825,42545;498793,42545;489268,42545;478473,42545;465773,42545;450850,42545;434340,42545;416878,42545;397828,42545;377508,42545;356553,42545;334963,42545;312103,42545;289560,42545;266700,42545;244158,42545;221615,42545;198755,42545;177165,42545;156210,42545;135890,42545;116523,42545;99060,42545;81915,42545;66993,42334;53975,42334;42863,42334;33655,42334;26670,42334;22225,42334;20638,42334;0,842;526415,0" o:connectangles="0,0,0,0,0,0,0,0,0,0,0,0,0,0,0,0,0,0,0,0,0,0,0,0,0,0,0,0,0,0,0,0,0,0,0,0,0,0,0,0,0,0,0"/>
            </v:shape>
            <w10:anchorlock/>
          </v:group>
        </w:pict>
      </w:r>
    </w:p>
    <w:p w:rsidR="00270ADA" w:rsidRDefault="00270ADA" w:rsidP="001E1F3B">
      <w:pPr>
        <w:spacing w:after="0" w:line="240" w:lineRule="auto"/>
        <w:rPr>
          <w:rFonts w:ascii="Arial" w:hAnsi="Arial" w:cs="Arial"/>
          <w:b/>
          <w:noProof/>
          <w:sz w:val="24"/>
          <w:szCs w:val="24"/>
          <w:lang w:eastAsia="tr-TR"/>
        </w:rPr>
      </w:pPr>
      <w:r>
        <w:rPr>
          <w:noProof/>
          <w:lang w:eastAsia="tr-TR"/>
        </w:rPr>
        <w:pict>
          <v:shape id="Köşeleri Yuvarlanmış Dikdörtgen Belirtme Çizgisi 97" o:spid="_x0000_s1071" type="#_x0000_t62" style="position:absolute;margin-left:71.7pt;margin-top:36.8pt;width:156pt;height:30.85pt;z-index:2516106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" adj="-4008,20283" fillcolor="window" strokecolor="#385d8a" strokeweight="2pt">
            <v:textbox>
              <w:txbxContent>
                <w:p w:rsidR="00270ADA" w:rsidRPr="00C05861" w:rsidRDefault="00270ADA" w:rsidP="0054321E">
                  <w:pPr>
                    <w:rPr>
                      <w:b/>
                      <w:color w:val="000000"/>
                      <w:sz w:val="32"/>
                    </w:rPr>
                  </w:pPr>
                  <w:r w:rsidRPr="00C05861">
                    <w:rPr>
                      <w:b/>
                      <w:color w:val="000000"/>
                      <w:sz w:val="32"/>
                    </w:rPr>
                    <w:t>dalmak - çıkmak</w:t>
                  </w:r>
                </w:p>
              </w:txbxContent>
            </v:textbox>
          </v:shape>
        </w:pict>
      </w:r>
      <w:r>
        <w:rPr>
          <w:rFonts w:ascii="Arial" w:hAnsi="Arial" w:cs="Arial"/>
          <w:b/>
          <w:sz w:val="24"/>
          <w:szCs w:val="24"/>
        </w:rPr>
        <w:t>B)</w:t>
      </w:r>
      <w:r>
        <w:rPr>
          <w:noProof/>
          <w:lang w:eastAsia="tr-TR"/>
        </w:rPr>
      </w:r>
      <w:r w:rsidRPr="00EC0F21">
        <w:rPr>
          <w:rFonts w:ascii="Arial" w:hAnsi="Arial" w:cs="Arial"/>
          <w:b/>
          <w:noProof/>
          <w:sz w:val="24"/>
          <w:szCs w:val="24"/>
          <w:lang w:eastAsia="tr-TR"/>
        </w:rPr>
        <w:pict>
          <v:group id="Tuval 94" o:spid="_x0000_s1072" editas="canvas" style="width:44.5pt;height:41.85pt;mso-position-horizontal-relative:char;mso-position-vertical-relative:line" coordsize="5651,53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">
            <v:shape id="_x0000_s1073" type="#_x0000_t75" style="position:absolute;width:5651;height:5308;visibility:visible">
              <v:fill o:detectmouseclick="t"/>
              <v:path o:connecttype="none"/>
            </v:shape>
            <v:shape id="Freeform 49" o:spid="_x0000_s1074" style="position:absolute;top:1049;width:4591;height:4255;visibility:visible;mso-wrap-style:square;v-text-anchor:top" coordsize="2170,2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kUycYA&#10;AADbAAAADwAAAGRycy9kb3ducmV2LnhtbESPzW7CMBCE75V4B2sr9VYcftqgFIMQqFLFoZTQB1ji&#10;bZISr4PtkvD2uFKlHkcz841mvuxNIy7kfG1ZwWiYgCAurK65VPB5eH2cgfABWWNjmRRcycNyMbib&#10;Y6Ztx3u65KEUEcI+QwVVCG0mpS8qMuiHtiWO3pd1BkOUrpTaYRfhppHjJHmWBmuOCxW2tK6oOOU/&#10;RkG+2283aXqYHO1TV35/vI8cnhulHu771QuIQH34D/+137SCaQq/X+IP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0kUycYAAADbAAAADwAAAAAAAAAAAAAAAACYAgAAZHJz&#10;L2Rvd25yZXYueG1sUEsFBgAAAAAEAAQA9QAAAIsDAAAAAA==&#10;" path="m986,l,1327r895,683l2170,1249,986,xe" fillcolor="#bfddff" stroked="f">
              <v:path arrowok="t" o:connecttype="custom" o:connectlocs="208607,0;0,280882;189354,425450;459105,264372;208607,0" o:connectangles="0,0,0,0,0"/>
            </v:shape>
            <v:shape id="Freeform 50" o:spid="_x0000_s1075" style="position:absolute;left:1060;top:3386;width:210;height:241;visibility:visible;mso-wrap-style:square;v-text-anchor:top" coordsize="10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Ol5b0A&#10;AADbAAAADwAAAGRycy9kb3ducmV2LnhtbERPyQrCMBC9C/5DGMGbpoqKVKO4IAieXA56G5vpgs2k&#10;NFHr35uD4PHx9vmyMaV4Ue0KywoG/QgEcWJ1wZmCy3nXm4JwHlljaZkUfMjBctFuzTHW9s1Hep18&#10;JkIIuxgV5N5XsZQuycmg69uKOHCprQ36AOtM6hrfIdyUchhFE2mw4NCQY0WbnJLH6WkU3Nbb+z49&#10;2uHgGqU8vmwOBZ3vSnU7zWoGwlPj/+Kfe68VjMLY8CX8ALn4A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kOl5b0AAADbAAAADwAAAAAAAAAAAAAAAACYAgAAZHJzL2Rvd25yZXYu&#10;eG1sUEsFBgAAAAAEAAQA9QAAAIIDAAAAAA==&#10;" path="m101,39l34,,,29r86,86l101,39xe" fillcolor="#75b5f2" stroked="f">
              <v:path arrowok="t" o:connecttype="custom" o:connectlocs="20955,8183;7054,0;0,6085;17843,24130;20955,8183" o:connectangles="0,0,0,0,0"/>
            </v:shape>
            <v:shape id="Freeform 51" o:spid="_x0000_s1076" style="position:absolute;left:444;top:929;width:4223;height:4267;visibility:visible;mso-wrap-style:square;v-text-anchor:top" coordsize="1996,2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FBnMQA&#10;AADbAAAADwAAAGRycy9kb3ducmV2LnhtbESPUWsCMRCE3wv9D2ELvhw1p5Sip1FKRWsFH7z6A5bL&#10;egleNscl6vXfN4LQx2F2vtmZL3vXiCt1wXpWMBrmIIgrry3XCo4/69cJiBCRNTaeScEvBVgunp/m&#10;WGh/4wNdy1iLBOFQoAITY1tIGSpDDsPQt8TJO/nOYUyyq6Xu8JbgrpHjPH+XDi2nBoMtfRqqzuXF&#10;pTes3W3K7ZfJ6na6Xn1nG7vPxkoNXvqPGYhIffw/fqS3WsHbFO5bEgD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xQZzEAAAA2wAAAA8AAAAAAAAAAAAAAAAAmAIAAGRycy9k&#10;b3ducmV2LnhtbFBLBQYAAAAABAAEAPUAAACJAwAAAAA=&#10;" path="m1161,1808r2,-1l1163,1804r,-1l1160,1803r-1,l1157,1803r-1,l1154,1804r-15,-5l1125,1794r-16,-3l1092,1788r-18,-3l1056,1783r-18,-1l1020,1781r-19,l984,1781r-18,l948,1782r-17,2l915,1785r-15,3l885,1790r106,-47l1005,1574r-6,-52l1094,1508r-22,-64l995,1456r8,25l370,1550r14,-57l986,1427r9,29l1072,1444r-59,-163l939,1287r10,31l401,1420r15,-68l924,1240r15,47l1013,1281r-25,-69l1023,1187,893,1148r7,20l438,1265r40,-172l558,1159r2,1l560,1160r1,l561,1161r34,-26l586,1121r-6,-12l575,1100r-1,-3l562,1105r-19,-26l457,1049r18,6l491,1059r17,5l526,1068r17,3l560,1075r16,3l593,1081r17,3l626,1086r16,1l658,1089r16,1l689,1090r16,1l721,1091r-8,41l692,1148r-21,10l655,1162r-16,l626,1159r-13,-7l603,1145r-8,-10l561,1161r13,12l586,1183r14,8l612,1197r14,4l638,1203r12,l662,1202r13,-2l687,1196r11,-5l709,1185r12,-8l732,1169r10,-9l752,1151r6,1l759,1145r6,-8l772,1130r7,-8l784,1115r7,-8l797,1100r4,-7l807,1086r14,-2l835,1080r14,-3l863,1074r13,-4l890,1066r12,-5l914,1057r65,68l961,1136r-14,-40l884,1119r9,29l1023,1187r132,-100l1147,1083r-9,-4l1130,1075r-8,-4l1114,1067r-6,-3l1100,1060r-7,-3l1027,1096r-64,-66l976,1022r12,-9l999,1003r10,-10l1018,983r9,-11l1034,959r7,-12l1042,945r1,-2l1043,941r1,-3l1123,1038r-30,19l1100,1060r8,4l1114,1067r8,4l1130,1075r8,4l1147,1083r8,4l1158,1084r6,6l1165,1091r1,l1166,1093r1,l1215,1024r-69,-86l1370,659r27,230l1996,791r-3,-33l1981,668,1967,541,1950,397,1932,252,1915,126,1902,36,1894,r-10,l1861,3r-36,3l1779,10r-53,6l1667,23r-63,6l1541,36r-65,8l1413,50r-58,7l1304,64r-44,4l1225,73r-21,2l1196,76r120,347l1301,437r-10,20l1282,478r-5,22l1273,520r-2,18l1270,549r,5l1196,667,1176,540r-105,37l1095,653r-87,37l1003,675,991,658,979,639,965,620,951,604,939,589r-8,-9l928,577,1051,469,969,363r-77,65l948,476r-76,60l867,523,855,507,836,490,815,474,792,459,774,446r-13,-8l755,435,828,333,686,251r-41,78l720,357r-35,60l669,407r-23,-9l617,391r-31,-6l557,382r-24,-3l516,376r-7,l519,245,384,217r-25,83l448,312r-23,65l413,374r-12,-2l386,371r-14,-1l357,370r-14,l328,370r-15,1l299,372r-12,1l275,374r-10,1l256,376r-5,l246,377r-1,l165,271,72,301r24,78l169,361r28,66l175,434r-22,7l133,449r-19,9l96,469,80,481,64,493,51,506r-8,9l36,523r-6,9l25,540r-2,5l20,548r-2,3l16,556,6,586,,616r1,32l7,680r10,32l32,746r20,32l76,811r28,31l136,873r35,30l212,932r42,27l300,985r49,23l401,1029r46,38l415,1053r-114,66l344,1141r73,-36l358,1383r-2,-3l365,1321,213,1207r131,-66l301,1119r-160,93l223,1279,120,1438r127,94l160,1545r-13,46l312,1651r7,-33l409,1606r-14,217l445,1830r-19,2l406,1834r-19,2l367,1841r-18,3l331,1850r-16,5l299,1862r-8,l283,1862r-8,l268,1862r-7,3l254,1871r-3,7l253,1881r5,l262,1881r3,l270,1881r-8,8l255,1897r-5,9l246,1916r-2,11l244,1940r2,13l251,1966r3,8l259,1981r4,5l269,1992r5,4l280,2001r7,3l293,2007r74,-30l358,1976r-8,-1l341,1973r-7,-3l326,1966r-8,-3l311,1957r-7,-5l294,1940r-6,-11l287,1919r2,-9l294,1902r9,-7l315,1890r14,-6l347,1886r19,5l383,1895r18,6l416,1909r15,10l443,1929r11,13l480,1932r-9,-11l461,1910r-10,-9l439,1893r-14,-7l412,1881r-15,-6l383,1872r23,-3l430,1866r23,-1l476,1863r20,l514,1862r13,l537,1862r7,-1l551,1856r5,-4l563,1845r112,15l667,1864r-9,6l650,1875r-4,6l633,1895r-14,14l600,1920r-20,10l558,1938r-22,8l514,1953r-20,5l491,1951r-3,-7l485,1937r-5,-5l454,1942r5,5l462,1953r4,5l469,1965r,l469,1965r,l469,1965r-11,3l445,1971r-12,2l420,1975r-14,2l394,1978r-13,l367,1977r-74,30l303,2011r13,2l327,2015r12,l351,2015r13,l376,2014r14,-2l402,2009r12,-2l426,2005r12,-3l449,1999r10,-2l468,1994r9,-2l490,1987r15,-4l519,1978r15,-5l548,1966r15,-5l577,1954r15,-8l605,1938r14,-8l632,1921r11,-10l656,1901r10,-11l676,1879r8,-13l685,1865r,-2l686,1862r,-1l697,1863,675,1636r76,214l822,1818r-7,9l811,1834r1,4l819,1836r10,-4l840,1829r13,-5l867,1821r16,-3l899,1815r16,-2l933,1811r18,-2l969,1809r18,-1l1005,1808r18,1l1041,1811r16,2l1074,1817r-12,3l1051,1824r-13,4l1027,1832r-10,6l1006,1843r-10,6l987,1855r14,4l1013,1852r12,-6l1037,1841r13,-3l1063,1833r13,-2l1090,1829r13,-2l1113,1831r10,5l1132,1842r8,7l1147,1855r5,8l1157,1872r3,10l1161,1883r,1l1161,1885r,1l1202,1893r4,-14l1207,1865r-1,-12l1202,1842r-7,-10l1186,1823r-11,-9l1161,1808xe" fillcolor="#75b5f2" stroked="f">
              <v:path arrowok="t" o:connecttype="custom" o:connectlocs="244141,382036;211772,377165;212618,333329;210503,308340;214311,271280;118474,245655;114877,228502;125455,228925;150843,239726;118686,245867;142803,254126;160575,242479;173691,229561;203310,240573;237371,226808;211349,212407;220869,198642;242660,229349;242448,198642;405139,26683;339343,6141;253027,16095;268682,117322;204156,131298;184481,113510;175172,70520;117839,80897;87375,79203;60718,78991;20310,80261;13540,104403;3385,117745;22002,178312;87798,222996;63680,236973;86528,340105;66642,392837;53525,398343;51621,408084;59237,423755;67276,415708;66642,400249;96049,411261;81028,396437;115089,394107;133918,401307;103242,411684;99222,416131;80605,418884;79547,426508;100914,421849;127994,410414;144919,394531;171787,389236;197386,383519;224677,385425;214311,392201;237583,388813;245622,399190;248584,384154" o:connectangles="0,0,0,0,0,0,0,0,0,0,0,0,0,0,0,0,0,0,0,0,0,0,0,0,0,0,0,0,0,0,0,0,0,0,0,0,0,0,0,0,0,0,0,0,0,0,0,0,0,0,0,0,0,0,0,0,0,0,0,0"/>
            </v:shape>
            <v:shape id="Freeform 52" o:spid="_x0000_s1077" style="position:absolute;left:2667;top:2415;width:260;height:317;visibility:visible;mso-wrap-style:square;v-text-anchor:top" coordsize="123,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B8/7sA&#10;AADbAAAADwAAAGRycy9kb3ducmV2LnhtbERPyQrCMBC9C/5DGMGLaKqoSDWKCC5Xt/vYjE2xmZQm&#10;av17cxA8Pt6+WDW2FC+qfeFYwXCQgCDOnC44V3A5b/szED4gaywdk4IPeVgt260Fptq9+UivU8hF&#10;DGGfogITQpVK6TNDFv3AVcSRu7vaYoiwzqWu8R3DbSlHSTKVFguODQYr2hjKHqenVZDvzRlv1b2H&#10;G9kzO3n5DMfXQqlup1nPQQRqwl/8cx+0gklcH7/EHyCXX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HKwfP+7AAAA2wAAAA8AAAAAAAAAAAAAAAAAmAIAAGRycy9kb3ducmV2Lnht&#10;bFBLBQYAAAAABAAEAPUAAACAAwAAAAA=&#10;" path="m,59l123,,24,150,,120r,l,59xe" fillcolor="#75b5f2" stroked="f">
              <v:path arrowok="t" o:connecttype="custom" o:connectlocs="0,12488;26035,0;5080,31750;0,25400;0,25400;0,12488" o:connectangles="0,0,0,0,0,0"/>
            </v:shape>
            <v:shape id="Freeform 53" o:spid="_x0000_s1078" style="position:absolute;left:2120;top:4821;width:864;height:324;visibility:visible;mso-wrap-style:square;v-text-anchor:top" coordsize="410,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fvtcQA&#10;AADbAAAADwAAAGRycy9kb3ducmV2LnhtbESPzWrDMBCE74G+g9hCbokcQ/4cy6GUFppj4ybkuFgb&#10;2421ciU1cd++KgR6HGbmGybfDqYTV3K+taxgNk1AEFdWt1wr+ChfJysQPiBr7CyTgh/ysC0eRjlm&#10;2t74na77UIsIYZ+hgiaEPpPSVw0Z9FPbE0fvbJ3BEKWrpXZ4i3DTyTRJFtJgy3GhwZ6eG6ou+2+j&#10;IF1Wp6Rcf32W7FJjDsf15WWnlRo/Dk8bEIGG8B++t9+0gvkM/r7EHy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n77XEAAAA2wAAAA8AAAAAAAAAAAAAAAAAmAIAAGRycy9k&#10;b3ducmV2LnhtbFBLBQYAAAAABAAEAPUAAACJAwAAAAA=&#10;" path="m147,110r4,-15l156,81r6,-14l170,56r8,-11l188,36r10,-9l209,21,195,17r-11,8l175,35r-10,9l157,55r-8,11l141,78r-5,14l131,106,110,99,91,91,74,81,61,68,51,55,44,41,42,24,44,5r,-4l39,,34,1,27,5r-8,6l11,16,7,22,4,27,,55,5,79r12,21l36,117r24,13l88,140r31,8l152,151r36,3l224,151r35,-4l291,140r31,-8l349,119r23,-13l388,91r7,-9l401,73r5,-9l410,55,369,48r,11l367,69r-5,10l354,87r-11,8l330,102r-14,4l300,110r-17,5l264,117r-19,1l225,119r-19,-1l186,117r-20,-3l147,110xe" fillcolor="#75b5f2" stroked="f">
              <v:path arrowok="t" o:connecttype="custom" o:connectlocs="31806,19978;34123,14090;37493,9463;41706,5678;41074,3575;36861,7360;33070,11566;29699,16403;27593,22291;19168,19137;12849,14300;9268,8622;9268,1051;8215,0;5687,1051;2317,3365;843,5678;1053,16613;7583,24604;18536,29441;32016,31754;47182,31754;61295,29441;73511,25025;81726,19137;84464,15351;86360,11566;77724,12407;76250,16613;72248,19978;66560,22291;59609,24184;51605,24814;43391,24814;34965,23973" o:connectangles="0,0,0,0,0,0,0,0,0,0,0,0,0,0,0,0,0,0,0,0,0,0,0,0,0,0,0,0,0,0,0,0,0,0,0"/>
            </v:shape>
            <v:shape id="Freeform 54" o:spid="_x0000_s1079" style="position:absolute;left:2851;top:960;width:1657;height:1836;visibility:visible;mso-wrap-style:square;v-text-anchor:top" coordsize="782,8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v5R8MA&#10;AADbAAAADwAAAGRycy9kb3ducmV2LnhtbESPW4vCMBSE3xf8D+EIvq2pyopWo3hbWPbJG/h6aI5t&#10;tTkpSar1328WFvZxmJlvmPmyNZV4kPOlZQWDfgKCOLO65FzB+fT5PgHhA7LGyjIpeJGH5aLzNsdU&#10;2ycf6HEMuYgQ9ikqKEKoUyl9VpBB37c1cfSu1hkMUbpcaofPCDeVHCbJWBosOS4UWNOmoOx+bIyC&#10;rbvfRo25+IbP6+l4X5ffo91LqV63Xc1ABGrDf/iv/aUVfAzh90v8AXL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v5R8MAAADbAAAADwAAAAAAAAAAAAAAAACYAgAAZHJzL2Rv&#10;d25yZXYueG1sUEsFBgAAAAAEAAQA9QAAAIgDAAAAAA==&#10;" path="m152,515l,74,8,73,29,71,61,66r43,-4l155,56r57,-6l273,42r63,-7l398,29r62,-8l517,15r52,-5l613,5,648,2,671,r10,l689,34r13,88l719,246r18,141l754,528r15,123l779,737r3,33l196,866,152,515xe" fillcolor="black" stroked="f">
              <v:path arrowok="t" o:connecttype="custom" o:connectlocs="32214,109134;0,15681;1695,15470;6146,15046;12928,13986;22041,13138;32850,11867;44931,10596;57859,8900;71211,7417;84351,6145;97491,4450;109572,3179;120592,2119;129918,1060;137335,424;142210,0;144329,0;146025,7205;148780,25853;152383,52130;156198,82010;159801,111889;162980,137954;165099,156178;165735,163172;41540,183515;32214,109134" o:connectangles="0,0,0,0,0,0,0,0,0,0,0,0,0,0,0,0,0,0,0,0,0,0,0,0,0,0,0,0"/>
            </v:shape>
            <v:shape id="Freeform 55" o:spid="_x0000_s1080" style="position:absolute;left:425;top:1875;width:1937;height:1276;visibility:visible;mso-wrap-style:square;v-text-anchor:top" coordsize="915,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xHj8UA&#10;AADbAAAADwAAAGRycy9kb3ducmV2LnhtbESPQWvCQBSE74L/YXmF3nTTlGpJ3QSJFArFg5oeentk&#10;X5PQ7NuQXWOaX98VBI/DzHzDbLLRtGKg3jWWFTwtIxDEpdUNVwqK0/viFYTzyBpby6Tgjxxk6Xy2&#10;wUTbCx9oOPpKBAi7BBXU3neJlK6syaBb2o44eD+2N+iD7Cupe7wEuGllHEUrabDhsFBjR3lN5e/x&#10;bBR85kW81vvvVftlG1kObiqm3aTU48O4fQPhafT38K39oRW8PMP1S/gBM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jEePxQAAANsAAAAPAAAAAAAAAAAAAAAAAJgCAABkcnMv&#10;ZG93bnJldi54bWxQSwUGAAAAAAQABAD1AAAAigMAAAAA&#10;" path="m338,530r11,6l362,540r11,5l384,549r12,4l408,558r11,4l430,566r11,4l453,573r12,4l476,579r11,3l498,586r11,2l521,590r32,6l585,600r32,3l647,604r30,l705,602r27,-3l758,594r24,-6l805,580r21,-10l845,560r17,-13l876,533r14,-15l900,501r10,-24l915,451r,-26l912,397r-9,-29l891,339,875,311,855,282,832,253,804,224,773,196,740,170,704,144,664,119,622,95,578,74,532,56,486,39,441,26,396,15,353,7,310,2,269,,230,1,193,5r-35,5l127,19,98,31,72,46,50,62,31,82,16,104,6,129,,154r,27l4,209r8,28l24,266r17,29l61,324r23,29l111,380r31,28l176,436r36,25l252,486r41,23l338,530xe" stroked="f">
              <v:path arrowok="t" o:connecttype="custom" o:connectlocs="73872,113265;78952,115167;83820,116858;88688,118760;93345,120450;98425,121929;103082,122986;107738,124254;117052,125944;130598,127424;143298,127635;154940,126578;165523,124254;174837,120450;182457,115590;188383,109462;192617,100798;193675,89809;191135,77764;185208,65719;176107,53463;163618,41418;149013,30430;131657,20075;112607,11834;93345,5494;74718,1479;56938,0;40852,1057;26882,4015;15240,9721;6562,17328;1270,27260;0,38248;2540,50082;8678,62338;17780,74595;30057,86217;44873,97417;62018,107560" o:connectangles="0,0,0,0,0,0,0,0,0,0,0,0,0,0,0,0,0,0,0,0,0,0,0,0,0,0,0,0,0,0,0,0,0,0,0,0,0,0,0,0"/>
            </v:shape>
            <v:shape id="Freeform 56" o:spid="_x0000_s1081" style="position:absolute;left:374;top:1411;width:2483;height:1804;visibility:visible;mso-wrap-style:square;v-text-anchor:top" coordsize="1172,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ds08UA&#10;AADbAAAADwAAAGRycy9kb3ducmV2LnhtbESPX0vDQBDE34V+h2MLfTOX2j9I2mtRsVAKiq1FX7e5&#10;bRLM7YXctonf3hMEH4eZ+Q2zXPeuVldqQ+XZwDhJQRHn3lZcGDi+b27vQQVBtlh7JgPfFGC9Gtws&#10;MbO+4z1dD1KoCOGQoYFSpMm0DnlJDkPiG+LonX3rUKJsC21b7CLc1fouTefaYcVxocSGnkrKvw4X&#10;Z2D3cupmnH5OXKjk+Pb4Ia/bZ2vMaNg/LEAJ9fIf/mtvrYHZFH6/xB+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R2zTxQAAANsAAAAPAAAAAAAAAAAAAAAAAJgCAABkcnMv&#10;ZG93bnJldi54bWxQSwUGAAAAAAQABAD1AAAAigMAAAAA&#10;" path="m1017,712r7,-18l1029,675r2,-20l1032,635r-1,-10l1030,615r-1,-10l1027,594r,l1027,593r-1,l1026,592r,-61l1172,461,1149,315r-102,36l1069,426r-84,35l980,446,970,429,956,411,943,393,928,376,917,363r-8,-9l906,351,1026,247,946,143r-75,64l926,252r-75,59l847,299,834,283,817,267,795,251,774,236,755,223r-13,-7l737,212r73,-98l670,33r-40,76l702,138r-33,58l653,186r-22,-9l603,170r-30,-5l544,161r-24,-3l503,156r-6,l508,28,375,,351,82r86,11l415,156r-24,-5l363,149r-29,l305,150r-25,3l258,155r-13,1l239,157,160,53,70,83r24,75l165,140r27,65l170,211r-21,7l130,227r-19,9l93,246,77,258,61,269,48,282r68,69l131,332r17,-18l168,300r23,-13l217,276r28,-9l275,260r33,-4l342,253r35,l414,256r38,4l490,267r39,9l569,287r39,14l641,314r31,15l701,344r28,17l756,378r25,17l804,414r21,19l845,453r16,20l877,493r13,21l900,534r9,21l916,575r3,20l921,605r,10l919,626r-1,10l917,645r-2,9l912,663r-4,8l896,692r-16,19l860,729r-22,14l812,756r-28,10l753,773r-33,6l686,782r-37,1l611,781r-39,-4l531,770r-40,-9l450,749,408,735,370,719,334,702,301,685,268,665,239,645,211,624,187,600,165,578,146,555,130,531,116,507,106,483,98,460,95,436r,-23l98,391,23,315r-2,4l20,323r-2,4l16,331,5,360,,390r1,30l5,452r12,31l31,515r19,32l74,578r27,31l132,640r36,29l206,697r42,27l293,749r48,22l391,792r52,18l494,826r52,11l596,845r49,5l692,852r46,-1l782,848r41,-7l861,831r36,-13l928,802r30,-18l981,762r20,-23l1017,712xe" fillcolor="black" stroked="f">
              <v:path arrowok="t" o:connecttype="custom" o:connectlocs="217991,142875;218415,132292;217567,125730;217355,125518;248285,97578;226465,90170;205492,90805;196594,79587;191934,74295;184519,43815;179435,63288;168419,53128;157191,45720;141938,6985;141726,41487;127744,35983;110161,33443;107618,5927;92577,19685;76901,31538;59317,32385;50631,33232;19914,33443;36014,44662;23515,49953;12923,56938;27752,70273;40463,60748;58258,55033;79866,53552;103805,56515;128803,63712;148505,72813;165453,83608;179011,95885;188544,108797;194052,121708;195111,130175;194264,136525;192357,142028;182189,154305;166088,162137;145327,165523;121177,164465;95331,158538;70757,148590;50631,136525;34955,122343;24574,107315;20125,92287;4872,66675;3813,69215;0,82550;3601,102235;15677,122343;35590,141605;62071,158538;93848,171450;126261,178858;156343,180128;182400,175895;202950,165947;215449,150707" o:connectangles="0,0,0,0,0,0,0,0,0,0,0,0,0,0,0,0,0,0,0,0,0,0,0,0,0,0,0,0,0,0,0,0,0,0,0,0,0,0,0,0,0,0,0,0,0,0,0,0,0,0,0,0,0,0,0,0,0,0,0,0,0,0,0"/>
            </v:shape>
            <v:shape id="Freeform 57" o:spid="_x0000_s1082" style="position:absolute;left:425;top:2008;width:197;height:229;visibility:visible;mso-wrap-style:square;v-text-anchor:top" coordsize="93,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guoMQA&#10;AADbAAAADwAAAGRycy9kb3ducmV2LnhtbESPQYvCMBSE7wv+h/AWvCxraqUiXaOIIIg33Qp6ezTP&#10;tm7zUppU6783grDHYWa+YebL3tTiRq2rLCsYjyIQxLnVFRcKst/N9wyE88gaa8uk4EEOlovBxxxT&#10;be+8p9vBFyJA2KWooPS+SaV0eUkG3cg2xMG72NagD7ItpG7xHuCmlnEUTaXBisNCiQ2tS8r/Dp1R&#10;cNx9XSdNlmVJ152ucXU6T+NLotTws1/9gPDU+//wu73VCpIEXl/CD5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4LqDEAAAA2wAAAA8AAAAAAAAAAAAAAAAAmAIAAGRycy9k&#10;b3ducmV2LnhtbFBLBQYAAAAABAAEAPUAAACJAwAAAAA=&#10;" path="m84,83r3,-3l89,76r2,-4l93,69,25,,18,8r-6,8l6,25,,33r75,76l78,103r1,-6l81,90r3,-7xe" fillcolor="black" stroked="f">
              <v:path arrowok="t" o:connecttype="custom" o:connectlocs="17780,17407;18415,16778;18838,15939;19262,15100;19685,14471;5292,0;3810,1678;2540,3356;1270,5243;0,6921;15875,22860;16510,21602;16722,20343;17145,18875;17780,17407" o:connectangles="0,0,0,0,0,0,0,0,0,0,0,0,0,0,0"/>
            </v:shape>
            <v:shape id="Freeform 58" o:spid="_x0000_s1083" style="position:absolute;left:1022;top:2211;width:336;height:451;visibility:visible;mso-wrap-style:square;v-text-anchor:top" coordsize="159,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OUh8MA&#10;AADbAAAADwAAAGRycy9kb3ducmV2LnhtbESPT4vCMBTE78J+h/AWvGm6Rd3dahQRBPXmn4PHR/O2&#10;rTYv3Sa29dsbQfA4zMxvmNmiM6VoqHaFZQVfwwgEcWp1wZmC03E9+AHhPLLG0jIpuJODxfyjN8NE&#10;25b31Bx8JgKEXYIKcu+rREqX5mTQDW1FHLw/Wxv0QdaZ1DW2AW5KGUfRRBosOCzkWNEqp/R6uBkF&#10;Mqua0e/6tL3o+H8Zt7vR9/l6Vqr/2S2nIDx1/h1+tTdawXgCzy/hB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OUh8MAAADbAAAADwAAAAAAAAAAAAAAAACYAgAAZHJzL2Rv&#10;d25yZXYueG1sUEsFBgAAAAAEAAQA9QAAAIgDAAAAAA==&#10;" path="m131,r-7,4l106,16,82,34,55,56,29,82,10,108,,134r6,24l159,214,61,117,131,xe" fillcolor="black" stroked="f">
              <v:path arrowok="t" o:connecttype="custom" o:connectlocs="27728,0;26247,843;22437,3371;17357,7163;11642,11798;6138,17276;2117,22753;0,28231;1270,33287;33655,45085;12912,24649;27728,0" o:connectangles="0,0,0,0,0,0,0,0,0,0,0,0"/>
            </v:shape>
            <v:shape id="Freeform 59" o:spid="_x0000_s1084" style="position:absolute;left:1536;top:2294;width:267;height:292;visibility:visible;mso-wrap-style:square;v-text-anchor:top" coordsize="126,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5YAMQA&#10;AADbAAAADwAAAGRycy9kb3ducmV2LnhtbESPzW7CMBCE75V4B2uRuDUOv61SDGpBVMCpTfsAq3ib&#10;BOJ1ZBuSvn1dCYnjaGa+0SzXvWnElZyvLSsYJykI4sLqmksF31+7x2cQPiBrbCyTgl/ysF4NHpaY&#10;advxJ13zUIoIYZ+hgiqENpPSFxUZ9IltiaP3Y53BEKUrpXbYRbhp5CRNF9JgzXGhwpY2FRXn/GIU&#10;2LfJ9v1gFuzPH7Nu7vLtcapPSo2G/esLiEB9uIdv7b1WMH+C/y/xB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OWADEAAAA2wAAAA8AAAAAAAAAAAAAAAAAmAIAAGRycy9k&#10;b3ducmV2LnhtbFBLBQYAAAAABAAEAPUAAACJAwAAAAA=&#10;" path="m109,101l98,112,87,122r-12,6l64,134r-12,2l40,136,29,134,19,128,5,110,,87,5,61,18,35,28,24,39,14,50,7,63,2,75,,86,,97,2r10,5l122,25r4,23l122,74r-13,27xe" fillcolor="black" stroked="f">
              <v:path arrowok="t" o:connecttype="custom" o:connectlocs="23072,21693;20743,24055;18415,26203;15875,27492;13547,28780;11007,29210;8467,29210;6138,28780;4022,27492;1058,23626;0,18686;1058,13102;3810,7517;5927,5155;8255,3007;10583,1503;13335,430;15875,0;18203,0;20532,430;22648,1503;25823,5369;26670,10309;25823,15894;23072,21693" o:connectangles="0,0,0,0,0,0,0,0,0,0,0,0,0,0,0,0,0,0,0,0,0,0,0,0,0"/>
            </v:shape>
            <v:shape id="Freeform 60" o:spid="_x0000_s1085" style="position:absolute;left:1587;top:2351;width:171;height:178;visibility:visible;mso-wrap-style:square;v-text-anchor:top" coordsize="80,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OyNcEA&#10;AADbAAAADwAAAGRycy9kb3ducmV2LnhtbERPz2vCMBS+C/sfwht4kZk6dIxqlE4YKM5DneD10TzT&#10;sualJFHrf28Owo4f3+/FqretuJIPjWMFk3EGgrhyumGj4Pj7/fYJIkRkja1jUnCnAKvly2CBuXY3&#10;Lul6iEakEA45Kqhj7HIpQ1WTxTB2HXHizs5bjAl6I7XHWwq3rXzPsg9pseHUUGNH65qqv8PFKgjF&#10;1/Tnbk6jotxvO+NHO7KXnVLD176Yg4jUx3/x073RCmZpbPqSfoB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oDsjXBAAAA2wAAAA8AAAAAAAAAAAAAAAAAmAIAAGRycy9kb3du&#10;cmV2LnhtbFBLBQYAAAAABAAEAPUAAACGAwAAAAA=&#10;" path="m68,63r-7,8l54,77r-7,4l40,84r-8,1l24,85,17,84,11,81,2,70,,54,2,39,11,22r6,-7l24,9,32,5,40,1,47,r7,l61,1r7,4l77,16r3,14l77,47,68,63xe" stroked="f">
              <v:path arrowok="t" o:connecttype="custom" o:connectlocs="14573,13178;13073,14852;11573,16107;10073,16943;8573,17571;6858,17780;5144,17780;3643,17571;2357,16943;429,14642;0,11296;429,8158;2357,4602;3643,3138;5144,1883;6858,1046;8573,209;10073,0;11573,0;13073,209;14573,1046;16502,3347;17145,6275;16502,9831;14573,13178" o:connectangles="0,0,0,0,0,0,0,0,0,0,0,0,0,0,0,0,0,0,0,0,0,0,0,0,0"/>
            </v:shape>
            <v:shape id="Freeform 61" o:spid="_x0000_s1086" style="position:absolute;left:990;top:2148;width:127;height:133;visibility:visible;mso-wrap-style:square;v-text-anchor:top" coordsize="5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NTtsIA&#10;AADbAAAADwAAAGRycy9kb3ducmV2LnhtbESPT4vCMBTE7wt+h/AEL4umChatRpGFBU8L/gGvj+TZ&#10;FJuX2sRav71ZWNjjMDO/Ydbb3tWiozZUnhVMJxkIYu1NxaWC8+l7vAARIrLB2jMpeFGA7WbwscbC&#10;+CcfqDvGUiQIhwIV2BibQsqgLTkME98QJ+/qW4cxybaUpsVngrtazrIslw4rTgsWG/qypG/Hh1PQ&#10;VfKU6/n+csjzR/lj74tPmmqlRsN+twIRqY//4b/23iiYL+H3S/oBcvM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s1O2wgAAANsAAAAPAAAAAAAAAAAAAAAAAJgCAABkcnMvZG93&#10;bnJldi54bWxQSwUGAAAAAAQABAD1AAAAhwMAAAAA&#10;" path="m51,45r-4,6l41,55r-5,4l30,61r-6,1l19,62,13,60,9,58,2,49,,39,2,26,9,14r4,-4l18,7,23,3,29,1,34,r7,l46,r4,2l57,10r2,11l58,33,51,45xe" fillcolor="black" stroked="f">
              <v:path arrowok="t" o:connecttype="custom" o:connectlocs="10978,9679;10117,10969;8825,11829;7749,12690;6458,13120;5166,13335;4090,13335;2798,12905;1937,12475;431,10539;0,8388;431,5592;1937,3011;2798,2151;3875,1506;4951,645;6242,215;7319,0;8825,0;9902,0;10763,430;12269,2151;12700,4517;12485,7098;10978,9679" o:connectangles="0,0,0,0,0,0,0,0,0,0,0,0,0,0,0,0,0,0,0,0,0,0,0,0,0"/>
            </v:shape>
            <v:shape id="Freeform 62" o:spid="_x0000_s1087" style="position:absolute;left:1479;top:3081;width:635;height:362;visibility:visible;mso-wrap-style:square;v-text-anchor:top" coordsize="302,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9xE70A&#10;AADbAAAADwAAAGRycy9kb3ducmV2LnhtbERPy4rCMBTdD8w/hDvgTtNxoaWalqEiuPWBuLw016TY&#10;3JQmav17sxBmeTjvdTW6TjxoCK1nBb+zDARx43XLRsHpuJ3mIEJE1th5JgUvClCV319rLLR/8p4e&#10;h2hECuFQoAIbY19IGRpLDsPM98SJu/rBYUxwMFIP+EzhrpPzLFtIhy2nBos91Zaa2+HuFGA0PDdN&#10;3+WXzdnmGdWXcVkrNfkZ/1YgIo3xX/xx77SCRVqfvqQfIMs3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lR9xE70AAADbAAAADwAAAAAAAAAAAAAAAACYAgAAZHJzL2Rvd25yZXYu&#10;eG1sUEsFBgAAAAAEAAQA9QAAAIIDAAAAAA==&#10;" path="m41,69r2,2l44,75r3,8l52,91r5,10l64,111r9,9l84,126r11,6l110,134r15,-2l143,126r19,-11l185,97,208,73,234,41,302,r-2,3l295,13r-9,15l275,45,261,66,245,88r-19,22l205,130r-23,17l159,162r-25,9l109,173,82,168,55,155,27,131,,96,41,69xe" fillcolor="black" stroked="f">
              <v:path arrowok="t" o:connecttype="custom" o:connectlocs="8621,14436;9041,14855;9252,15691;9882,17365;10934,19039;11985,21131;13457,23223;15349,25106;17662,26362;19975,27617;23129,28035;26283,27617;30068,26362;34063,24060;38899,20294;43735,15273;49202,8578;63500,0;63079,628;62028,2720;60136,5858;57823,9415;54879,13808;51515,18411;47520,23014;43104,27199;38268,30755;33432,33894;28175,35777;22919,36195;17242,35149;11565,32429;5677,27408;0,20085;8621,14436" o:connectangles="0,0,0,0,0,0,0,0,0,0,0,0,0,0,0,0,0,0,0,0,0,0,0,0,0,0,0,0,0,0,0,0,0,0,0"/>
            </v:shape>
            <v:shape id="Freeform 63" o:spid="_x0000_s1088" style="position:absolute;left:1200;top:3367;width:1117;height:387;visibility:visible;mso-wrap-style:square;v-text-anchor:top" coordsize="529,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1gC8IA&#10;AADbAAAADwAAAGRycy9kb3ducmV2LnhtbESPT4vCMBTE78J+h/AWvNlU0VK6RhFB2Kt/EI+P5m1b&#10;27yUJKvVT2+EhT0OM/MbZrkeTCdu5HxjWcE0SUEQl1Y3XCk4HXeTHIQPyBo7y6TgQR7Wq4/REgtt&#10;77yn2yFUIkLYF6igDqEvpPRlTQZ9Ynvi6P1YZzBE6SqpHd4j3HRylqaZNNhwXKixp21NZXv4NQoW&#10;89btKbtcn+f5dTfbct5unrlS489h8wUi0BD+w3/tb60gm8L7S/wBcvU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vWALwgAAANsAAAAPAAAAAAAAAAAAAAAAAJgCAABkcnMvZG93&#10;bnJldi54bWxQSwUGAAAAAAQABAD1AAAAhwMAAAAA&#10;" path="m7,103l495,r34,69l,184,7,103xe" fillcolor="#dd7c0c" stroked="f">
              <v:path arrowok="t" o:connecttype="custom" o:connectlocs="1479,21683;104577,0;111760,14526;0,38735;1479,21683" o:connectangles="0,0,0,0,0"/>
            </v:shape>
            <v:shape id="Freeform 64" o:spid="_x0000_s1089" style="position:absolute;left:1111;top:3672;width:1340;height:375;visibility:visible;mso-wrap-style:square;v-text-anchor:top" coordsize="632,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MgvMUA&#10;AADbAAAADwAAAGRycy9kb3ducmV2LnhtbESPQWvCQBSE7wX/w/KEXopuFEk1uooIgkg9VL14e2Sf&#10;STT7NmS3a/z3bqHQ4zAz3zCLVWdqEah1lWUFo2ECgji3uuJCwfm0HUxBOI+ssbZMCp7kYLXsvS0w&#10;0/bB3xSOvhARwi5DBaX3TSaly0sy6Ia2IY7e1bYGfZRtIXWLjwg3tRwnSSoNVhwXSmxoU1J+P/4Y&#10;BR+fX+ftbDMJh0OYhGr33N8uo1Sp9363noPw1Pn/8F97pxWkY/j9En+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syC8xQAAANsAAAAPAAAAAAAAAAAAAAAAAJgCAABkcnMv&#10;ZG93bnJldi54bWxQSwUGAAAAAAQABAD1AAAAigMAAAAA&#10;" path="m13,109l597,r35,109l,178,13,109xe" fillcolor="#dd7c0c" stroked="f">
              <v:path arrowok="t" o:connecttype="custom" o:connectlocs="2756,22942;126565,0;133985,22942;0,37465;2756,22942" o:connectangles="0,0,0,0,0"/>
            </v:shape>
            <v:shape id="Freeform 65" o:spid="_x0000_s1090" style="position:absolute;left:1009;top:3170;width:1632;height:1632;visibility:visible;mso-wrap-style:square;v-text-anchor:top" coordsize="769,7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j28EA&#10;AADbAAAADwAAAGRycy9kb3ducmV2LnhtbESPQYvCMBSE7wv+h/AEb2viCkW6xiKCsCAequ792Tzb&#10;2ualNFHrvzfCwh6HmfmGWWaDbcWdel871jCbKhDEhTM1lxpOx+3nAoQPyAZbx6ThSR6y1ehjialx&#10;D87pfgiliBD2KWqoQuhSKX1RkUU/dR1x9C6utxii7EtpenxEuG3ll1KJtFhzXKiwo01FRXO4WQ1H&#10;d6bkN99Iznm2G/bX5twqpfVkPKy/QQQawn/4r/1jNCRzeH+JP0C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nY9vBAAAA2wAAAA8AAAAAAAAAAAAAAAAAmAIAAGRycy9kb3du&#10;cmV2LnhtbFBLBQYAAAAABAAEAPUAAACGAwAAAAA=&#10;" path="m677,439r92,-13l625,24,564,47,680,398,61,467,171,,115,,,535,98,521,86,732r295,39l360,550r73,209l669,654,682,489r-5,-50xe" fillcolor="black" stroked="f">
              <v:path arrowok="t" o:connecttype="custom" o:connectlocs="143671,92922;163195,90170;132636,5080;119690,9948;144308,84243;12945,98848;36289,0;24405,0;0,113242;20797,110278;18251,154940;80855,163195;76398,116417;91890,160655;141973,138430;144732,103505;143671,92922" o:connectangles="0,0,0,0,0,0,0,0,0,0,0,0,0,0,0,0,0"/>
            </v:shape>
            <v:shape id="Freeform 66" o:spid="_x0000_s1091" style="position:absolute;left:882;top:4726;width:915;height:394;visibility:visible;mso-wrap-style:square;v-text-anchor:top" coordsize="432,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FcwcIA&#10;AADbAAAADwAAAGRycy9kb3ducmV2LnhtbESPwWrDMBBE74X+g9hAL6WRWkoorpUQCiGm9BLHH7BY&#10;W8vYWhlJSdy/rwKBHIeZecOUm9mN4kwh9p41vC4VCOLWm547Dc1x9/IBIiZkg6Nn0vBHETbrx4cS&#10;C+MvfKBznTqRIRwL1GBTmgopY2vJYVz6iTh7vz44TFmGTpqAlwx3o3xTaiUd9pwXLE70Zakd6pPT&#10;UMXwPVu5V3UzqKqpJ9oPP89aPy3m7SeIRHO6h2/tymhYvcP1S/4Bcv0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oVzBwgAAANsAAAAPAAAAAAAAAAAAAAAAAJgCAABkcnMvZG93&#10;bnJldi54bWxQSwUGAAAAAAQABAD1AAAAhwMAAAAA&#10;" path="m322,l307,,285,,262,1,235,2,206,4,176,7r-29,3l117,16,89,22,63,31,40,42,23,56,9,72,1,91,,112r7,26l14,151r9,11l34,171r12,7l61,182r14,2l91,187r17,l124,185r17,-2l157,181r17,-3l188,174r15,-4l216,167r11,-4l241,159r13,-5l269,150r14,-6l298,139r13,-7l326,126r14,-8l354,111r13,-9l379,93r12,-8l402,75,412,63,422,52r8,-12l432,35r-1,-3l425,32r-6,4l411,40r-8,5l397,50r-4,5l379,71,360,86,338,98r-23,11l289,118r-25,8l241,131r-22,6l200,141r-21,4l158,149r-21,1l114,149,94,144,76,137,59,124,47,109,42,96,44,85,52,75,64,66,81,59r20,-7l123,48r25,-3l172,41r25,-1l221,38r21,l261,37r15,l287,37r6,-1l300,31r7,-5l313,18r6,-7l322,6r1,-5l322,r,xe" fillcolor="black" stroked="f">
              <v:path arrowok="t" o:connecttype="custom" o:connectlocs="64982,0;55457,211;43603,842;31115,2105;18838,4632;8467,8842;1905,15159;0,23580;2963,31791;7197,36001;12912,38317;19262,39370;26247,38949;33232,38107;39793,36633;45720,35159;51012,33475;56938,31580;63077,29264;69003,26527;74930,23369;80222,19580;85090,15790;89323,10948;91440,7369;89958,6737;86995,8421;84032,10527;80222,14948;71543,20632;61172,24843;51012,27580;42333,29685;33443,31370;24130,31370;16087,28843;9948,22948;9313,17895;13547,13895;21378,10948;31327,9474;41698,8421;51223,8000;58420,7790;62018,7579;64982,5474;67522,2316;68368,211;68157,0" o:connectangles="0,0,0,0,0,0,0,0,0,0,0,0,0,0,0,0,0,0,0,0,0,0,0,0,0,0,0,0,0,0,0,0,0,0,0,0,0,0,0,0,0,0,0,0,0,0,0,0,0"/>
            </v:shape>
            <v:shape id="Freeform 67" o:spid="_x0000_s1092" style="position:absolute;left:2012;top:4637;width:864;height:432;visibility:visible;mso-wrap-style:square;v-text-anchor:top" coordsize="407,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4bBsUA&#10;AADbAAAADwAAAGRycy9kb3ducmV2LnhtbESP0WrCQBRE3wv+w3ILvhSzUahozCoiLbaPpn7ATfaa&#10;xGbvxuzGpP36bqHQx2FmzjDpbjSNuFPnassK5lEMgriwuuZSwfnjdbYC4TyyxsYyKfgiB7vt5CHF&#10;RNuBT3TPfCkChF2CCirv20RKV1Rk0EW2JQ7exXYGfZBdKXWHQ4CbRi7ieCkN1hwWKmzpUFHxmfVG&#10;wdOiyPvTvr/mt5d1PzfH67s9fCs1fRz3GxCeRv8f/mu/aQXLZ/j9En6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zhsGxQAAANsAAAAPAAAAAAAAAAAAAAAAAJgCAABkcnMv&#10;ZG93bnJldi54bWxQSwUGAAAAAAQABAD1AAAAigMAAAAA&#10;" path="m28,53l42,48,61,42,83,37r22,-5l131,29r26,-2l183,26r27,l236,28r26,3l285,37r21,6l325,53r16,13l353,80r8,18l362,117r-7,15l340,145r-21,10l293,164r-29,5l233,171r-33,l168,168r-32,-7l107,152,83,140,63,124,49,107,42,84,45,60r,-4l40,54r-5,3l27,60r-8,6l12,71,7,77,3,82,,110r6,23l17,153r19,17l59,183r27,10l117,200r33,4l185,205r34,-2l254,199r32,-7l315,183r27,-11l363,159r17,-16l399,114r8,-25l406,68,396,49,378,34,355,22,325,13,293,7,258,2,223,,187,,152,1,120,5,91,8,66,13,48,20r-6,3l37,29r-7,7l25,42r-4,7l20,53r1,3l28,53r,xe" fillcolor="black" stroked="f">
              <v:path arrowok="t" o:connecttype="custom" o:connectlocs="8912,10110;17611,7793;27796,6108;38830,5476;50076,5898;60473,7793;68961,11164;74902,16851;76812,24644;72143,30542;62171,34544;49440,36018;35647,35387;22704,32016;13368,26119;8912,17693;9548,11796;7427,12006;4032,13902;1485,16219;0,23170;3607,32227;12519,38546;24826,42127;39255,43180;53895,41916;66839,38546;77024,33491;84663,24012;86148,14323;80207,7162;68961,2738;54744,421;39679,0;25462,1053;14004,2738;8912,4845;6366,7583;4456,10321;4456,11796;5941,11164" o:connectangles="0,0,0,0,0,0,0,0,0,0,0,0,0,0,0,0,0,0,0,0,0,0,0,0,0,0,0,0,0,0,0,0,0,0,0,0,0,0,0,0,0"/>
            </v:shape>
            <v:shape id="Freeform 68" o:spid="_x0000_s1093" style="position:absolute;left:895;top:4802;width:508;height:248;visibility:visible;mso-wrap-style:square;v-text-anchor:top" coordsize="239,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tr+MQA&#10;AADbAAAADwAAAGRycy9kb3ducmV2LnhtbESPQWvCQBSE74L/YXmCN7PRQwipq5RCRUShakuvr9nX&#10;bGj2bciumvrrXUHwOMzMN8x82dtGnKnztWMF0yQFQVw6XXOl4PP4PslB+ICssXFMCv7Jw3IxHMyx&#10;0O7CezofQiUihH2BCkwIbSGlLw1Z9IlriaP36zqLIcqukrrDS4TbRs7SNJMWa44LBlt6M1T+HU5W&#10;wU5eaZVn25+NzNPrx3433X6bL6XGo/71BUSgPjzDj/ZaK8gyuH+JP0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7a/jEAAAA2wAAAA8AAAAAAAAAAAAAAAAAmAIAAGRycy9k&#10;b3ducmV2LnhtbFBLBQYAAAAABAAEAPUAAACJAwAAAAA=&#10;" path="m2,18r15,l32,18r16,1l65,20r17,1l98,24r16,4l131,32r14,6l160,44r13,8l186,61r11,11l206,84r6,15l218,114r5,1l230,112r7,-7l239,100,234,83,226,69,217,55,206,44,193,35,180,26,164,20,149,14,133,10,116,5,98,3,82,1,65,,48,,32,,17,,10,2,3,9,,14r2,4l2,18xe" fillcolor="black" stroked="f">
              <v:path arrowok="t" o:connecttype="custom" o:connectlocs="425,3876;3613,3876;6802,3876;10203,4092;13816,4307;17429,4522;20830,5168;24231,6030;27844,6891;30820,8183;34008,9475;36772,11198;39535,13136;41873,15505;43786,18089;45061,21319;46336,24550;47399,24765;48887,24119;50375,22612;50800,21535;49737,17874;48037,14859;46124,11844;43786,9475;41023,7537;38259,5599;34859,4307;31670,3015;28269,2153;24656,1077;20830,646;17429,215;13816,0;10203,0;6802,0;3613,0;2126,431;638,1938;0,3015;425,3876;425,3876" o:connectangles="0,0,0,0,0,0,0,0,0,0,0,0,0,0,0,0,0,0,0,0,0,0,0,0,0,0,0,0,0,0,0,0,0,0,0,0,0,0,0,0,0,0"/>
            </v:shape>
            <v:shape id="Freeform 69" o:spid="_x0000_s1094" style="position:absolute;left:2273;top:4682;width:508;height:336;visibility:visible;mso-wrap-style:square;v-text-anchor:top" coordsize="239,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VILcMA&#10;AADbAAAADwAAAGRycy9kb3ducmV2LnhtbESPQWvCQBSE7wX/w/IEb3WjFFujq4gQqBYKjXp/7j6T&#10;YPZtyK4x/nu3UOhxmJlvmOW6t7XoqPWVYwWTcQKCWDtTcaHgeMheP0D4gGywdkwKHuRhvRq8LDE1&#10;7s4/1OWhEBHCPkUFZQhNKqXXJVn0Y9cQR+/iWoshyraQpsV7hNtaTpNkJi1WHBdKbGhbkr7mN6vg&#10;tL29ZWddTLtd9vWQ33p+2udzpUbDfrMAEagP/+G/9qdRMHuH3y/xB8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RVILcMAAADbAAAADwAAAAAAAAAAAAAAAACYAgAAZHJzL2Rv&#10;d25yZXYueG1sUEsFBgAAAAAEAAQA9QAAAIgDAAAAAA==&#10;" path="m237,l217,2,198,5,178,8r-19,4l140,17r-19,6l103,30,86,39,70,49,56,60,42,72,30,87,20,102r-9,18l4,139,,160r2,l9,157r8,-6l20,145r5,-17l30,111,38,97,47,83,57,72,68,62,82,53,95,46r15,-6l124,35r16,-5l157,27r16,-4l189,21r17,-2l223,18r6,-3l236,9r3,-7l237,r,xe" fillcolor="black" stroked="f">
              <v:path arrowok="t" o:connecttype="custom" o:connectlocs="50375,0;46124,421;42085,1052;37834,1683;33796,2524;29757,3576;25719,4838;21893,6310;18279,8203;14879,10307;11903,12621;8927,15145;6377,18300;4251,21455;2338,25241;850,29238;0,33655;425,33655;1913,33024;3613,31762;4251,30500;5314,26924;6377,23348;8077,20403;9990,17459;12115,15145;14454,13041;17429,11148;20192,9676;23381,8414;26356,7362;29757,6310;33371,5679;36772,4838;40172,4417;43786,3997;47399,3786;48674,3155;50162,1893;50800,421;50375,0;50375,0" o:connectangles="0,0,0,0,0,0,0,0,0,0,0,0,0,0,0,0,0,0,0,0,0,0,0,0,0,0,0,0,0,0,0,0,0,0,0,0,0,0,0,0,0,0"/>
            </v:shape>
            <v:shape id="Freeform 70" o:spid="_x0000_s1095" style="position:absolute;left:666;top:3132;width:686;height:686;visibility:visible;mso-wrap-style:square;v-text-anchor:top" coordsize="323,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wKv8EA&#10;AADbAAAADwAAAGRycy9kb3ducmV2LnhtbERPz2vCMBS+D/wfwhO8zdSBdVSjiGOgDAfqDh4fzbMt&#10;Ji9dEm3335uDsOPH93ux6q0Rd/KhcaxgMs5AEJdON1wp+Dl9vr6DCBFZo3FMCv4owGo5eFlgoV3H&#10;B7ofYyVSCIcCFdQxtoWUoazJYhi7ljhxF+ctxgR9JbXHLoVbI9+yLJcWG04NNba0qam8Hm9Wwazz&#10;04/9r/s+n8xhtjZ+l++/pkqNhv16DiJSH//FT/dWK8jT2PQl/QC5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hMCr/BAAAA2wAAAA8AAAAAAAAAAAAAAAAAmAIAAGRycy9kb3du&#10;cmV2LnhtbFBLBQYAAAAABAAEAPUAAACGAwAAAAA=&#10;" path="m269,l,157,210,324r9,-62l71,151,323,26,269,xe" fillcolor="black" stroked="f">
              <v:path arrowok="t" o:connecttype="custom" o:connectlocs="57115,0;0,33232;44588,68580;46499,55457;15075,31962;68580,5503;57115,0" o:connectangles="0,0,0,0,0,0,0"/>
            </v:shape>
            <v:shape id="Freeform 71" o:spid="_x0000_s1096" style="position:absolute;left:977;top:3354;width:210;height:242;visibility:visible;mso-wrap-style:square;v-text-anchor:top" coordsize="98,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eldMUA&#10;AADbAAAADwAAAGRycy9kb3ducmV2LnhtbESPT2vCQBTE7wW/w/IEb3WjB7Gpq/iHohSkGKXnx+5r&#10;Es2+DdltjP30riD0OMzMb5jZorOVaKnxpWMFo2ECglg7U3Ku4HT8eJ2C8AHZYOWYFNzIw2Lee5lh&#10;atyVD9RmIRcRwj5FBUUIdSql1wVZ9ENXE0fvxzUWQ5RNLk2D1wi3lRwnyURaLDkuFFjTuiB9yX6t&#10;gtX3VidnPf3LDmbz9XnaH/fteaPUoN8t30EE6sJ/+NneGQWTN3h8iT9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x6V0xQAAANsAAAAPAAAAAAAAAAAAAAAAAJgCAABkcnMv&#10;ZG93bnJldi54bWxQSwUGAAAAAAQABAD1AAAAigMAAAAA&#10;" path="m,27r84,85l98,37,32,,,27xe" fillcolor="#dd7c0c" stroked="f">
              <v:path arrowok="t" o:connecttype="custom" o:connectlocs="0,5817;17961,24130;20955,7972;6842,0;0,5817" o:connectangles="0,0,0,0,0"/>
            </v:shape>
            <v:shape id="Freeform 72" o:spid="_x0000_s1097" style="position:absolute;left:2222;top:3018;width:330;height:324;visibility:visible;mso-wrap-style:square;v-text-anchor:top" coordsize="156,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L6McIA&#10;AADbAAAADwAAAGRycy9kb3ducmV2LnhtbERPz2vCMBS+C/4P4Qm7iKbbwc5qFBkMBhtDnQjeHs2z&#10;KTYvJUm121+/HASPH9/v5bq3jbiSD7VjBc/TDARx6XTNlYLDz/vkFUSIyBobx6TglwKsV8PBEgvt&#10;bryj6z5WIoVwKFCBibEtpAylIYth6lrixJ2dtxgT9JXUHm8p3DbyJctm0mLNqcFgS2+Gysu+swq+&#10;O//Xh/xrPN52p9mh+ZznRxOVehr1mwWISH18iO/uD60gT+vTl/QD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4voxwgAAANsAAAAPAAAAAAAAAAAAAAAAAJgCAABkcnMvZG93&#10;bnJldi54bWxQSwUGAAAAAAQABAD1AAAAhwMAAAAA&#10;" path="m,36l41,,156,121r-45,33l,36xe" fillcolor="#dd7c0c" stroked="f">
              <v:path arrowok="t" o:connecttype="custom" o:connectlocs="0,7571;8678,0;33020,25445;23495,32385;0,7571" o:connectangles="0,0,0,0,0"/>
            </v:shape>
            <v:shape id="Freeform 73" o:spid="_x0000_s1098" style="position:absolute;left:622;top:3583;width:514;height:787;visibility:visible;mso-wrap-style:square;v-text-anchor:top" coordsize="243,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W4ucUA&#10;AADbAAAADwAAAGRycy9kb3ducmV2LnhtbESPQWvCQBSE7wX/w/IKvYhuFGwluoptkXrw0Kb+gGf2&#10;mcRm3wvZbYz/3hUKPQ4z8w2zXPeuVh21vhI2MBknoIhzsRUXBg7f29EclA/IFmthMnAlD+vV4GGJ&#10;qZULf1GXhUJFCPsUDZQhNKnWPi/JoR9LQxy9k7QOQ5RtoW2Llwh3tZ4mybN2WHFcKLGht5Lyn+zX&#10;GThn4TQ7Hw/vH8NuOH3dfopkezHm6bHfLEAF6sN/+K+9swZeJnD/En+AXt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pbi5xQAAANsAAAAPAAAAAAAAAAAAAAAAAJgCAABkcnMv&#10;ZG93bnJldi54bWxQSwUGAAAAAAQABAD1AAAAigMAAAAA&#10;" path="m106,l,162r125,91l39,267,26,312r162,59l210,267r13,-91l243,123,191,46,106,xe" fillcolor="black" stroked="f">
              <v:path arrowok="t" o:connecttype="custom" o:connectlocs="22437,0;0,34382;26458,53696;8255,56667;5503,66218;39793,78740;44450,56667;47202,37354;51435,26105;40428,9763;22437,0" o:connectangles="0,0,0,0,0,0,0,0,0,0,0"/>
            </v:shape>
            <v:shape id="Freeform 74" o:spid="_x0000_s1099" style="position:absolute;left:2152;top:2719;width:756;height:839;visibility:visible;mso-wrap-style:square;v-text-anchor:top" coordsize="355,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LRC8UA&#10;AADbAAAADwAAAGRycy9kb3ducmV2LnhtbESPQWvCQBSE74L/YXkFb7ppKFpSV6mBQj14aGwP3l6z&#10;r9nU7NuQ3Sbx37sFweMwM98w6+1oG9FT52vHCh4XCQji0umaKwWfx7f5MwgfkDU2jknBhTxsN9PJ&#10;GjPtBv6gvgiViBD2GSowIbSZlL40ZNEvXEscvR/XWQxRdpXUHQ4RbhuZJslSWqw5LhhsKTdUnos/&#10;q+C0+5Zjrc3+bJ/41BaH368mPyo1exhfX0AEGsM9fGu/awWrFP6/xB8gN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0tELxQAAANsAAAAPAAAAAAAAAAAAAAAAAJgCAABkcnMv&#10;ZG93bnJldi54bWxQSwUGAAAAAAQABAD1AAAAigMAAAAA&#10;" path="m355,198l194,,13,127,,174r6,24l173,97r92,115l90,315r26,79l300,255r8,10l355,198xe" fillcolor="black" stroked="f">
              <v:path arrowok="t" o:connecttype="custom" o:connectlocs="75565,42123;41295,0;2767,27018;0,37017;1277,42123;36825,20636;56408,45101;19157,67013;24692,83820;63858,54249;65561,56376;75565,42123" o:connectangles="0,0,0,0,0,0,0,0,0,0,0,0"/>
            </v:shape>
            <v:shape id="Freeform 75" o:spid="_x0000_s1100" style="position:absolute;left:1206;top:3088;width:400;height:305;visibility:visible;mso-wrap-style:square;v-text-anchor:top" coordsize="189,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DTd8UA&#10;AADbAAAADwAAAGRycy9kb3ducmV2LnhtbESP0U4CMRRE3038h+aa+EKgCxogK4UYiVHkiYUPuGyv&#10;2+r2dtNWWP7empD4OJmZM5nFqnetOFGI1rOC8agAQVx7bblRcNi/DucgYkLW2HomBReKsFre3iyw&#10;1P7MOzpVqREZwrFEBSalrpQy1oYcxpHviLP36YPDlGVopA54znDXyklRTKVDy3nBYEcvhurv6scp&#10;2NvBx3pgw9vGX8bTmZHbr8fqqNT9Xf/8BCJRn/7D1/a7VjB7gL8v+Q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8NN3xQAAANsAAAAPAAAAAAAAAAAAAAAAAJgCAABkcnMv&#10;ZG93bnJldi54bWxQSwUGAAAAAAQABAD1AAAAigMAAAAA&#10;" path="m139,48r50,70l178,145,,,139,48xe" fillcolor="black" stroked="f">
              <v:path arrowok="t" o:connecttype="custom" o:connectlocs="29422,10090;40005,24804;37677,30480;0,0;29422,10090" o:connectangles="0,0,0,0,0"/>
            </v:shape>
            <v:shape id="Freeform 76" o:spid="_x0000_s1101" style="position:absolute;left:1841;top:3189;width:127;height:153;visibility:visible;mso-wrap-style:square;v-text-anchor:top" coordsize="6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p9MsEA&#10;AADbAAAADwAAAGRycy9kb3ducmV2LnhtbESP0YrCMBRE3xf8h3AF39ZUEZVqFBFE8WGh6gdcmmtb&#10;bW5CE7X9e7Mg+DjMzBlmuW5NLZ7U+MqygtEwAUGcW11xoeBy3v3OQfiArLG2TAo68rBe9X6WmGr7&#10;4oyep1CICGGfooIyBJdK6fOSDPqhdcTRu9rGYIiyKaRu8BXhppbjJJlKgxXHhRIdbUvK76eHUZC7&#10;ynU1Z9nxVvwdu+t9r8/zvVKDfrtZgAjUhm/40z5oBbMJ/H+JP0C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qfTLBAAAA2wAAAA8AAAAAAAAAAAAAAAAAmAIAAGRycy9kb3du&#10;cmV2LnhtbFBLBQYAAAAABAAEAPUAAACGAwAAAAA=&#10;" path="m14,l,65r46,7l60,,14,xe" fillcolor="black" stroked="f">
              <v:path arrowok="t" o:connecttype="custom" o:connectlocs="2963,0;0,13758;9737,15240;12700,0;2963,0" o:connectangles="0,0,0,0,0"/>
            </v:shape>
            <v:shape id="Freeform 77" o:spid="_x0000_s1102" style="position:absolute;left:762;top:3685;width:292;height:590;visibility:visible;mso-wrap-style:square;v-text-anchor:top" coordsize="138,2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Tv48IA&#10;AADbAAAADwAAAGRycy9kb3ducmV2LnhtbESPQWvCQBSE7wX/w/KE3uomBVuNriIWwd7a6MXbI/vM&#10;BrNvQ3Zjtv/eLRR6HGbmG2a9jbYVd+p941hBPstAEFdON1wrOJ8OLwsQPiBrbB2Tgh/ysN1MntZY&#10;aDfyN93LUIsEYV+gAhNCV0jpK0MW/cx1xMm7ut5iSLKvpe5xTHDbytcse5MWG04LBjvaG6pu5WAV&#10;LKs8J3PRH+MQP7981OViwFKp52ncrUAEiuE//Nc+agXvc/j9kn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VO/jwgAAANsAAAAPAAAAAAAAAAAAAAAAAJgCAABkcnMvZG93&#10;bnJldi54bWxQSwUGAAAAAAQABAD1AAAAhwMAAAAA&#10;" path="m72,84r8,l92,25,46,,,97r92,59l86,214,,240r73,39l138,116,72,84xe" stroked="f">
              <v:path arrowok="t" o:connecttype="custom" o:connectlocs="15240,17780;16933,17780;19473,5292;9737,0;0,20532;19473,33020;18203,45297;0,50800;15452,59055;29210,24553;15240,17780" o:connectangles="0,0,0,0,0,0,0,0,0,0,0"/>
            </v:shape>
            <v:shape id="Freeform 78" o:spid="_x0000_s1103" style="position:absolute;left:2565;top:1818;width:902;height:1124;visibility:visible;mso-wrap-style:square;v-text-anchor:top" coordsize="427,5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bFj8QA&#10;AADbAAAADwAAAGRycy9kb3ducmV2LnhtbESPT2vCQBTE70K/w/IKXkQ3DZja1DUUsdCe1FTvj+zL&#10;nzb7NmS3Jv32XUHwOMzMb5h1NppWXKh3jWUFT4sIBHFhdcOVgtPX+3wFwnlkja1lUvBHDrLNw2SN&#10;qbYDH+mS+0oECLsUFdTed6mUrqjJoFvYjjh4pe0N+iD7SuoehwA3rYyjKJEGGw4LNXa0ran4yX+N&#10;giTffZe78cUN5318pMNsWQ6fS6Wmj+PbKwhPo7+Hb+0PreA5geuX8APk5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WxY/EAAAA2wAAAA8AAAAAAAAAAAAAAAAAmAIAAGRycy9k&#10;b3ducmV2LnhtbFBLBQYAAAAABAAEAPUAAACJAwAAAAA=&#10;" path="m,453l207,137r,-7l209,114r3,-25l219,63,230,36,245,15,265,2,292,r13,112l308,112r7,l327,112r14,l358,114r15,1l389,117r14,3l416,125r8,5l427,137r-2,9l415,156r-17,13l371,183r-37,17l68,533,,453xe" fillcolor="black" stroked="f">
              <v:path arrowok="t" o:connecttype="custom" o:connectlocs="0,95525;43712,28890;43712,27413;44135,24039;44768,18768;46246,13285;48569,7591;51737,3163;55960,422;61662,0;64407,23618;65041,23618;66519,23618;69053,23618;72009,23618;75599,24039;78767,24250;82146,24672;85102,25305;87847,26359;89536,27413;90170,28890;89748,30787;87636,32896;84046,35637;78344,38590;70531,42174;14360,112395;0,95525" o:connectangles="0,0,0,0,0,0,0,0,0,0,0,0,0,0,0,0,0,0,0,0,0,0,0,0,0,0,0,0,0"/>
            </v:shape>
            <v:shape id="Freeform 79" o:spid="_x0000_s1104" style="position:absolute;left:2641;top:1881;width:705;height:978;visibility:visible;mso-wrap-style:square;v-text-anchor:top" coordsize="332,4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fLYcIA&#10;AADbAAAADwAAAGRycy9kb3ducmV2LnhtbESPQYvCMBSE78L+h/AWvGmqB5WuUcRlYU+rVi/eHs1r&#10;WrZ5KU201V9vBMHjMDPfMMt1b2txpdZXjhVMxgkI4tzpio2C0/FntADhA7LG2jEpuJGH9epjsMRU&#10;u44PdM2CERHCPkUFZQhNKqXPS7Lox64hjl7hWoshytZI3WIX4baW0ySZSYsVx4USG9qWlP9nF6vg&#10;/Df5DtSZ/l4sbrv9Qe7MOSuUGn72my8QgfrwDr/av1rBfA7PL/EH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R8thwgAAANsAAAAPAAAAAAAAAAAAAAAAAJgCAABkcnMvZG93&#10;bnJldi54bWxQSwUGAAAAAAQABAD1AAAAhwMAAAAA&#10;" path="m244,99l239,r-4,3l228,9,216,19,206,33r-9,16l195,69r5,21l214,115r-3,3l,435r31,28l256,148r2,-1l262,146r8,-3l280,140r10,-4l301,132r10,-4l320,123r7,-4l332,115r,-4l327,109r-9,-2l303,106r-23,l250,107r-6,-8xe" stroked="f">
              <v:path arrowok="t" o:connecttype="custom" o:connectlocs="51802,20910;50741,0;49891,634;48405,1901;45858,4013;43735,6970;41824,10349;41399,14573;42461,19009;45433,24289;44796,24923;0,91876;6581,97790;54350,31259;54774,31048;55624,30837;57322,30203;59445,29569;61568,28724;63904,27880;66027,27035;67937,25979;69423,25134;70485,24289;70485,23444;69423,23022;67513,22599;64328,22388;59445,22388;53076,22599;51802,20910" o:connectangles="0,0,0,0,0,0,0,0,0,0,0,0,0,0,0,0,0,0,0,0,0,0,0,0,0,0,0,0,0,0,0"/>
            </v:shape>
            <v:shape id="Freeform 80" o:spid="_x0000_s1105" style="position:absolute;left:3009;top:1081;width:1359;height:1594;visibility:visible;mso-wrap-style:square;v-text-anchor:top" coordsize="642,7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nXdsAA&#10;AADbAAAADwAAAGRycy9kb3ducmV2LnhtbERPy4rCMBTdD/gP4QpuRFMdGKUaRWYQ3Ljwvb0017TY&#10;3NQkaufvzWJglofzni9bW4sn+VA5VjAaZiCIC6crNgqOh/VgCiJEZI21Y1LwSwGWi87HHHPtXryj&#10;5z4akUI45KigjLHJpQxFSRbD0DXEibs6bzEm6I3UHl8p3NZynGVf0mLFqaHEhr5LKm77h1VwGp/N&#10;dnue3n/M6DI53lZ9/vR9pXrddjUDEamN/+I/90YrmKSx6Uv6AX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GnXdsAAAADbAAAADwAAAAAAAAAAAAAAAACYAgAAZHJzL2Rvd25y&#10;ZXYueG1sUEsFBgAAAAAEAAQA9QAAAIUDAAAAAA==&#10;" path="m,66l568,r74,676l179,754r,-5l177,731r-3,-27l171,670r-6,-42l159,580r-8,-53l142,472,131,414,118,356,103,299,87,242,68,190,48,142,24,100,,66xe" fillcolor="#f2f9d8" stroked="f">
              <v:path arrowok="t" o:connecttype="custom" o:connectlocs="0,13951;120227,0;135890,142897;37888,159385;37888,158328;37465,154523;36830,148816;36195,141629;34925,132750;33655,122604;31962,111400;30057,99774;27728,87514;24977,75253;21802,63204;18415,51155;14393,40163;10160,30017;5080,21139;0,13951" o:connectangles="0,0,0,0,0,0,0,0,0,0,0,0,0,0,0,0,0,0,0,0"/>
            </v:shape>
            <v:shape id="Freeform 81" o:spid="_x0000_s1106" style="position:absolute;left:3365;top:1627;width:775;height:153;visibility:visible;mso-wrap-style:square;v-text-anchor:top" coordsize="368,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yBwMQA&#10;AADbAAAADwAAAGRycy9kb3ducmV2LnhtbESPQWsCMRSE70L/Q3gFb5pVqdXVKEuh0IIU1Aoen5vn&#10;7uLmJW6ibv+9KQgeh5n5hpkvW1OLKzW+sqxg0E9AEOdWV1wo+N1+9iYgfEDWWFsmBX/kYbl46cwx&#10;1fbGa7puQiEihH2KCsoQXCqlz0sy6PvWEUfvaBuDIcqmkLrBW4SbWg6TZCwNVhwXSnT0UVJ+2lyM&#10;gtH3Ye+Ob5nTZ/qZrnbbPWcXq1T3tc1mIAK14Rl+tL+0gvcp/H+JP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2sgcDEAAAA2wAAAA8AAAAAAAAAAAAAAAAAmAIAAGRycy9k&#10;b3ducmV2LnhtbFBLBQYAAAAABAAEAPUAAACJAwAAAAA=&#10;" path="m,46l9,74,368,26,355,,,46xe" fillcolor="black" stroked="f">
              <v:path arrowok="t" o:connecttype="custom" o:connectlocs="0,9474;1895,15240;77470,5355;74733,0;0,9474" o:connectangles="0,0,0,0,0"/>
            </v:shape>
            <v:shape id="Freeform 82" o:spid="_x0000_s1107" style="position:absolute;left:3276;top:1716;width:57;height:76;visibility:visible;mso-wrap-style:square;v-text-anchor:top" coordsize="29,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yz98EA&#10;AADbAAAADwAAAGRycy9kb3ducmV2LnhtbERPy4rCMBTdD/gP4QpuhjFVUErHKCqI4mx8LWZ5ae60&#10;xeamNFFTv94sBlweznu2CKYWd2pdZVnBaJiAIM6trrhQcDlvvlIQziNrrC2Tgo4cLOa9jxlm2j74&#10;SPeTL0QMYZehgtL7JpPS5SUZdEPbEEfuz7YGfYRtIXWLjxhuajlOkqk0WHFsKLGhdUn59XQzCj5/&#10;q+4w7Sb7J5uRXZ1/Qr1Ng1KDflh+g/AU/Fv8795pBWlcH7/EHy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dcs/fBAAAA2wAAAA8AAAAAAAAAAAAAAAAAmAIAAGRycy9kb3du&#10;cmV2LnhtbFBLBQYAAAAABAAEAPUAAACGAwAAAAA=&#10;" path="m29,19r-1,7l26,32r-6,4l15,37,9,36,5,32,1,26,,19,1,12,5,5,9,1,15,r5,1l26,5r2,7l29,19xe" fillcolor="black" stroked="f">
              <v:path arrowok="t" o:connecttype="custom" o:connectlocs="5715,3913;5518,5355;5124,6590;3941,7414;2956,7620;1774,7414;985,6590;197,5355;0,3913;197,2471;985,1030;1774,206;2956,0;3941,206;5124,1030;5518,2471;5715,3913" o:connectangles="0,0,0,0,0,0,0,0,0,0,0,0,0,0,0,0,0"/>
            </v:shape>
            <v:shape id="Freeform 83" o:spid="_x0000_s1108" style="position:absolute;left:3429;top:1799;width:768;height:158;visibility:visible;mso-wrap-style:square;v-text-anchor:top" coordsize="363,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8fM8UA&#10;AADbAAAADwAAAGRycy9kb3ducmV2LnhtbESPT2vCQBTE7wW/w/KE3uompViJrhILkR5b04PHZ/aZ&#10;BLNvY3bNn376bqHQ4zAzv2E2u9E0oqfO1ZYVxIsIBHFhdc2lgq88e1qBcB5ZY2OZFEzkYLedPWww&#10;0XbgT+qPvhQBwi5BBZX3bSKlKyoy6Ba2JQ7exXYGfZBdKXWHQ4CbRj5H0VIarDksVNjSW0XF9Xg3&#10;Cq75rZyyGD/S1+9lvD/0L+f8ZJV6nI/pGoSn0f+H/9rvWsEqht8v4QfI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zx8zxQAAANsAAAAPAAAAAAAAAAAAAAAAAJgCAABkcnMv&#10;ZG93bnJldi54bWxQSwUGAAAAAAQABAD1AAAAigMAAAAA&#10;" path="m,47l8,74,363,26,351,,,47xe" fillcolor="black" stroked="f">
              <v:path arrowok="t" o:connecttype="custom" o:connectlocs="0,10083;1693,15875;76835,5578;74295,0;0,10083" o:connectangles="0,0,0,0,0"/>
            </v:shape>
            <v:shape id="Freeform 84" o:spid="_x0000_s1109" style="position:absolute;left:3340;top:1894;width:63;height:76;visibility:visible;mso-wrap-style:square;v-text-anchor:top" coordsize="29,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KIG8QA&#10;AADbAAAADwAAAGRycy9kb3ducmV2LnhtbESPQWvCQBSE7wX/w/IEL0U3CpUQXUUFUeqlVQ8eH9ln&#10;Esy+DdlVN/31XaHQ4zAz3zDzZTC1eFDrKssKxqMEBHFudcWFgvNpO0xBOI+ssbZMCjpysFz03uaY&#10;afvkb3ocfSEihF2GCkrvm0xKl5dk0I1sQxy9q20N+ijbQuoWnxFuajlJkqk0WHFcKLGhTUn57Xg3&#10;Ct4vVfc17T4+f9iM7fp0CPUuDUoN+mE1A+Ep+P/wX3uvFaQTeH2JP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CiBvEAAAA2wAAAA8AAAAAAAAAAAAAAAAAmAIAAGRycy9k&#10;b3ducmV2LnhtbFBLBQYAAAAABAAEAPUAAACJAwAAAAA=&#10;" path="m29,19r-2,7l24,31r-4,4l14,37,8,35,4,31,1,26,,19,1,11,4,6,8,1,14,r6,1l24,6r3,5l29,19xe" fillcolor="black" stroked="f">
              <v:path arrowok="t" o:connecttype="custom" o:connectlocs="6350,3913;5912,5355;5255,6384;4379,7208;3066,7620;1752,7208;876,6384;219,5355;0,3913;219,2265;876,1236;1752,206;3066,0;4379,206;5255,1236;5912,2265;6350,3913" o:connectangles="0,0,0,0,0,0,0,0,0,0,0,0,0,0,0,0,0"/>
            </v:shape>
            <v:shape id="Freeform 85" o:spid="_x0000_s1110" style="position:absolute;left:3492;top:1970;width:705;height:159;visibility:visible;mso-wrap-style:square;v-text-anchor:top" coordsize="33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wCsMA&#10;AADbAAAADwAAAGRycy9kb3ducmV2LnhtbESPwWrDMBBE74H+g9hCb4nchhTXiWxCICXXpsHg22Jt&#10;LafWykhq4vx9FSj0OMzMG2ZTTXYQF/Khd6zgeZGBIG6d7rlTcPrcz3MQISJrHByTghsFqMqH2QYL&#10;7a78QZdj7ESCcChQgYlxLKQMrSGLYeFG4uR9OW8xJuk7qT1eE9wO8iXLXqXFntOCwZF2htrv449V&#10;IG+Hevle5/vGN+3beZWxsTUr9fQ4bdcgIk3xP/zXPmgF+RLuX9IPk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V/wCsMAAADbAAAADwAAAAAAAAAAAAAAAACYAgAAZHJzL2Rv&#10;d25yZXYueG1sUEsFBgAAAAAEAAQA9QAAAIgDAAAAAA==&#10;" path="m,47l8,75,334,27,323,,,47xe" fillcolor="black" stroked="f">
              <v:path arrowok="t" o:connecttype="custom" o:connectlocs="0,9948;1688,15875;70485,5715;68164,0;0,9948" o:connectangles="0,0,0,0,0"/>
            </v:shape>
            <v:shape id="Freeform 86" o:spid="_x0000_s1111" style="position:absolute;left:3403;top:2065;width:64;height:83;visibility:visible;mso-wrap-style:square;v-text-anchor:top" coordsize="2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xUssYA&#10;AADbAAAADwAAAGRycy9kb3ducmV2LnhtbESPQWvCQBSE74L/YXlCL6KbliAhdROCWLCltFR76e2R&#10;fSah2bchu8bor+8WBI/DzHzDrPPRtGKg3jWWFTwuIxDEpdUNVwq+Dy+LBITzyBpby6TgQg7ybDpZ&#10;Y6rtmb9o2PtKBAi7FBXU3neplK6syaBb2o44eEfbG/RB9pXUPZ4D3LTyKYpW0mDDYaHGjjY1lb/7&#10;k1Fwff9cbctj9XH5eX2Li3kSG32NlXqYjcUzCE+jv4dv7Z1WkMTw/yX8AJ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xUssYAAADbAAAADwAAAAAAAAAAAAAAAACYAgAAZHJz&#10;L2Rvd25yZXYueG1sUEsFBgAAAAAEAAQA9QAAAIsDAAAAAA==&#10;" path="m29,19r-1,8l24,32r-4,5l14,38,9,37,4,32,1,27,,19,1,12,4,5,9,1,14,r6,1l24,5r4,7l29,19xe" fillcolor="black" stroked="f">
              <v:path arrowok="t" o:connecttype="custom" o:connectlocs="6350,4128;6131,5865;5255,6952;4379,8038;3066,8255;1971,8038;876,6952;219,5865;0,4128;219,2607;876,1086;1971,217;3066,0;4379,217;5255,1086;6131,2607;6350,4128" o:connectangles="0,0,0,0,0,0,0,0,0,0,0,0,0,0,0,0,0"/>
            </v:shape>
            <v:shape id="Freeform 87" o:spid="_x0000_s1112" style="position:absolute;left:3511;top:2173;width:711;height:159;visibility:visible;mso-wrap-style:square;v-text-anchor:top" coordsize="336,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Dn4cYA&#10;AADbAAAADwAAAGRycy9kb3ducmV2LnhtbESPQWvCQBSE7wX/w/IKXkrdVGqMqasUsVA8FDRFPL5m&#10;X5Ng9m3Irib117tCweMwM98w82VvanGm1lWWFbyMIhDEudUVFwq+s4/nBITzyBpry6TgjxwsF4OH&#10;Oabadryl884XIkDYpaig9L5JpXR5SQbdyDbEwfu1rUEfZFtI3WIX4KaW4yiKpcGKw0KJDa1Kyo+7&#10;k1FwyH724+nWJa9rN9vE2eVrc8AnpYaP/fsbCE+9v4f/259aQTKB25fwA+Ti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IDn4cYAAADbAAAADwAAAAAAAAAAAAAAAACYAgAAZHJz&#10;L2Rvd25yZXYueG1sUEsFBgAAAAAEAAQA9QAAAIsDAAAAAA==&#10;" path="m,48l8,75,336,28,325,,,48xe" fillcolor="black" stroked="f">
              <v:path arrowok="t" o:connecttype="custom" o:connectlocs="0,10160;1693,15875;71120,5927;68792,0;0,10160" o:connectangles="0,0,0,0,0"/>
            </v:shape>
            <v:shape id="Freeform 88" o:spid="_x0000_s1113" style="position:absolute;left:3429;top:2269;width:57;height:76;visibility:visible;mso-wrap-style:square;v-text-anchor:top" coordsize="2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B08MA&#10;AADbAAAADwAAAGRycy9kb3ducmV2LnhtbESPQWsCMRSE74L/ITyhF9Fse1hkNYoILYUWSlfx/Nw8&#10;N6ublyVJ1+2/bwqCx2FmvmFWm8G2oicfGscKnucZCOLK6YZrBYf962wBIkRkja1jUvBLATbr8WiF&#10;hXY3/qa+jLVIEA4FKjAxdoWUoTJkMcxdR5y8s/MWY5K+ltrjLcFtK1+yLJcWG04LBjvaGaqu5Y9V&#10;MP08vV1b/5Gou2PYfwV/ufReqafJsF2CiDTER/jeftcKFjn8f0k/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B08MAAADbAAAADwAAAAAAAAAAAAAAAACYAgAAZHJzL2Rv&#10;d25yZXYueG1sUEsFBgAAAAAEAAQA9QAAAIgDAAAAAA==&#10;" path="m28,19r-1,8l25,32r-5,5l14,38,9,37,4,32,1,27,,19,1,12,4,6,9,1,14,r6,1l25,6r2,6l28,19xe" fillcolor="black" stroked="f">
              <v:path arrowok="t" o:connecttype="custom" o:connectlocs="5715,3810;5511,5414;5103,6417;4082,7419;2858,7620;1837,7419;816,6417;204,5414;0,3810;204,2406;816,1203;1837,201;2858,0;4082,201;5103,1203;5511,2406;5715,3810" o:connectangles="0,0,0,0,0,0,0,0,0,0,0,0,0,0,0,0,0"/>
            </v:shape>
            <v:shape id="Freeform 89" o:spid="_x0000_s1114" style="position:absolute;left:3575;top:2364;width:660;height:159;visibility:visible;mso-wrap-style:square;v-text-anchor:top" coordsize="313,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FossQA&#10;AADbAAAADwAAAGRycy9kb3ducmV2LnhtbESPX2vCMBTF34V9h3AHexmabpRZqlFkbLA9qkXq27W5&#10;tmXJTWkybb+9GQx8PJw/P85yPVgjLtT71rGCl1kCgrhyuuVaQbH/nGYgfEDWaByTgpE8rFcPkyXm&#10;2l15S5ddqEUcYZ+jgiaELpfSVw1Z9DPXEUfv7HqLIcq+lrrHaxy3Rr4myZu02HIkNNjRe0PVz+7X&#10;RojF42lTd2lx+C4/zPOpHI1PlXp6HDYLEIGGcA//t7+0gmwOf1/iD5C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RaLLEAAAA2wAAAA8AAAAAAAAAAAAAAAAAmAIAAGRycy9k&#10;b3ducmV2LnhtbFBLBQYAAAAABAAEAPUAAACJAwAAAAA=&#10;" path="m,47l8,75,313,27,303,,,47xe" fillcolor="black" stroked="f">
              <v:path arrowok="t" o:connecttype="custom" o:connectlocs="0,9948;1688,15875;66040,5715;63930,0;0,9948" o:connectangles="0,0,0,0,0"/>
            </v:shape>
            <v:shape id="Freeform 90" o:spid="_x0000_s1115" style="position:absolute;left:3492;top:2453;width:57;height:82;visibility:visible;mso-wrap-style:square;v-text-anchor:top" coordsize="26,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S7ScIA&#10;AADbAAAADwAAAGRycy9kb3ducmV2LnhtbERPzWrCQBC+F3yHZYReim5SaAnRVbSktB4KGn2AMTsm&#10;IdnZkN3E9O3dQ6HHj+9/vZ1MK0bqXW1ZQbyMQBAXVtdcKricPxcJCOeRNbaWScEvOdhuZk9rTLW9&#10;84nG3JcihLBLUUHlfZdK6YqKDLql7YgDd7O9QR9gX0rd4z2Em1a+RtG7NFhzaKiwo4+KiiYfjAJr&#10;6ia5/viv40u+j5vhcsii7E2p5/m0W4HwNPl/8Z/7WytIwtjwJfwAuX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1LtJwgAAANsAAAAPAAAAAAAAAAAAAAAAAJgCAABkcnMvZG93&#10;bnJldi54bWxQSwUGAAAAAAQABAD1AAAAhwMAAAAA&#10;" path="m26,19r-1,7l23,32r-5,5l13,38,8,37,4,32,1,26,,19,1,12,4,6,8,1,13,r5,1l23,6r2,6l26,19xe" fillcolor="black" stroked="f">
              <v:path arrowok="t" o:connecttype="custom" o:connectlocs="5715,4128;5495,5648;5056,6952;3957,8038;2858,8255;1758,8038;879,6952;220,5648;0,4128;220,2607;879,1303;1758,217;2858,0;3957,217;5056,1303;5495,2607;5715,4128" o:connectangles="0,0,0,0,0,0,0,0,0,0,0,0,0,0,0,0,0"/>
            </v:shape>
            <v:shape id="Freeform 91" o:spid="_x0000_s1116" style="position:absolute;left:3721;top:1183;width:362;height:393;visibility:visible;mso-wrap-style:square;v-text-anchor:top" coordsize="170,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EFQcMA&#10;AADbAAAADwAAAGRycy9kb3ducmV2LnhtbESPT4vCMBTE7wt+h/AEb2uqB/9Uo4ggrNCLdVnw9mie&#10;bbF5KU3WRj+9ERb2OMzMb5j1NphG3KlztWUFk3ECgriwuuZSwff58LkA4TyyxsYyKXiQg+1m8LHG&#10;VNueT3TPfSkihF2KCirv21RKV1Rk0I1tSxy9q+0M+ii7UuoO+wg3jZwmyUwarDkuVNjSvqLilv8a&#10;BfuQnfPn8tgbvs6DvTyzQ/6TKTUaht0KhKfg/8N/7S+tYLGE95f4A+Tm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EFQcMAAADbAAAADwAAAAAAAAAAAAAAAACYAgAAZHJzL2Rv&#10;d25yZXYueG1sUEsFBgAAAAAEAAQA9QAAAIgDAAAAAA==&#10;" path="m34,22l,186r34,l60,121r40,l135,182r35,-18l87,,34,22xe" fillcolor="#99007a" stroked="f">
              <v:path arrowok="t" o:connecttype="custom" o:connectlocs="7239,4657;0,39370;7239,39370;12775,25612;21291,25612;28743,38523;36195,34713;18523,0;7239,4657" o:connectangles="0,0,0,0,0,0,0,0,0"/>
            </v:shape>
            <v:shape id="Freeform 92" o:spid="_x0000_s1117" style="position:absolute;left:3841;top:1253;width:70;height:120;visibility:visible;mso-wrap-style:square;v-text-anchor:top" coordsize="3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jQc8EA&#10;AADbAAAADwAAAGRycy9kb3ducmV2LnhtbERPTU/CQBC9m/AfNmPixcAWD0QLCxES1BuhCgm3oTu2&#10;jd3ZZnel5d8zBxOPL+97sRpcqy4UYuPZwHSSgSIuvW24MvD1uR0/g4oJ2WLrmQxcKcJqObpbYG59&#10;z3u6FKlSEsIxRwN1Sl2udSxrchgnviMW7tsHh0lgqLQN2Eu4a/VTls20w4alocaONjWVP8WvM/Cy&#10;74p+83Y8nN7T7tESndflEIx5uB9e56ASDelf/Of+sOKT9fJFfoBe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2I0HPBAAAA2wAAAA8AAAAAAAAAAAAAAAAAmAIAAGRycy9kb3du&#10;cmV2LnhtbFBLBQYAAAAABAAEAPUAAACGAwAAAAA=&#10;" path="m3,9l,53r34,4l3,r,9xe" stroked="f">
              <v:path arrowok="t" o:connecttype="custom" o:connectlocs="616,1905;0,11218;6985,12065;616,0;616,1905" o:connectangles="0,0,0,0,0"/>
            </v:shape>
            <v:shape id="Freeform 93" o:spid="_x0000_s1118" style="position:absolute;left:4025;top:1221;width:166;height:190;visibility:visible;mso-wrap-style:square;v-text-anchor:top" coordsize="78,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HLRsIA&#10;AADbAAAADwAAAGRycy9kb3ducmV2LnhtbESP3arCMBCE7wXfIaxwbkRTvRBbjSKCIqiIPw+wNGtb&#10;bDalibV9+5MDB7wcZuebneW6NaVoqHaFZQWTcQSCOLW64EzB474bzUE4j6yxtEwKOnKwXvV7S0y0&#10;/fCVmpvPRICwS1BB7n2VSOnSnAy6sa2Ig/e0tUEfZJ1JXeMnwE0pp1E0kwYLDg05VrTNKX3d3ia8&#10;MXya/f7SWd+cuuPZzLeX+Ngp9TNoNwsQnlr/Pf5PH7SCeAJ/WwIA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YctGwgAAANsAAAAPAAAAAAAAAAAAAAAAAJgCAABkcnMvZG93&#10;bnJldi54bWxQSwUGAAAAAAQABAD1AAAAhwMAAAAA&#10;" path="m78,30l74,8,48,15,43,,12,8r7,16l,30,12,60,29,52,43,91,65,77,55,41,78,30xe" fillcolor="#99007a" stroked="f">
              <v:path arrowok="t" o:connecttype="custom" o:connectlocs="16510,6280;15663,1675;10160,3140;9102,0;2540,1675;4022,5024;0,6280;2540,12560;6138,10886;9102,19050;13758,16119;11642,8583;16510,6280" o:connectangles="0,0,0,0,0,0,0,0,0,0,0,0,0"/>
            </v:shape>
            <v:shape id="Freeform 94" o:spid="_x0000_s1119" style="position:absolute;left:933;top:2580;width:997;height:400;visibility:visible;mso-wrap-style:square;v-text-anchor:top" coordsize="473,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0/asQA&#10;AADbAAAADwAAAGRycy9kb3ducmV2LnhtbESPQWvCQBSE74L/YXmF3symgRZNs0oRBKGH0ujF22v2&#10;NUmbfZvsrjH9911B8DjMzDdMsZlMJ0ZyvrWs4ClJQRBXVrdcKzgedoslCB+QNXaWScEfedis57MC&#10;c20v/EljGWoRIexzVNCE0OdS+qohgz6xPXH0vq0zGKJ0tdQOLxFuOpml6Ys02HJcaLCnbUPVb3k2&#10;CqZMd18/4/B+6IfhoyK0p/J5r9Tjw/T2CiLQFO7hW3uvFawyuH6JP0C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dP2rEAAAA2wAAAA8AAAAAAAAAAAAAAAAAmAIAAGRycy9k&#10;b3ducmV2LnhtbFBLBQYAAAAABAAEAPUAAACJAwAAAAA=&#10;" path="m,l3,2r8,4l24,13r18,9l65,32,91,42r29,10l153,61r36,8l226,73r39,2l305,74r41,-5l389,59,431,43,473,21r,4l473,37r-1,17l468,76r-5,24l454,124r-14,23l421,166r-23,16l367,189r-38,l283,179,227,156,162,121,87,69,,xe" fillcolor="black" stroked="f">
              <v:path arrowok="t" o:connecttype="custom" o:connectlocs="0,0;632,423;2318,1270;5059,2752;8852,4657;13700,6773;19180,8890;25293,11007;32248,12912;39836,14605;47634,15452;55854,15875;64285,15663;72927,14605;81990,12488;90843,9102;99695,4445;99695,5292;99695,7832;99484,11430;98641,16087;97587,21167;95690,26247;92740,31115;88735,35137;83887,38523;77353,40005;69344,40005;59648,37888;47845,33020;34145,25612;18337,14605;0,0" o:connectangles="0,0,0,0,0,0,0,0,0,0,0,0,0,0,0,0,0,0,0,0,0,0,0,0,0,0,0,0,0,0,0,0,0"/>
            </v:shape>
            <v:shape id="Freeform 95" o:spid="_x0000_s1120" style="position:absolute;left:1638;top:2764;width:190;height:165;visibility:visible;mso-wrap-style:square;v-text-anchor:top" coordsize="9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7rHsUA&#10;AADbAAAADwAAAGRycy9kb3ducmV2LnhtbESPQWvCQBSE7wX/w/KE3uqmFqRGV5FgSA9iNZaeH9ln&#10;Epp9G7LbJPrru4VCj8PMfMOst6NpRE+dqy0reJ5FIIgLq2suFXxc0qdXEM4ja2wsk4IbOdhuJg9r&#10;jLUd+Ex97ksRIOxiVFB538ZSuqIig25mW+LgXW1n0AfZlVJ3OAS4aeQ8ihbSYM1hocKWkoqKr/zb&#10;KMjup2PW5g6PtyFdJuXu8Pm+Pyj1OB13KxCeRv8f/mu/aQXLF/j9En6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3usexQAAANsAAAAPAAAAAAAAAAAAAAAAAJgCAABkcnMv&#10;ZG93bnJldi54bWxQSwUGAAAAAAQABAD1AAAAigMAAAAA&#10;" path="m50,13r-2,4l45,26r-4,9l45,37r4,-2l56,30r7,-6l72,17r6,-5l85,6,90,2,91,r,4l91,14,90,27,85,43,77,58,63,69,41,77r-30,l9,76,6,71,2,65,,56,1,46,9,35,25,24,50,13xe" stroked="f">
              <v:path arrowok="t" o:connecttype="custom" o:connectlocs="10467,2787;10048,3645;9420,5575;8583,7505;9420,7933;10258,7505;11723,6432;13188,5146;15073,3645;16329,2573;17794,1286;18841,429;19050,0;19050,858;19050,3002;18841,5789;17794,9220;16119,12436;13188,14795;8583,16510;2303,16510;1884,16296;1256,15224;419,13937;0,12007;209,9863;1884,7505;5234,5146;10467,2787" o:connectangles="0,0,0,0,0,0,0,0,0,0,0,0,0,0,0,0,0,0,0,0,0,0,0,0,0,0,0,0,0"/>
            </v:shape>
            <w10:anchorlock/>
          </v:group>
        </w:pict>
      </w:r>
      <w:r w:rsidRPr="0054321E">
        <w:rPr>
          <w:rFonts w:ascii="Arial" w:hAnsi="Arial" w:cs="Arial"/>
          <w:b/>
          <w:noProof/>
          <w:sz w:val="24"/>
          <w:szCs w:val="24"/>
          <w:lang w:eastAsia="tr-TR"/>
        </w:rPr>
        <w:t xml:space="preserve"> </w:t>
      </w:r>
    </w:p>
    <w:p w:rsidR="00270ADA" w:rsidRDefault="00270ADA" w:rsidP="001E1F3B">
      <w:pPr>
        <w:spacing w:after="0" w:line="240" w:lineRule="auto"/>
        <w:rPr>
          <w:rFonts w:ascii="Arial" w:hAnsi="Arial" w:cs="Arial"/>
          <w:b/>
          <w:noProof/>
          <w:sz w:val="24"/>
          <w:szCs w:val="24"/>
          <w:lang w:eastAsia="tr-TR"/>
        </w:rPr>
      </w:pPr>
      <w:r>
        <w:rPr>
          <w:noProof/>
          <w:lang w:eastAsia="tr-TR"/>
        </w:rPr>
        <w:pict>
          <v:shape id="Köşeleri Yuvarlanmış Dikdörtgen Belirtme Çizgisi 99" o:spid="_x0000_s1121" type="#_x0000_t62" style="position:absolute;margin-left:67.95pt;margin-top:42.4pt;width:154.5pt;height:30.85pt;z-index:2516116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" adj="-4008,20283" fillcolor="window" strokecolor="#385d8a" strokeweight="2pt">
            <v:textbox>
              <w:txbxContent>
                <w:p w:rsidR="00270ADA" w:rsidRPr="00C05861" w:rsidRDefault="00270ADA" w:rsidP="006621AD">
                  <w:pPr>
                    <w:rPr>
                      <w:b/>
                      <w:color w:val="000000"/>
                      <w:sz w:val="32"/>
                    </w:rPr>
                  </w:pPr>
                  <w:r w:rsidRPr="00C05861">
                    <w:rPr>
                      <w:b/>
                      <w:color w:val="000000"/>
                      <w:sz w:val="32"/>
                    </w:rPr>
                    <w:t>saha - alan</w:t>
                  </w:r>
                </w:p>
              </w:txbxContent>
            </v:textbox>
          </v:shape>
        </w:pict>
      </w:r>
      <w:r>
        <w:rPr>
          <w:rFonts w:ascii="Arial" w:hAnsi="Arial" w:cs="Arial"/>
          <w:b/>
          <w:noProof/>
          <w:sz w:val="24"/>
          <w:szCs w:val="24"/>
          <w:lang w:eastAsia="tr-TR"/>
        </w:rPr>
        <w:t>C)</w:t>
      </w:r>
      <w:r w:rsidRPr="00C05861">
        <w:rPr>
          <w:rFonts w:ascii="Arial" w:hAnsi="Arial" w:cs="Arial"/>
          <w:b/>
          <w:noProof/>
          <w:sz w:val="24"/>
          <w:szCs w:val="24"/>
          <w:lang w:eastAsia="tr-TR"/>
        </w:rPr>
        <w:pict>
          <v:shape id="Resim 96" o:spid="_x0000_i1027" type="#_x0000_t75" style="width:42.75pt;height:46.5pt;visibility:visible">
            <v:imagedata r:id="rId6" o:title=""/>
          </v:shape>
        </w:pict>
      </w:r>
    </w:p>
    <w:p w:rsidR="00270ADA" w:rsidRDefault="00270ADA" w:rsidP="001E1F3B">
      <w:pPr>
        <w:spacing w:after="0" w:line="240" w:lineRule="auto"/>
        <w:rPr>
          <w:rFonts w:ascii="Arial" w:hAnsi="Arial" w:cs="Arial"/>
          <w:b/>
          <w:noProof/>
          <w:sz w:val="24"/>
          <w:szCs w:val="24"/>
          <w:lang w:eastAsia="tr-TR"/>
        </w:rPr>
      </w:pPr>
      <w:r>
        <w:rPr>
          <w:rFonts w:ascii="Arial" w:hAnsi="Arial" w:cs="Arial"/>
          <w:b/>
          <w:noProof/>
          <w:sz w:val="24"/>
          <w:szCs w:val="24"/>
          <w:lang w:eastAsia="tr-TR"/>
        </w:rPr>
        <w:t>D)</w:t>
      </w:r>
      <w:r w:rsidRPr="00C05861">
        <w:rPr>
          <w:rFonts w:ascii="Arial" w:hAnsi="Arial" w:cs="Arial"/>
          <w:b/>
          <w:noProof/>
          <w:sz w:val="24"/>
          <w:szCs w:val="24"/>
          <w:lang w:eastAsia="tr-TR"/>
        </w:rPr>
        <w:pict>
          <v:shape id="Resim 98" o:spid="_x0000_i1028" type="#_x0000_t75" style="width:36pt;height:37.5pt;visibility:visible">
            <v:imagedata r:id="rId7" o:title=""/>
            <o:lock v:ext="edit" cropping="t"/>
          </v:shape>
        </w:pict>
      </w:r>
      <w:r w:rsidRPr="006621AD">
        <w:rPr>
          <w:rFonts w:ascii="Arial" w:hAnsi="Arial" w:cs="Arial"/>
          <w:b/>
          <w:noProof/>
          <w:sz w:val="24"/>
          <w:szCs w:val="24"/>
          <w:lang w:eastAsia="tr-TR"/>
        </w:rPr>
        <w:t xml:space="preserve"> </w:t>
      </w:r>
    </w:p>
    <w:p w:rsidR="00270ADA" w:rsidRDefault="00270ADA" w:rsidP="001E1F3B">
      <w:pPr>
        <w:spacing w:after="0" w:line="240" w:lineRule="auto"/>
        <w:rPr>
          <w:rFonts w:ascii="Arial" w:hAnsi="Arial" w:cs="Arial"/>
          <w:b/>
          <w:noProof/>
          <w:sz w:val="24"/>
          <w:szCs w:val="24"/>
          <w:lang w:eastAsia="tr-TR"/>
        </w:rPr>
      </w:pPr>
    </w:p>
    <w:p w:rsidR="00270ADA" w:rsidRPr="006621AD" w:rsidRDefault="00270ADA" w:rsidP="006621AD">
      <w:pPr>
        <w:rPr>
          <w:rFonts w:ascii="Arial" w:hAnsi="Arial" w:cs="Arial"/>
          <w:b/>
          <w:color w:val="000000"/>
          <w:sz w:val="24"/>
        </w:rPr>
      </w:pPr>
      <w:r w:rsidRPr="006621AD">
        <w:rPr>
          <w:rFonts w:ascii="Arial" w:hAnsi="Arial" w:cs="Arial"/>
          <w:b/>
          <w:noProof/>
          <w:sz w:val="32"/>
          <w:szCs w:val="24"/>
          <w:lang w:eastAsia="tr-TR"/>
        </w:rPr>
        <w:t>7-</w:t>
      </w:r>
      <w:r>
        <w:rPr>
          <w:rFonts w:ascii="Arial" w:hAnsi="Arial" w:cs="Arial"/>
          <w:b/>
          <w:noProof/>
          <w:sz w:val="32"/>
          <w:szCs w:val="24"/>
          <w:lang w:eastAsia="tr-TR"/>
        </w:rPr>
        <w:t xml:space="preserve"> </w:t>
      </w:r>
      <w:r w:rsidRPr="006621AD">
        <w:rPr>
          <w:rFonts w:ascii="Arial" w:hAnsi="Arial" w:cs="Arial"/>
          <w:color w:val="000000"/>
          <w:sz w:val="24"/>
        </w:rPr>
        <w:t>kadar”</w:t>
      </w:r>
      <w:r w:rsidRPr="006621AD">
        <w:rPr>
          <w:rFonts w:ascii="Arial" w:hAnsi="Arial" w:cs="Arial"/>
          <w:b/>
          <w:color w:val="000000"/>
          <w:sz w:val="24"/>
        </w:rPr>
        <w:t xml:space="preserve"> kelimesi aşağıdaki cümlelerin hangisine </w:t>
      </w:r>
      <w:r w:rsidRPr="006621AD">
        <w:rPr>
          <w:rFonts w:ascii="Arial" w:hAnsi="Arial" w:cs="Arial"/>
          <w:color w:val="000000"/>
          <w:sz w:val="24"/>
        </w:rPr>
        <w:t>“benzerlik”</w:t>
      </w:r>
      <w:r w:rsidRPr="006621AD">
        <w:rPr>
          <w:rFonts w:ascii="Arial" w:hAnsi="Arial" w:cs="Arial"/>
          <w:b/>
          <w:color w:val="000000"/>
          <w:sz w:val="24"/>
        </w:rPr>
        <w:t xml:space="preserve"> anlamı katmaktadır?</w:t>
      </w:r>
    </w:p>
    <w:p w:rsidR="00270ADA" w:rsidRDefault="00270ADA" w:rsidP="006621AD">
      <w:pPr>
        <w:spacing w:after="0" w:line="240" w:lineRule="auto"/>
        <w:rPr>
          <w:rFonts w:ascii="Arial" w:hAnsi="Arial" w:cs="Arial"/>
          <w:color w:val="000000"/>
          <w:sz w:val="24"/>
        </w:rPr>
      </w:pPr>
      <w:r w:rsidRPr="006621AD">
        <w:rPr>
          <w:rFonts w:ascii="Arial" w:hAnsi="Arial" w:cs="Arial"/>
          <w:b/>
          <w:color w:val="000000"/>
          <w:sz w:val="24"/>
        </w:rPr>
        <w:t>A</w:t>
      </w:r>
      <w:r w:rsidRPr="006621AD">
        <w:rPr>
          <w:rFonts w:ascii="Arial" w:hAnsi="Arial" w:cs="Arial"/>
          <w:color w:val="000000"/>
          <w:sz w:val="24"/>
        </w:rPr>
        <w:t>) Bu kadar çok uyumayınız.</w:t>
      </w:r>
      <w:r w:rsidRPr="006621AD">
        <w:rPr>
          <w:rFonts w:ascii="Arial" w:hAnsi="Arial" w:cs="Arial"/>
          <w:color w:val="000000"/>
          <w:sz w:val="24"/>
        </w:rPr>
        <w:tab/>
      </w:r>
      <w:r w:rsidRPr="006621AD">
        <w:rPr>
          <w:rFonts w:ascii="Arial" w:hAnsi="Arial" w:cs="Arial"/>
          <w:color w:val="000000"/>
          <w:sz w:val="24"/>
        </w:rPr>
        <w:tab/>
      </w:r>
    </w:p>
    <w:p w:rsidR="00270ADA" w:rsidRPr="006621AD" w:rsidRDefault="00270ADA" w:rsidP="006621AD">
      <w:pPr>
        <w:spacing w:after="0" w:line="240" w:lineRule="auto"/>
        <w:rPr>
          <w:rFonts w:ascii="Arial" w:hAnsi="Arial" w:cs="Arial"/>
          <w:color w:val="000000"/>
          <w:sz w:val="24"/>
        </w:rPr>
      </w:pPr>
      <w:r w:rsidRPr="006621AD">
        <w:rPr>
          <w:rFonts w:ascii="Arial" w:hAnsi="Arial" w:cs="Arial"/>
          <w:b/>
          <w:color w:val="000000"/>
          <w:sz w:val="24"/>
        </w:rPr>
        <w:t>B</w:t>
      </w:r>
      <w:r w:rsidRPr="006621AD">
        <w:rPr>
          <w:rFonts w:ascii="Arial" w:hAnsi="Arial" w:cs="Arial"/>
          <w:color w:val="000000"/>
          <w:sz w:val="24"/>
        </w:rPr>
        <w:t>) Yağmur dininceye kadar bekleyeceğim.</w:t>
      </w:r>
      <w:r w:rsidRPr="006621AD">
        <w:rPr>
          <w:rFonts w:ascii="Arial" w:hAnsi="Arial" w:cs="Arial"/>
          <w:color w:val="000000"/>
          <w:sz w:val="24"/>
        </w:rPr>
        <w:tab/>
      </w:r>
    </w:p>
    <w:p w:rsidR="00270ADA" w:rsidRDefault="00270ADA" w:rsidP="006621AD">
      <w:pPr>
        <w:spacing w:after="0" w:line="240" w:lineRule="auto"/>
        <w:rPr>
          <w:rFonts w:ascii="Arial" w:hAnsi="Arial" w:cs="Arial"/>
          <w:color w:val="000000"/>
          <w:sz w:val="24"/>
        </w:rPr>
      </w:pPr>
      <w:r w:rsidRPr="006621AD">
        <w:rPr>
          <w:rFonts w:ascii="Arial" w:hAnsi="Arial" w:cs="Arial"/>
          <w:b/>
          <w:color w:val="000000"/>
          <w:sz w:val="24"/>
        </w:rPr>
        <w:t>C</w:t>
      </w:r>
      <w:r w:rsidRPr="006621AD">
        <w:rPr>
          <w:rFonts w:ascii="Arial" w:hAnsi="Arial" w:cs="Arial"/>
          <w:color w:val="000000"/>
          <w:sz w:val="24"/>
        </w:rPr>
        <w:t>)</w:t>
      </w:r>
      <w:r>
        <w:rPr>
          <w:rFonts w:ascii="Arial" w:hAnsi="Arial" w:cs="Arial"/>
          <w:color w:val="000000"/>
          <w:sz w:val="24"/>
        </w:rPr>
        <w:t xml:space="preserve"> Burada ne kadar kalacaksınız?</w:t>
      </w:r>
      <w:r>
        <w:rPr>
          <w:rFonts w:ascii="Arial" w:hAnsi="Arial" w:cs="Arial"/>
          <w:color w:val="000000"/>
          <w:sz w:val="24"/>
        </w:rPr>
        <w:tab/>
      </w:r>
    </w:p>
    <w:p w:rsidR="00270ADA" w:rsidRPr="006621AD" w:rsidRDefault="00270ADA" w:rsidP="006621AD">
      <w:pPr>
        <w:spacing w:after="0" w:line="240" w:lineRule="auto"/>
        <w:rPr>
          <w:rFonts w:ascii="Arial" w:hAnsi="Arial" w:cs="Arial"/>
          <w:color w:val="000000"/>
          <w:sz w:val="24"/>
        </w:rPr>
      </w:pPr>
      <w:r w:rsidRPr="006621AD">
        <w:rPr>
          <w:rFonts w:ascii="Arial" w:hAnsi="Arial" w:cs="Arial"/>
          <w:b/>
          <w:color w:val="000000"/>
          <w:sz w:val="24"/>
        </w:rPr>
        <w:t xml:space="preserve">D) </w:t>
      </w:r>
      <w:r w:rsidRPr="006621AD">
        <w:rPr>
          <w:rFonts w:ascii="Arial" w:hAnsi="Arial" w:cs="Arial"/>
          <w:color w:val="000000"/>
          <w:sz w:val="24"/>
        </w:rPr>
        <w:t>Köyümüz cennet kadar güzeldir.</w:t>
      </w:r>
    </w:p>
    <w:p w:rsidR="00270ADA" w:rsidRDefault="00270ADA" w:rsidP="001E1F3B">
      <w:pPr>
        <w:spacing w:after="0" w:line="240" w:lineRule="auto"/>
        <w:rPr>
          <w:rFonts w:ascii="Arial" w:hAnsi="Arial" w:cs="Arial"/>
          <w:b/>
          <w:sz w:val="32"/>
          <w:szCs w:val="24"/>
        </w:rPr>
      </w:pPr>
      <w:r>
        <w:rPr>
          <w:noProof/>
          <w:lang w:eastAsia="tr-TR"/>
        </w:rPr>
        <w:pict>
          <v:shape id="Köşeleri Yuvarlanmış Dikdörtgen Belirtme Çizgisi 261" o:spid="_x0000_s1122" type="#_x0000_t62" style="position:absolute;margin-left:83.7pt;margin-top:7.25pt;width:156pt;height:139.5pt;z-index:2516126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" adj="-3697,3909" fillcolor="window" strokecolor="#385d8a" strokeweight="2pt">
            <v:textbox>
              <w:txbxContent>
                <w:p w:rsidR="00270ADA" w:rsidRPr="00C05861" w:rsidRDefault="00270ADA" w:rsidP="006621AD">
                  <w:pPr>
                    <w:rPr>
                      <w:b/>
                      <w:color w:val="000000"/>
                      <w:sz w:val="24"/>
                    </w:rPr>
                  </w:pPr>
                  <w:r w:rsidRPr="00C05861">
                    <w:rPr>
                      <w:b/>
                      <w:color w:val="000000"/>
                      <w:sz w:val="24"/>
                    </w:rPr>
                    <w:t>Uzun gecelerim oldu benim. Çalışmaktan uykusuz, yorgun ve harap. Sona erdi artık dertler. Sonunda bütün emeklerim karşılığını buldu.</w:t>
                  </w:r>
                </w:p>
              </w:txbxContent>
            </v:textbox>
          </v:shape>
        </w:pict>
      </w:r>
    </w:p>
    <w:p w:rsidR="00270ADA" w:rsidRDefault="00270ADA" w:rsidP="001E1F3B">
      <w:pPr>
        <w:spacing w:after="0" w:line="240" w:lineRule="auto"/>
        <w:rPr>
          <w:rFonts w:ascii="Arial" w:hAnsi="Arial" w:cs="Arial"/>
          <w:b/>
          <w:sz w:val="32"/>
          <w:szCs w:val="24"/>
        </w:rPr>
      </w:pPr>
      <w:r>
        <w:rPr>
          <w:rFonts w:ascii="Arial" w:hAnsi="Arial" w:cs="Arial"/>
          <w:b/>
          <w:sz w:val="32"/>
          <w:szCs w:val="24"/>
        </w:rPr>
        <w:t xml:space="preserve">8- </w:t>
      </w:r>
      <w:r>
        <w:rPr>
          <w:noProof/>
          <w:lang w:eastAsia="tr-TR"/>
        </w:rPr>
      </w:r>
      <w:r w:rsidRPr="00EC0F21">
        <w:rPr>
          <w:rFonts w:ascii="Arial" w:hAnsi="Arial" w:cs="Arial"/>
          <w:b/>
          <w:noProof/>
          <w:sz w:val="32"/>
          <w:szCs w:val="24"/>
          <w:lang w:eastAsia="tr-TR"/>
        </w:rPr>
        <w:pict>
          <v:group id="Tuval 260" o:spid="_x0000_s1123" editas="canvas" style="width:49.5pt;height:56.25pt;mso-position-horizontal-relative:char;mso-position-vertical-relative:line" coordsize="6286,71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">
            <v:shape id="_x0000_s1124" type="#_x0000_t75" style="position:absolute;width:6286;height:7143;visibility:visible">
              <v:fill o:detectmouseclick="t"/>
              <v:path o:connecttype="none"/>
            </v:shape>
            <v:shape id="Freeform 238" o:spid="_x0000_s1125" style="position:absolute;top:914;width:5588;height:5734;visibility:visible;mso-wrap-style:square;v-text-anchor:top" coordsize="1759,1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fk4cEA&#10;AADcAAAADwAAAGRycy9kb3ducmV2LnhtbESPQYvCMBSE7wv+h/CEva1JpSxLNYoIgp5k2/X+aJ5p&#10;sXkpTbT135uFhT0OM/MNs95OrhMPGkLrWUO2UCCIa29athp+qsPHF4gQkQ12nknDkwJsN7O3NRbG&#10;j/xNjzJakSAcCtTQxNgXUoa6IYdh4Xvi5F394DAmOVhpBhwT3HVyqdSndNhyWmiwp31D9a28Ow07&#10;m/d0HiurlGun6lKWpzzba/0+n3YrEJGm+B/+ax+NhmWewe+ZdATk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H5OHBAAAA3AAAAA8AAAAAAAAAAAAAAAAAmAIAAGRycy9kb3du&#10;cmV2LnhtbFBLBQYAAAAABAAEAPUAAACGAwAAAAA=&#10;" path="m,176l43,1698r1434,106l1759,,,176xe" fillcolor="#a896ff" stroked="f">
              <v:path arrowok="t" o:connecttype="custom" o:connectlocs="0,55942;13660,539713;469214,573405;558800,0;0,55942" o:connectangles="0,0,0,0,0"/>
            </v:shape>
            <v:shape id="Freeform 239" o:spid="_x0000_s1126" style="position:absolute;left:984;top:25;width:5302;height:7106;visibility:visible;mso-wrap-style:square;v-text-anchor:top" coordsize="1669,2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xpX8YA&#10;AADcAAAADwAAAGRycy9kb3ducmV2LnhtbESPS2/CMBCE70j8B2uRegOn4aEqYBAgIdoT4nHocYmX&#10;JCVeh9iE9N/XlZA4jmbnm53ZojWlaKh2hWUF74MIBHFqdcGZgtNx0/8A4TyyxtIyKfglB4t5tzPD&#10;RNsH76k5+EwECLsEFeTeV4mULs3JoBvYijh4F1sb9EHWmdQ1PgLclDKOook0WHBoyLGidU7p9XA3&#10;4Y1muD1+n7Pr+C5vu/32XI1WP19KvfXa5RSEp9a/jp/pT60gHsXwPyYQ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9xpX8YAAADcAAAADwAAAAAAAAAAAAAAAACYAgAAZHJz&#10;L2Rvd25yZXYueG1sUEsFBgAAAAAEAAQA9QAAAIsDAAAAAA==&#10;" path="m1635,1304r,-8l1639,1290r5,-3l1650,1284r7,-4l1663,1277r4,-6l1669,1263r-9,-10l1649,1245r-10,-9l1628,1228r-10,-8l1606,1213r-11,-7l1584,1199r-21,-12l1543,1177r-21,-11l1501,1157r-21,-10l1459,1137r-23,-8l1415,1120r-22,-7l1372,1105r-22,-7l1328,1091r-24,-7l1282,1078r-22,-6l1237,1067r-18,17l1203,1102r-14,19l1176,1140r-13,19l1150,1179r-14,21l1122,1220r-5,-13l1113,1194r-5,-13l1102,1167r-6,-12l1089,1142r-6,-12l1076,1119,947,1365r4,13l958,1393r6,15l970,1420r-6,6l960,1432r-5,6l950,1445r-5,6l941,1456r-6,5l928,1465r,-163l933,1317r4,16l942,1348r5,17l1076,1119r,l1076,1119r,l1075,1118r-16,-21l1041,1078r-20,-18l1002,1042r-21,-17l958,1006,936,988,913,967r18,-14l944,935r9,-18l960,896r4,-21l969,855r7,-18l988,819r37,-54l1051,706r15,-62l1074,581r4,-63l1078,453r1,-64l1082,326r14,11l1101,351r7,12l1113,377r3,15l1130,364r8,-30l1142,304r-4,-30l1135,264r-5,-10l1123,246r-8,-8l1107,231r-10,-6l1088,221r-9,-5l1079,188r9,-1l1097,185r9,-4l1113,175r2,-4l1116,165r1,-6l1116,153r-14,-11l1089,128r-11,-14l1066,98,1054,83,1043,69,1030,55,1016,43,998,31,979,23,960,18,938,13,917,9,896,8,874,7,853,6r-16,l822,5,805,4r-16,l774,2,757,1r-16,l726,,709,,694,1r-16,l663,2,647,5,631,6,616,9r-15,4l583,18r-17,4l548,27r-17,4l513,36r-16,6l479,48r-16,6l451,44,438,35,424,28,411,22,397,16,383,12,369,7,355,2r-3,5l347,12r-6,3l337,19r-6,4l325,27r-6,2l313,33r13,5l338,43r13,6l363,54r12,5l388,65r12,7l411,79,397,93r-14,14l368,120r-15,11l338,144r-15,13l308,171r-12,16l285,209r-8,29l271,273r-3,36l264,344r-1,31l261,398r-3,13l265,424r7,12l280,448r10,12l299,471r9,11l318,492r10,11l339,503r10,l360,501r12,-1l382,498r11,-2l402,492r9,-5l414,497r2,4l418,507r3,9l418,519r-5,8l404,537r-9,13l387,565r-7,14l375,592r,12l381,617r9,11l402,638r14,7l430,652r15,5l462,662r15,2l483,692r8,26l498,745r2,28l486,773r-14,l458,772r-14,-1l430,771r-14,1l403,774r-13,5l373,790r-14,15l347,824r-9,20l327,865r-10,18l304,899r-17,13l268,924r-20,13l229,949r-20,14l192,977r-18,15l157,1009r-17,16l124,1042r-14,18l95,1078r-13,19l70,1116r-12,19l49,1156r-9,20l27,1213r-11,38l7,1290r-5,40l,1371r,40l5,1451r9,39l24,1534r7,45l36,1626r4,45l44,1730r6,62l55,1852r,60l55,1986r1,70l54,2128r-9,72l70,2207r26,7l121,2219r26,4l173,2228r26,4l224,2234r26,1l276,2237r27,2l328,2239r26,l380,2239r27,l432,2237r26,-1l493,2234r35,-2l563,2229r35,-3l633,2222r35,-4l702,2213r35,-6l771,2201r34,-5l839,2187r34,-7l906,2171r32,-9l971,2151r32,-10l998,2096r-5,-44l990,2005r-2,-45l984,1915r-5,-45l974,1824r-7,-44l977,1772r12,-9l999,1753r11,-9l1020,1735r11,-9l1041,1715r10,-9l1057,1720r5,14l1067,1749r6,14l1078,1777r5,14l1089,1805r7,13l1101,1828r5,10l1109,1847r5,10l1118,1866r5,9l1130,1885r7,8l1154,1886r15,-7l1185,1872r16,-7l1217,1858r16,-6l1249,1845r17,-6l1281,1834r14,-5l1310,1823r15,-5l1341,1814r15,-4l1371,1806r15,-4l1401,1799r16,-4l1432,1792r15,-3l1462,1786r15,-2l1493,1781r15,-2l1503,1765r-5,-14l1494,1737r,-14l1505,1720r12,-5l1528,1711r11,-5l1551,1701r10,-4l1573,1692r12,-4l1575,1677r-9,-12l1557,1654r-11,-12l1537,1632r-11,-12l1517,1608r-9,-11l1511,1590r4,-7l1518,1577r4,-7l1530,1547r5,-22l1538,1502r2,-26l1537,1465r-8,-11l1518,1445r-9,-9l1526,1419r19,-12l1565,1394r20,-11l1605,1374r20,-10l1644,1354r20,-10l1657,1333r-7,-10l1643,1313r-8,-9xe" fillcolor="black" stroked="f">
              <v:path arrowok="t" o:connecttype="custom" o:connectlocs="528319,405266;514023,387177;476853,367183;428882,348459;382181,349729;354860,383051;341835,355124;304983,454457;294817,413200;341835,355124;311654,325292;304983,284353;338658,204379;349777,111393;361531,86956;345647,70136;354225,54268;338658,31101;304983,5712;261141,1587;225242,0;190932,4126;152174,15233;121675,3808;105155,7299;115322,17137;116910,38083;88000,75531;84188,134560;104202,159631;127711,156140;131206,167248;121040,195810;151538,210726;145502,245001;114051,255473;85141,293239;44477,325292;15567,366866;0,447792;13978,549030;14296,698188;71163,708978;129300,710565;201098,705170;277344,691841;314513,636303;314196,559502;335799,545856;348188,576957;358990,598220;391712,587747;426023,575688;459698,567754;474629,551251;495914,538557;488290,517929;483525,498252;482254,458583;516247,432877" o:connectangles="0,0,0,0,0,0,0,0,0,0,0,0,0,0,0,0,0,0,0,0,0,0,0,0,0,0,0,0,0,0,0,0,0,0,0,0,0,0,0,0,0,0,0,0,0,0,0,0,0,0,0,0,0,0,0,0,0,0,0,0"/>
            </v:shape>
            <v:shape id="Freeform 240" o:spid="_x0000_s1127" style="position:absolute;left:2317;top:882;width:1981;height:2229;visibility:visible;mso-wrap-style:square;v-text-anchor:top" coordsize="625,7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NQssUA&#10;AADcAAAADwAAAGRycy9kb3ducmV2LnhtbESPzWrDMBCE74W8g9hAb7WcH0JxrYQQKOTQS5M2JLeN&#10;tbVNrJWQZMd9+6pQ6HGYmW+YcjOaTgzkQ2tZwSzLQRBXVrdcK/g4vj49gwgRWWNnmRR8U4DNevJQ&#10;YqHtnd9pOMRaJAiHAhU0MbpCylA1ZDBk1hEn78t6gzFJX0vt8Z7gppPzPF9Jgy2nhQYd7Rqqbofe&#10;KGjd6UT95+pyof3bwh7Zu/PyqtTjdNy+gIg0xv/wX3uvFcyXC/g9k46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k1CyxQAAANwAAAAPAAAAAAAAAAAAAAAAAJgCAABkcnMv&#10;ZG93bnJldi54bWxQSwUGAAAAAAQABAD1AAAAigMAAAAA&#10;" path="m610,35r5,28l617,91r3,28l620,147r-13,-1l595,144r-14,-1l568,143r-12,l543,143r-13,1l517,146r-9,12l499,171r-7,13l488,198r-11,50l469,298r-7,51l456,400r-6,2l443,403r-7,1l429,405r-7,l415,405r-8,l400,405r-7,-32l385,339r-8,-32l369,274,359,242,347,211,336,179,322,149r-8,l305,148r-8,-1l288,146r-8,-2l272,143r-10,l254,143r-19,3l217,148r-19,3l180,155r-17,3l145,163r-17,7l111,177r5,5l122,185r6,2l134,190r5,3l145,195r6,4l156,202r19,-4l193,193r19,-2l231,190r18,-2l268,187r19,l305,186r10,31l323,249r9,31l342,311r8,32l358,374r8,33l373,438r14,2l401,441r15,l430,440r15,-2l459,434r14,-3l485,426r9,-30l501,365r5,-31l511,301r5,-31l520,238r6,-31l532,176r12,l556,177r10,2l577,180r11,3l599,184r11,1l623,184r,39l625,264r,41l622,345r-5,38l607,419r-15,34l568,482r-21,26l533,535r-10,29l513,593r-9,28l492,647r-16,21l453,684r-18,7l418,697r-20,3l378,701r-19,-1l340,696r-17,-9l307,675,295,662,284,648,274,634,263,620,253,606,241,593,229,581,217,569r-9,-6l200,557r-8,-4l183,548r-10,-4l164,539r-9,-6l145,528,130,517r-8,-14l116,488r-5,-16l101,443,94,412,87,382,81,352r-12,1l59,353,48,352,38,349,28,345r-9,-5l10,335,2,328,,316,2,303r4,-9l16,288r7,-1l31,286r7,-1l46,285r8,l62,285r7,1l77,288r9,-29l86,229,82,198,81,166r20,-15l122,136r21,-14l164,110,185,96,207,83,228,70,249,56r8,-4l267,47r8,-5l284,38r9,-4l302,31r9,-5l321,23r15,5l350,36r12,11l371,60r8,12l385,88r5,15l392,119r6,-1l404,114r5,-3l415,107r5,-6l425,97r4,-6l433,85r7,-15l446,54r3,-18l449,18r6,1l461,21r5,4l471,28r5,5l481,36r3,6l488,47r9,18l506,84r5,20l511,123r5,2l522,125r4,-2l532,121r5,-2l542,115r4,-3l550,108r8,-9l566,89r6,-11l577,67r3,-12l581,43r1,-12l582,19r-1,-5l580,10,579,5,580,r11,5l599,13r7,11l610,35xe" stroked="f">
              <v:path arrowok="t" o:connecttype="custom" o:connectlocs="196535,37836;184172,45467;168006,45785;155960,58503;146450,110966;138209,128453;129016,128771;119506,97612;106509,56914;94147,46739;83052,45467;62764,48011;40575,54052;40575,59457;47866,63273;67202,60729;90977,59457;105241,89027;116019,129407;131869,140217;149937,137038;160398,106196;166738,65816;179417,56914;193365,58821;198120,96976;187659,144033;165787,179325;150888,212393;126163,222567;102388,218434;86856,201582;72591,184731;60862,175828;49134,169469;36771,155161;27578,121458;15216,111919;3170,106514;1902,93478;12046,90617;21872,90935;25993,62955;45330,38790;72274,22257;87173,13354;98585,8267;114751,14944;123627,32749;129650,35293;135990,28934;142329,11446;147718,7949;153424,13354;161983,33067;166738,39108;173078,35611;181319,24800;184489,9857;183538,1590;192097,7631" o:connectangles="0,0,0,0,0,0,0,0,0,0,0,0,0,0,0,0,0,0,0,0,0,0,0,0,0,0,0,0,0,0,0,0,0,0,0,0,0,0,0,0,0,0,0,0,0,0,0,0,0,0,0,0,0,0,0,0,0,0,0,0,0"/>
            </v:shape>
            <v:shape id="Freeform 241" o:spid="_x0000_s1128" style="position:absolute;left:2609;top:2628;width:407;height:293;visibility:visible;mso-wrap-style:square;v-text-anchor:top" coordsize="126,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r+GMQA&#10;AADcAAAADwAAAGRycy9kb3ducmV2LnhtbESPT0sDMRTE74LfITyhN5t1WUTWpmURpa032+r5uXn7&#10;Bzcva5K22W9vCgWPw8z8hlmsohnEiZzvLSt4mGcgiGure24VHPZv908gfEDWOFgmBRN5WC1vbxZY&#10;anvmDzrtQisShH2JCroQxlJKX3dk0M/tSJy8xjqDIUnXSu3wnOBmkHmWPUqDPaeFDkd66aj+2R2N&#10;gsp/59upisei+YrN+6/Lps/1q1Kzu1g9gwgUw3/42t5oBXlRwOVMOg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a/hjEAAAA3AAAAA8AAAAAAAAAAAAAAAAAmAIAAGRycy9k&#10;b3ducmV2LnhtbFBLBQYAAAAABAAEAPUAAACJAwAAAAA=&#10;" path="m38,20r9,6l57,31r9,2l77,35r9,4l96,43r6,7l106,62r7,7l120,76r4,8l126,93,110,89,93,84,77,79,62,73,47,68,30,61,15,55,,48,5,36,8,25,13,12,16,r6,4l28,10r5,4l38,20xe" stroked="f">
              <v:path arrowok="t" o:connecttype="custom" o:connectlocs="12257,6282;15159,8166;18385,9737;21288,10365;24836,10993;27738,12249;30964,13506;32899,15704;34189,19473;36447,21672;38705,23871;39995,26383;40640,29210;35479,27954;29996,26383;24836,24813;19997,22928;15159,21358;9676,19159;4838,17275;0,15076;1613,11307;2580,7852;4193,3769;5161,0;7096,1256;9031,3141;10644,4397;12257,6282" o:connectangles="0,0,0,0,0,0,0,0,0,0,0,0,0,0,0,0,0,0,0,0,0,0,0,0,0,0,0,0,0"/>
            </v:shape>
            <v:shape id="Freeform 242" o:spid="_x0000_s1129" style="position:absolute;left:4038;top:4419;width:997;height:851;visibility:visible;mso-wrap-style:square;v-text-anchor:top" coordsize="314,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SXQ8YA&#10;AADcAAAADwAAAGRycy9kb3ducmV2LnhtbESPT2vCQBTE74V+h+UJXopu/F9SVxFRUGgPaqD09sg+&#10;k7TZt2l21fjtXUHwOMzMb5jpvDGlOFPtCssKet0IBHFqdcGZguSw7ryDcB5ZY2mZFFzJwXz2+jLF&#10;WNsL7+i895kIEHYxKsi9r2IpXZqTQde1FXHwjrY26IOsM6lrvAS4KWU/isbSYMFhIceKljmlf/uT&#10;UfBWDZKvYrvwv9fJ9+eP/U92srdSqt1qFh8gPDX+GX60N1pBfziC+5lwBOT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5SXQ8YAAADcAAAADwAAAAAAAAAAAAAAAACYAgAAZHJz&#10;L2Rvd25yZXYueG1sUEsFBgAAAAAEAAQA9QAAAIsDAAAAAA==&#10;" path="m307,38r5,3l311,46r,4l314,53,302,67,290,79,277,93r-13,14l250,120r-13,14l222,147r-14,12l194,173r-14,13l164,200r-14,13l135,226r-14,14l107,252,93,266r-3,3l85,269r-6,-2l76,265,69,246,60,228,52,209,43,192,32,173,22,156,11,140,,122,2,112,6,101,9,92r5,-9l18,74,24,64r6,-9l37,47r5,-6l46,35r6,-6l57,25r6,-5l70,17r7,-4l84,12r2,2l89,17r,3l89,25r-6,7l76,39r-6,8l65,55r-5,8l57,72,55,82r,10l74,81,96,69,115,57,135,45,155,33,176,23,197,12,218,3,230,r12,l253,4r12,6l276,17r10,8l297,32r10,6xe" stroked="f">
              <v:path arrowok="t" o:connecttype="custom" o:connectlocs="99060,12969;98743,15816;95885,21193;87948,29418;79375,37958;70485,46499;61595,54723;52070,63264;42863,71488;33973,79713;28575,85090;25083,84457;21908,77815;16510,66111;10160,54723;3493,44285;635,35428;2858,29101;5715,23408;9525,17398;13335,12969;16510,9173;20003,6326;24448,4112;27305,4428;28258,6326;26353,10122;22225,14867;19050,19928;17463,25938;23495,25622;36513,18030;49213,10439;62548,3796;73025,0;80328,1265;87630,5377;94298,10122" o:connectangles="0,0,0,0,0,0,0,0,0,0,0,0,0,0,0,0,0,0,0,0,0,0,0,0,0,0,0,0,0,0,0,0,0,0,0,0,0,0"/>
            </v:shape>
            <v:shape id="Freeform 243" o:spid="_x0000_s1130" style="position:absolute;left:5321;top:4508;width:451;height:514;visibility:visible;mso-wrap-style:square;v-text-anchor:top" coordsize="143,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6vH8QA&#10;AADcAAAADwAAAGRycy9kb3ducmV2LnhtbESPQWvCQBSE70L/w/IK3nTTICLRNdg2AZEqNOr9kX0m&#10;odm3Ibs18d93C4Ueh5n5htmko2nFnXrXWFbwMo9AEJdWN1wpuJzz2QqE88gaW8uk4EEO0u3TZIOJ&#10;tgN/0r3wlQgQdgkqqL3vEildWZNBN7cdcfButjfog+wrqXscAty0Mo6ipTTYcFiosaO3msqv4tso&#10;eI8Lh5Tl2WkYjq9XPpT7U/ah1PR53K1BeBr9f/ivvdcK4sUSfs+EIy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rx/EAAAA3AAAAA8AAAAAAAAAAAAAAAAAmAIAAGRycy9k&#10;b3ducmV2LnhtbFBLBQYAAAAABAAEAPUAAACJAwAAAAA=&#10;" path="m113,58r10,7l130,72r7,8l143,88r-1,20l139,127r-3,18l129,163r-17,l97,159,82,153,68,145,54,137,40,129,25,121,9,115,8,86,2,57,,28,5,,19,5r15,6l47,18r14,8l74,34r13,8l99,50r14,8xe" stroked="f">
              <v:path arrowok="t" o:connecttype="custom" o:connectlocs="35627,18302;38779,20511;40986,22720;43193,25244;45085,27769;44770,34080;43824,40075;42878,45755;40671,51435;35311,51435;30582,50173;25853,48279;21439,45755;17025,43231;12611,40706;7882,38182;2838,36288;2522,27137;631,17986;0,8835;1576,0;5990,1578;10720,3471;14818,5680;19232,8204;23331,10729;27429,13253;31213,15778;35627,18302" o:connectangles="0,0,0,0,0,0,0,0,0,0,0,0,0,0,0,0,0,0,0,0,0,0,0,0,0,0,0,0,0"/>
            </v:shape>
            <v:shape id="Freeform 244" o:spid="_x0000_s1131" style="position:absolute;left:1955;top:146;width:2432;height:1358;visibility:visible;mso-wrap-style:square;v-text-anchor:top" coordsize="767,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3kdcYA&#10;AADcAAAADwAAAGRycy9kb3ducmV2LnhtbESPQWvCQBSE70L/w/KE3nSjlLZGV7GBlrYIxSiIt2f2&#10;mYRk34bsVuO/dwXB4zAz3zCzRWdqcaLWlZYVjIYRCOLM6pJzBdvN5+AdhPPIGmvLpOBCDhbzp94M&#10;Y23PvKZT6nMRIOxiVFB438RSuqwgg25oG+LgHW1r0AfZ5lK3eA5wU8txFL1KgyWHhQIbSgrKqvTf&#10;KJiskq9o9/ux+qmqv12X7pODXCZKPfe75RSEp84/wvf2t1YwfnmD25lwBOT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G3kdcYAAADcAAAADwAAAAAAAAAAAAAAAACYAgAAZHJz&#10;L2Rvd25yZXYueG1sUEsFBgAAAAAEAAQA9QAAAIsDAAAAAA==&#10;" path="m483,6r15,1l514,9r15,2l546,13r15,1l576,17r15,2l607,20r10,1l629,24r10,3l650,32r9,3l670,41r10,5l690,50r11,7l712,64r10,8l733,80r9,10l752,99r8,9l767,119r-13,l742,118r-13,l716,119r-11,1l692,120r-13,2l666,123r-11,3l642,128r-13,2l617,134r-13,3l593,141r-12,4l569,150r-13,5l545,159r-13,5l520,169r-13,4l496,178r-13,5l470,187r-12,5l445,198r-11,4l422,208r-13,6l397,220r-11,6l374,232r-20,12l335,257r-19,13l297,282r-20,13l258,308r-20,13l220,333r-20,13l181,358r-20,13l141,382r-19,12l102,404,82,415,61,425r-6,2l49,426r-7,-1l36,424,23,404,14,383,7,360,2,337,,307,1,277,5,248r7,-27l21,194,33,169,48,144,65,122r9,-9l83,105r9,-7l103,91r9,-6l123,78r10,-6l143,67r5,2l153,71r4,3l161,77r5,3l171,83r4,2l181,86r6,l194,86r6,-2l205,79r-2,-9l200,61,195,51r-6,-9l207,35r16,-8l241,20r17,-6l277,9,295,4,313,2,333,r18,l369,r19,2l407,2r18,1l444,4r20,1l483,6xe" fillcolor="#7f7f7f" stroked="f">
              <v:path arrowok="t" o:connecttype="custom" o:connectlocs="162982,2864;177885,4455;192471,6365;202618,8593;212448,13048;222277,18140;232424,25459;240985,34370;235278,37553;223546,38189;211179,39144;199447,41372;188032,44872;176300,49328;164885,53783;153153,58239;141103,63012;129688,68104;118590,73833;100199,85926;81808,98019;63417,110112;44709,121569;26001,132071;15537,135572;7293,128570;634,107248;1585,78924;10464,53783;23464,35962;32660,28960;42172,22914;48514,22595;52636,25459;57393,27369;63417,26732;63417,19413;65637,11139;81808,4455;99248,636;117005,0;134762,955;153153,1909" o:connectangles="0,0,0,0,0,0,0,0,0,0,0,0,0,0,0,0,0,0,0,0,0,0,0,0,0,0,0,0,0,0,0,0,0,0,0,0,0,0,0,0,0,0,0"/>
            </v:shape>
            <v:shape id="Freeform 245" o:spid="_x0000_s1132" style="position:absolute;left:3689;top:635;width:590;height:146;visibility:visible;mso-wrap-style:square;v-text-anchor:top" coordsize="187,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wBdsAA&#10;AADcAAAADwAAAGRycy9kb3ducmV2LnhtbERPy4rCMBTdC/5DuMLsNFUGkY5RRBAKw4BPcHlp7rTV&#10;5iYk0Xb+frIQXB7Oe7nuTSue5ENjWcF0koEgLq1uuFJwPu3GCxAhImtsLZOCPwqwXg0HS8y17fhA&#10;z2OsRArhkKOCOkaXSxnKmgyGiXXEifu13mBM0FdSe+xSuGnlLMvm0mDDqaFGR9uayvvxYRS4x2Vz&#10;/ZHafe+mN0vbotv7Yq/Ux6jffIGI1Me3+OUutILZZ1qbzqQjIF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8wBdsAAAADcAAAADwAAAAAAAAAAAAAAAACYAgAAZHJzL2Rvd25y&#10;ZXYueG1sUEsFBgAAAAAEAAQA9QAAAIUDAAAAAA==&#10;" path="m183,15r4,14l175,30r-12,l152,31r-13,l127,32r-11,1l104,33,92,34,80,36,69,37,57,38,45,39,34,41,22,43,12,44,,46,21,38,43,30,64,23,87,16r23,-6l133,5,156,2,181,r2,15xe" fillcolor="#7f7f7f" stroked="f">
              <v:path arrowok="t" o:connecttype="custom" o:connectlocs="57792,4763;59055,9208;55265,9525;51476,9525;48002,9843;43896,9843;40107,10160;36633,10478;32843,10478;29054,10795;25264,11430;21790,11748;18001,12065;14211,12383;10737,13018;6948,13653;3790,13970;0,14605;6632,12065;13579,9525;20211,7303;27475,5080;34738,3175;42002,1588;49265,635;57160,0;57792,4763" o:connectangles="0,0,0,0,0,0,0,0,0,0,0,0,0,0,0,0,0,0,0,0,0,0,0,0,0,0,0"/>
            </v:shape>
            <v:shape id="Freeform 246" o:spid="_x0000_s1133" style="position:absolute;left:4025;top:1644;width:235;height:121;visibility:visible;mso-wrap-style:square;v-text-anchor:top" coordsize="7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ZmuMMA&#10;AADcAAAADwAAAGRycy9kb3ducmV2LnhtbESP3WrCQBCF7wu+wzKCd3VjKo1NXUWEgqCIfw8wZKdJ&#10;aHZ2ya4xvr0rCL08nJ+PM1/2phEdtb62rGAyTkAQF1bXXCq4nH/eZyB8QNbYWCYFd/KwXAze5phr&#10;e+MjdadQijjCPkcFVQgul9IXFRn0Y+uIo/drW4MhyraUusVbHDeNTJPkUxqsORIqdLSuqPg7XU2E&#10;7Ld0zg7H3Wa1v3cfqcvcdJ0pNRr2q28QgfrwH361N1pBOv2C55l4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IZmuMMAAADcAAAADwAAAAAAAAAAAAAAAACYAgAAZHJzL2Rv&#10;d25yZXYueG1sUEsFBgAAAAAEAAQA9QAAAIgDAAAAAA==&#10;" path="m67,24r-6,2l56,30r-6,3l46,36r-6,2l34,39,28,38,22,34,14,27,5,20,,11,,1r7,l13,3r7,2l26,9r7,2l40,12r7,1l55,11,74,r,5l73,11r-4,7l67,24xe" fillcolor="black" stroked="f">
              <v:path arrowok="t" o:connecttype="custom" o:connectlocs="21273,7425;19368,8043;17780,9281;15875,10209;14605,11137;12700,11756;10795,12065;8890,11756;6985,10518;4445,8353;1588,6187;0,3403;0,309;2223,309;4128,928;6350,1547;8255,2784;10478,3403;12700,3712;14923,4022;17463,3403;23495,0;23495,1547;23178,3403;21908,5568;21273,7425" o:connectangles="0,0,0,0,0,0,0,0,0,0,0,0,0,0,0,0,0,0,0,0,0,0,0,0,0,0"/>
            </v:shape>
            <v:shape id="Freeform 247" o:spid="_x0000_s1134" style="position:absolute;left:2838;top:1657;width:356;height:152;visibility:visible;mso-wrap-style:square;v-text-anchor:top" coordsize="11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1UAsIA&#10;AADcAAAADwAAAGRycy9kb3ducmV2LnhtbERPTWsCMRC9F/wPYYTeatIVi6xGKeKWgpSiLepx2Ex3&#10;lyaTJUl1/ffNodDj430v14Oz4kIhdp41PE4UCOLam44bDZ8f1cMcREzIBq1n0nCjCOvV6G6JpfFX&#10;3tPlkBqRQziWqKFNqS+ljHVLDuPE98SZ+/LBYcowNNIEvOZwZ2Wh1JN02HFuaLGnTUv19+HHaXgp&#10;4vvpzVbTStnd9szTnSqOQev78fC8AJFoSP/iP/er0VDM8vx8Jh8Bu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zVQCwgAAANwAAAAPAAAAAAAAAAAAAAAAAJgCAABkcnMvZG93&#10;bnJldi54bWxQSwUGAAAAAAQABAD1AAAAhwMAAAAA&#10;" path="m107,29r-7,7l91,41r-8,4l74,48,64,49r-9,l45,48,35,44,29,42,24,40,19,37,14,34,10,30,6,26,2,21,,15r8,l17,16r8,2l34,19r8,2l52,22r8,1l69,23r6,l81,21r6,-2l92,16r5,-3l102,8r5,-3l111,r1,8l112,16r-2,7l107,29xe" fillcolor="black" stroked="f">
              <v:path arrowok="t" o:connecttype="custom" o:connectlocs="33973,9020;31750,11197;28893,12752;26353,13996;23495,14929;20320,15240;17463,15240;14288,14929;11113,13685;9208,13063;7620,12441;6033,11508;4445,10575;3175,9331;1905,8087;635,6531;0,4665;2540,4665;5398,4976;7938,5598;10795,5909;13335,6531;16510,6842;19050,7153;21908,7153;23813,7153;25718,6531;27623,5909;29210,4976;30798,4043;32385,2488;33973,1555;35243,0;35560,2488;35560,4976;34925,7153;33973,9020" o:connectangles="0,0,0,0,0,0,0,0,0,0,0,0,0,0,0,0,0,0,0,0,0,0,0,0,0,0,0,0,0,0,0,0,0,0,0,0,0"/>
            </v:shape>
            <v:shape id="Freeform 248" o:spid="_x0000_s1135" style="position:absolute;left:3397;top:2444;width:501;height:159;visibility:visible;mso-wrap-style:square;v-text-anchor:top" coordsize="15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YxgccA&#10;AADcAAAADwAAAGRycy9kb3ducmV2LnhtbESPQWvCQBSE74X+h+UVeim6UamU6CpVWhBEQWvp9Zl9&#10;TdLuvg3ZNcb8+q5Q8DjMzDfMdN5aIxqqfelYwaCfgCDOnC45V3D4eO+9gPABWaNxTAou5GE+u7+b&#10;YqrdmXfU7EMuIoR9igqKEKpUSp8VZNH3XUUcvW9XWwxR1rnUNZ4j3Bo5TJKxtFhyXCiwomVB2e/+&#10;ZBU0q9HFfG7WW/319mM2T113XHSdUo8P7esERKA23ML/7ZVWMHwewPVMPAJy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2MYHHAAAA3AAAAA8AAAAAAAAAAAAAAAAAmAIAAGRy&#10;cy9kb3ducmV2LnhtbFBLBQYAAAAABAAEAPUAAACMAwAAAAA=&#10;" path="m156,20r-20,1l117,24,97,25,76,27,56,31,36,35,17,42,,51,4,40,9,29r8,-9l29,14,44,10,60,6,78,3,94,r18,l128,4r15,6l156,20xe" fillcolor="black" stroked="f">
              <v:path arrowok="t" o:connecttype="custom" o:connectlocs="50165,6225;43734,6537;37624,7471;31192,7782;24439,8404;18008,9650;11577,10895;5467,13074;0,15875;1286,12451;2894,9027;5467,6225;9326,4358;14149,3113;19294,1868;25083,934;30228,0;36016,0;41161,1245;45985,3113;50165,6225" o:connectangles="0,0,0,0,0,0,0,0,0,0,0,0,0,0,0,0,0,0,0,0,0"/>
            </v:shape>
            <v:shape id="Freeform 249" o:spid="_x0000_s1136" style="position:absolute;left:3517;top:2647;width:235;height:331;visibility:visible;mso-wrap-style:square;v-text-anchor:top" coordsize="75,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CmJMYA&#10;AADcAAAADwAAAGRycy9kb3ducmV2LnhtbESPQWvCQBSE74X+h+UVeil1Y6C1RFcRQ6EUDzXqwdsj&#10;+0yC2bdxdxvjv3cLBY/DzHzDzBaDaUVPzjeWFYxHCQji0uqGKwW77efrBwgfkDW2lknBlTws5o8P&#10;M8y0vfCG+iJUIkLYZ6igDqHLpPRlTQb9yHbE0TtaZzBE6SqpHV4i3LQyTZJ3abDhuFBjR6uaylPx&#10;axRMii7fJu7nkF/7zUu+Pu+/EfdKPT8NyymIQEO4h//bX1pB+pbC35l4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XCmJMYAAADcAAAADwAAAAAAAAAAAAAAAACYAgAAZHJz&#10;L2Rvd25yZXYueG1sUEsFBgAAAAAEAAQA9QAAAIsDAAAAAA==&#10;" path="m70,l69,11r2,10l74,31r1,12l74,52,71,62r-3,9l64,79r-6,8l53,94r-7,6l39,106,36,94,33,83,28,72,23,61,16,50,11,40,5,29,,18,8,14r8,-3l26,8,34,6,43,5,53,4,61,1,70,xe" fillcolor="black" stroked="f">
              <v:path arrowok="t" o:connecttype="custom" o:connectlocs="21929,0;21615,3427;22242,6542;23182,9657;23495,13395;23182,16198;22242,19314;21302,22117;20049,24609;18169,27101;16603,29282;14410,31151;12217,33020;11278,29282;10338,25855;8771,22429;7205,19002;5012,15575;3446,12460;1566,9034;0,5607;2506,4361;5012,3427;8145,2492;10651,1869;13470,1558;16603,1246;19109,312;21929,0" o:connectangles="0,0,0,0,0,0,0,0,0,0,0,0,0,0,0,0,0,0,0,0,0,0,0,0,0,0,0,0,0"/>
            </v:shape>
            <v:shape id="Freeform 250" o:spid="_x0000_s1137" style="position:absolute;left:4451;top:3536;width:1676;height:934;visibility:visible;mso-wrap-style:square;v-text-anchor:top" coordsize="528,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GzfMYA&#10;AADcAAAADwAAAGRycy9kb3ducmV2LnhtbESPQWvCQBSE7wX/w/KE3uqmhhaNrqLSUA+9mPbi7Zl9&#10;TYLZt2l2Y5J/3y0UPA4z8w2z3g6mFjdqXWVZwfMsAkGcW11xoeDrM31agHAeWWNtmRSM5GC7mTys&#10;MdG25xPdMl+IAGGXoILS+yaR0uUlGXQz2xAH79u2Bn2QbSF1i32Am1rOo+hVGqw4LJTY0KGk/Jp1&#10;RkG8TAdjjvvF+8eZ5PXyNh66n0ypx+mwW4HwNPh7+L991ArmLzH8nQ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GzfMYAAADcAAAADwAAAAAAAAAAAAAAAACYAgAAZHJz&#10;L2Rvd25yZXYueG1sUEsFBgAAAAAEAAQA9QAAAIsDAAAAAA==&#10;" path="m434,107r12,7l458,119r11,7l481,133r12,6l505,146r11,7l528,160r-23,14l488,166r-17,-7l453,151r-17,-7l419,137r-17,-7l384,123r-17,-6l349,110r-17,-7l314,97,296,90,279,84,261,78,244,71,226,64r-9,3l206,72r-9,5l188,84r-11,6l169,97r-9,9l152,115r-20,22l112,159,92,180,72,202,53,225,35,247,17,270,,294,4,280,8,265r4,-14l17,236r5,-16l26,207r4,-16l35,178r3,-13l44,152r6,-13l56,128r7,-12l70,104,78,93,85,81,92,71,99,59r8,-11l115,36,125,26,135,15,146,7,159,r17,5l195,10r17,5l230,21r17,6l265,32r17,6l300,45r16,7l334,58r17,8l368,73r16,8l402,89r16,8l434,107xe" fillcolor="#bfbfbf" stroked="f">
              <v:path arrowok="t" o:connecttype="custom" o:connectlocs="141605,36195;148908,40005;156528,44133;163830,48578;160338,55245;149543,50483;138430,45720;127635,41275;116523,37148;105410,32703;93980,28575;82868,24765;71755,20320;65405,22860;59690,26670;53658,30798;48260,36513;35560,50483;22860,64135;11113,78423;0,93345;2540,84138;5398,74930;8255,65723;11113,56515;13970,48260;17780,40640;22225,33020;26988,25718;31433,18733;36513,11430;42863,4763;50483,0;61913,3175;73025,6668;84138,10160;95250,14288;106045,18415;116840,23178;127635,28258;137795,33973" o:connectangles="0,0,0,0,0,0,0,0,0,0,0,0,0,0,0,0,0,0,0,0,0,0,0,0,0,0,0,0,0,0,0,0,0,0,0,0,0,0,0,0,0"/>
            </v:shape>
            <v:shape id="Freeform 251" o:spid="_x0000_s1138" style="position:absolute;left:4400;top:3848;width:1626;height:2025;visibility:visible;mso-wrap-style:square;v-text-anchor:top" coordsize="512,6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mlfMUA&#10;AADcAAAADwAAAGRycy9kb3ducmV2LnhtbESPQWvCQBSE70L/w/IKvemmWkVSN6FUFOlJUyken9nX&#10;JDT7NuxuTfrvu4LgcZiZb5hVPphWXMj5xrKC50kCgri0uuFKwfFzM16C8AFZY2uZFPyRhzx7GK0w&#10;1bbnA12KUIkIYZ+igjqELpXSlzUZ9BPbEUfv2zqDIUpXSe2wj3DTymmSLKTBhuNCjR2911T+FL9G&#10;QX+abz5my6/11nW8b872KIuQKPX0OLy9ggg0hHv41t5pBdP5C1zPxCMgs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OaV8xQAAANwAAAAPAAAAAAAAAAAAAAAAAJgCAABkcnMv&#10;ZG93bnJldi54bWxQSwUGAAAAAAQABAD1AAAAigMAAAAA&#10;" path="m364,59r18,6l400,72r18,7l435,87r18,7l471,102r18,7l506,116r5,3l512,125r,6l511,137r-14,5l483,150r-14,9l456,168r-13,10l429,188r-14,8l401,204r-14,-5l374,195r-13,-6l347,183r-12,-5l320,173r-14,-4l292,166r-7,-2l280,164r-6,3l270,171r-7,42l264,254r2,40l264,336r6,8l278,350r9,5l296,358r7,5l309,370r2,8l309,391r7,21l324,431r9,20l345,470r11,19l368,507r13,18l394,543r-19,2l357,547r-19,4l320,554r-18,5l284,564r-18,4l248,574r-21,8l207,590r-21,10l165,608r-21,8l123,624r-21,7l81,638,66,619,53,601,41,581,32,560,22,539,14,517,7,496,,474,13,463,27,450,40,438,53,427,67,414,80,402,93,391r14,-13l119,366r13,-11l146,343r13,-12l173,320r14,-12l200,297r14,-12l218,265r2,-19l223,227r3,-20l219,195,209,184r-10,-9l187,168r-13,-6l160,157r-14,-2l131,155r-28,2l118,138r15,-21l149,97,165,76,180,56,197,37,213,18,230,r18,5l266,11r16,8l298,27r17,10l331,45r16,7l364,59xe" fillcolor="#bfbfbf" stroked="f">
              <v:path arrowok="t" o:connecttype="custom" o:connectlocs="121285,20638;132715,25083;143828,29845;155258,34608;162243,37783;162560,41593;157798,45085;148908,50483;140653,56515;131763,62230;122873,63183;114618,60008;106363,56515;97155,53658;90488,52070;86995,53023;83503,67628;84455,93345;85725,109220;91123,112713;96203,115253;98743,120015;100330,130810;105728,143193;113030,155258;120968,166688;119063,173038;107315,174943;95885,177483;84455,180340;72073,184785;59055,190500;45720,195580;32385,200343;20955,196533;13018,184468;6985,171133;2223,157480;4128,147003;12700,139065;21273,131445;29528,124143;37783,116205;46355,108903;54928,101600;63500,94298;69215,84138;70803,72073;69533,61913;63183,55563;55245,51435;46355,49213;32703,49848;42228,37148;52388,24130;62548,11748;73025,0;84455,3493;94615,8573;105093,14288;115570,18733" o:connectangles="0,0,0,0,0,0,0,0,0,0,0,0,0,0,0,0,0,0,0,0,0,0,0,0,0,0,0,0,0,0,0,0,0,0,0,0,0,0,0,0,0,0,0,0,0,0,0,0,0,0,0,0,0,0,0,0,0,0,0,0,0"/>
            </v:shape>
            <v:shape id="Freeform 252" o:spid="_x0000_s1139" style="position:absolute;left:5473;top:5092;width:330;height:280;visibility:visible;mso-wrap-style:square;v-text-anchor:top" coordsize="104,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ZPg8QA&#10;AADcAAAADwAAAGRycy9kb3ducmV2LnhtbESPwWrDMBBE74H+g9hCb4kcFYfiRgnFuMWQU5NCfVys&#10;rW1irYylxO7fV4FCjsPMvGG2+9n24kqj7xxrWK8SEMS1Mx03Gr5O78sXED4gG+wdk4Zf8rDfPSy2&#10;mBk38Sddj6EREcI+Qw1tCEMmpa9bsuhXbiCO3o8bLYYox0aaEacIt71USbKRFjuOCy0OlLdUn48X&#10;q+F5+lD52UyqvkjF1XdRFYd1qfXT4/z2CiLQHO7h/3ZpNKg0hduZeATk7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2T4PEAAAA3AAAAA8AAAAAAAAAAAAAAAAAmAIAAGRycy9k&#10;b3ducmV2LnhtbFBLBQYAAAAABAAEAPUAAACJAwAAAAA=&#10;" path="m48,16r8,6l63,29r7,5l77,41r7,7l91,55r6,7l104,70r-6,3l91,75r-7,2l77,80r-7,2l64,84r-7,2l50,88,43,77,36,67,29,57,22,45,16,34,11,23,5,11,,,6,3r6,1l18,7r7,1l30,9r6,2l42,12r6,4xe" fillcolor="#bfbfbf" stroked="f">
              <v:path arrowok="t" o:connecttype="custom" o:connectlocs="15240,5080;17780,6985;20003,9208;22225,10795;24448,13018;26670,15240;28893,17463;30798,19685;33020,22225;31115,23178;28893,23813;26670,24448;24448,25400;22225,26035;20320,26670;18098,27305;15875,27940;13653,24448;11430,21273;9208,18098;6985,14288;5080,10795;3493,7303;1588,3493;0,0;1905,953;3810,1270;5715,2223;7938,2540;9525,2858;11430,3493;13335,3810;15240,5080" o:connectangles="0,0,0,0,0,0,0,0,0,0,0,0,0,0,0,0,0,0,0,0,0,0,0,0,0,0,0,0,0,0,0,0,0"/>
            </v:shape>
            <v:shape id="Freeform 253" o:spid="_x0000_s1140" style="position:absolute;left:2311;top:2584;width:248;height:152;visibility:visible;mso-wrap-style:square;v-text-anchor:top" coordsize="78,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8g8cA&#10;AADcAAAADwAAAGRycy9kb3ducmV2LnhtbESPT2vCQBTE74V+h+UVeilmU7EqaVap1kI91X/g9Zl9&#10;JqnZtyG7avLt3ULB4zAzv2HSaWsqcaHGlZYVvEYxCOLM6pJzBbvtV28MwnlkjZVlUtCRg+nk8SHF&#10;RNsrr+my8bkIEHYJKii8rxMpXVaQQRfZmjh4R9sY9EE2udQNXgPcVLIfx0NpsOSwUGBN84Ky0+Zs&#10;FMxGL5+r43Kwymz3u/8ZLE/77rBQ6vmp/XgH4an19/B/+1sr6L8N4e9MOAJyc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vIPHAAAA3AAAAA8AAAAAAAAAAAAAAAAAmAIAAGRy&#10;cy9kb3ducmV2LnhtbFBLBQYAAAAABAAEAPUAAACMAwAAAAA=&#10;" path="m78,l77,13,75,26,71,38,68,49,58,45,50,40,41,35,33,31,25,25,16,20,8,13,,7,9,4,19,2r9,l37,2r11,l58,2r10,l78,xe" fillcolor="#3f3f3f" stroked="f">
              <v:path arrowok="t" o:connecttype="custom" o:connectlocs="24765,0;24448,4043;23813,8087;22543,11819;21590,15240;18415,13996;15875,12441;13018,10886;10478,9642;7938,7776;5080,6220;2540,4043;0,2177;2858,1244;6033,622;8890,622;11748,622;15240,622;18415,622;21590,622;24765,0" o:connectangles="0,0,0,0,0,0,0,0,0,0,0,0,0,0,0,0,0,0,0,0,0"/>
            </v:shape>
            <v:shape id="Freeform 254" o:spid="_x0000_s1141" style="position:absolute;left:2032;top:2647;width:1460;height:699;visibility:visible;mso-wrap-style:square;v-text-anchor:top" coordsize="459,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z30MMA&#10;AADcAAAADwAAAGRycy9kb3ducmV2LnhtbESPT2sCMRTE70K/Q3gFb5qt4B9Wo0hFED1V3Z5fN89N&#10;cPOybKK7/fZNodDjMDO/YVab3tXiSW2wnhW8jTMQxKXXlisF18t+tAARIrLG2jMp+KYAm/XLYIW5&#10;9h1/0PMcK5EgHHJUYGJscilDachhGPuGOHk33zqMSbaV1C12Ce5qOcmymXRoOS0YbOjdUHk/P5wC&#10;LLrP407bm472cT/OT6b42hulhq/9dgkiUh//w3/tg1Ywmc7h90w6An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3z30MMAAADcAAAADwAAAAAAAAAAAAAAAACYAgAAZHJzL2Rv&#10;d25yZXYueG1sUEsFBgAAAAAEAAQA9QAAAIgDAAAAAA==&#10;" path="m61,l80,19,99,36r21,14l141,63r23,11l187,85r24,8l234,102r25,7l284,117r23,8l331,135r24,9l378,154r22,12l423,180r3,1l431,182r4,l440,181r5,l450,180r4,-1l459,179r-12,7l437,193r-13,7l412,204r-13,5l386,214r-12,2l360,218r-19,3l323,222r-17,-1l288,219r-16,-2l255,214r-16,-4l223,204r-17,-4l191,194r-16,-7l160,181r-16,-7l129,167r-15,-7l99,153,86,148,72,142,59,136,46,130,33,123,22,116,10,107,,96,7,81,14,66,19,50,26,35r3,-6l32,23r4,-5l39,13,44,8,49,5,54,1,61,xe" fillcolor="#3f3f3f" stroked="f">
              <v:path arrowok="t" o:connecttype="custom" o:connectlocs="25455,5978;38183,15732;52183,23283;67138,29261;82412,34296;97685,39330;112958,45308;127277,52230;135550,56950;138413,57264;141595,56950;144459,56320;142232,58523;134913,62928;126958,65760;119004,67962;108503,69535;97367,69535;86548,68277;76048,66074;65547,62928;55684,58838;45820,54747;36274,50342;27364,46567;18773,42791;10500,38701;3182,33666;2227,25486;6046,15732;9228,9125;11455,5664;14000,2517;17182,315" o:connectangles="0,0,0,0,0,0,0,0,0,0,0,0,0,0,0,0,0,0,0,0,0,0,0,0,0,0,0,0,0,0,0,0,0,0"/>
            </v:shape>
            <v:shape id="Freeform 255" o:spid="_x0000_s1142" style="position:absolute;left:1104;top:3048;width:3353;height:2914;visibility:visible;mso-wrap-style:square;v-text-anchor:top" coordsize="1057,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xdzsIA&#10;AADcAAAADwAAAGRycy9kb3ducmV2LnhtbERPz2vCMBS+D/wfwhN2m0mFOanGUgYbYzedgt6ezbMt&#10;bV5Kk9X635uD4PHj+73ORtuKgXpfO9aQzBQI4sKZmksN+7+vtyUIH5ANto5Jw408ZJvJyxpT4668&#10;pWEXShFD2KeooQqhS6X0RUUW/cx1xJG7uN5iiLAvpenxGsNtK+dKLaTFmmNDhR19VlQ0u3+rYflx&#10;On7fuLkccvV7rg9jq7ZDovXrdMxXIAKN4Sl+uH+Mhvl7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F3OwgAAANwAAAAPAAAAAAAAAAAAAAAAAJgCAABkcnMvZG93&#10;bnJldi54bWxQSwUGAAAAAAQABAD1AAAAhwMAAAAA&#10;" path="m282,15r13,8l307,31r12,7l332,46r14,7l359,60r14,7l386,73r14,6l414,86r14,5l442,96r14,6l470,106r14,4l498,115r12,3l522,120r11,4l545,126r12,2l568,131r12,1l592,133r11,1l616,134r12,-1l640,133r11,-2l664,128r12,-3l688,121r12,-5l712,111r13,-6l737,98r11,-6l760,87r12,-7l783,73r4,-7l792,59r3,-7l801,46r6,-5l814,37r7,-1l830,36r7,7l854,55r23,18l903,92r28,23l959,138r23,23l1000,182r10,16l1021,214r9,18l1037,249r7,19l1050,285r5,20l1057,323r-6,11l1045,344r-4,11l1036,365r-4,11l1029,386r-5,12l1021,408r-8,4l1006,414r-8,5l991,422r-7,5l977,431r-7,5l963,441r-4,-24l953,395r-8,-22l935,352,924,332,910,313,893,297,875,282r-12,33l857,354r-2,40l856,435r2,37l862,504r2,25l865,543r-10,8l845,560r-10,8l824,576r-10,8l803,593r-10,8l782,608r-21,14l739,634r-22,11l693,654r-23,8l646,668r-25,6l596,677r-22,3l553,681r-22,1l510,683r-21,-1l468,681r-21,-3l426,675r-19,-5l390,663r-18,-9l356,644,339,632,324,619,310,605,296,591r-9,-12l278,566r-7,-14l266,538r-6,-15l255,508r-5,-15l246,478r-5,-25l238,428r-4,-25l227,379r-8,19l212,416r-6,20l204,456r1,21l208,496r6,20l221,536r8,18l240,572r12,17l266,605r8,8l281,622r8,9l297,639r10,8l315,654r9,8l332,669r14,12l361,690r17,9l394,706r17,7l428,718r18,5l463,726r14,2l490,730r14,l518,730r13,l545,728r14,-1l573,726r16,-2l605,721r16,-3l636,714r15,-4l667,705r15,-4l696,695r15,-6l725,683r14,-7l753,668r14,-8l780,652r14,-8l807,634r10,-7l827,620r10,-7l847,605r10,-5l866,593r11,-6l887,581r13,19l913,618r12,20l935,659r11,19l956,699r10,20l975,738r-3,7l966,750r-6,7l954,763r-7,6l940,775r-7,4l926,784r-21,14l885,812r-21,14l843,840r-21,14l801,865r-22,11l757,885r-25,8l706,899r-25,6l655,909r-27,4l600,916r-27,2l546,919r-28,l491,918r-27,-3l437,913r-26,-5l384,904r-26,-5l333,892r-23,-7l288,876,267,864,247,853,227,837,208,822,190,805,172,785,142,752,114,717,88,681,65,645,45,607,28,568,14,528,6,485,1,449,,413,3,377,6,341r7,-35l23,272,33,240,47,207r8,-16l63,175,74,160r9,-15l95,130r12,-15l120,101,132,87,146,73,160,61,174,48,190,37,205,26r16,-9l236,8,253,r7,4l267,8r8,2l282,15xe" fillcolor="#3f3f3f" stroked="f">
              <v:path arrowok="t" o:connecttype="custom" o:connectlocs="105310,14589;126880,25055;149084,33618;169067,39327;187782,42182;206497,41547;225846,35204;244878,25372;254077,14589;265496,13638;304194,43767;326716,73580;335280,102441;327350,119250;319103,131302;307684,138279;296582,111638;273743,99904;273426,159846;264862,180144;248050,192830;212524,209956;175411,215982;141788,215031;112923,204248;91036,183632;80886,161114;74225,127813;64709,144622;72639,175704;89133,197270;102773,209956;124977,223911;151304,230888;172874,230888;196981,227717;220771,220422;243292,209322;262324,196636;278184,186170;296582,209005;308318,236280;298168,245795;274060,261970;240120,280682;199201,289562;155745,291148;113557,285122;78348,270533;45042,238500;8882,180144;952,119567;14908,65651;30134,41230;50752,19346;74859,2537;89450,4757" o:connectangles="0,0,0,0,0,0,0,0,0,0,0,0,0,0,0,0,0,0,0,0,0,0,0,0,0,0,0,0,0,0,0,0,0,0,0,0,0,0,0,0,0,0,0,0,0,0,0,0,0,0,0,0,0,0,0,0,0"/>
            </v:shape>
            <v:shape id="Freeform 256" o:spid="_x0000_s1143" style="position:absolute;left:1244;top:5264;width:2807;height:1727;visibility:visible;mso-wrap-style:square;v-text-anchor:top" coordsize="882,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zm6cQA&#10;AADcAAAADwAAAGRycy9kb3ducmV2LnhtbESPQWvCQBSE7wX/w/KE3upGwaLRVcQiFETEWDw/ss9s&#10;NPs2za5J/PfdQqHHYWa+YZbr3laipcaXjhWMRwkI4tzpkgsFX+fd2wyED8gaK8ek4Eke1qvByxJT&#10;7To+UZuFQkQI+xQVmBDqVEqfG7LoR64mjt7VNRZDlE0hdYNdhNtKTpLkXVosOS4YrGlrKL9nD6tg&#10;fjl+yP3MHc1h+r3P8q4/t7eTUq/DfrMAEagP/+G/9qdWMJnO4fdMPAJ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c5unEAAAA3AAAAA8AAAAAAAAAAAAAAAAAmAIAAGRycy9k&#10;b3ducmV2LnhtbFBLBQYAAAAABAAEAPUAAACJAwAAAAA=&#10;" path="m154,171r19,14l193,196r21,12l235,217r21,8l278,232r22,6l323,243r24,4l370,250r25,2l419,253r25,1l468,255r25,-1l519,254r17,-1l554,252r17,-1l589,250r17,-3l624,245r17,-2l658,239r17,-3l692,232r16,-4l724,223r17,-6l756,211r15,-5l786,199r10,-5l804,188r9,-4l821,178r10,-6l839,166r8,-6l855,153r1,47l859,247r2,47l862,341r,34l865,410r6,32l882,472r-19,4l845,478r-20,4l806,485r-18,4l769,492r-18,4l733,499r-20,4l694,506r-19,4l657,513r-20,4l618,519r-20,3l578,525r-23,2l533,530r-25,3l485,535r-24,1l437,539r-24,1l389,541r-23,1l341,543r-23,l293,543r-23,-1l246,542r-23,-2l200,539r-24,-2l153,535r-24,-1l107,533,84,530,61,528,38,526,15,522r5,-61l23,396r1,-65l22,268,17,202,11,135,6,68,,,14,25,30,48,48,71,66,92r21,21l108,134r23,18l154,171xe" fillcolor="#3f3f3f" stroked="f">
              <v:path arrowok="t" o:connecttype="custom" o:connectlocs="55052,58846;68099,66162;81464,71569;95466,75704;110422,78567;125697,80157;141290,80794;156882,80794;170566,80475;181704,79839;192841,78567;203979,77295;214798,75068;225300,72523;235801,69024;245348,65525;253303,61708;258713,58528;264441,54711;269532,50894;272396,63617;273987,93517;274306,119282;277170,140593;274624,151408;262531,153317;250757,155543;238983,157770;226891,159997;214798,162223;202706,164450;190296,166040;176612,167631;161656,169539;146699,170493;131425,171766;116469,172402;101194,172720;85919,172402;70963,171766;56007,170811;41050,169857;26730,168585;12092,167313;6364,146637;7637,105286;5410,64253;1909,21630;4455,7952;15275,22584;27685,35944;41687,48349" o:connectangles="0,0,0,0,0,0,0,0,0,0,0,0,0,0,0,0,0,0,0,0,0,0,0,0,0,0,0,0,0,0,0,0,0,0,0,0,0,0,0,0,0,0,0,0,0,0,0,0,0,0,0,0"/>
            </v:shape>
            <w10:anchorlock/>
          </v:group>
        </w:pict>
      </w:r>
    </w:p>
    <w:p w:rsidR="00270ADA" w:rsidRDefault="00270ADA" w:rsidP="001E1F3B">
      <w:pPr>
        <w:spacing w:after="0" w:line="240" w:lineRule="auto"/>
        <w:rPr>
          <w:rFonts w:ascii="Arial" w:hAnsi="Arial" w:cs="Arial"/>
          <w:b/>
          <w:sz w:val="24"/>
          <w:szCs w:val="24"/>
        </w:rPr>
      </w:pPr>
    </w:p>
    <w:p w:rsidR="00270ADA" w:rsidRDefault="00270ADA" w:rsidP="001E1F3B">
      <w:pPr>
        <w:spacing w:after="0" w:line="240" w:lineRule="auto"/>
        <w:rPr>
          <w:rFonts w:ascii="Arial" w:hAnsi="Arial" w:cs="Arial"/>
          <w:b/>
          <w:sz w:val="24"/>
          <w:szCs w:val="24"/>
        </w:rPr>
      </w:pPr>
      <w:r>
        <w:rPr>
          <w:rFonts w:ascii="Arial" w:hAnsi="Arial" w:cs="Arial"/>
          <w:b/>
          <w:sz w:val="24"/>
          <w:szCs w:val="24"/>
        </w:rPr>
        <w:t xml:space="preserve">Yukarıdaki </w:t>
      </w:r>
    </w:p>
    <w:p w:rsidR="00270ADA" w:rsidRDefault="00270ADA" w:rsidP="001E1F3B">
      <w:pPr>
        <w:spacing w:after="0" w:line="240" w:lineRule="auto"/>
        <w:rPr>
          <w:rFonts w:ascii="Arial" w:hAnsi="Arial" w:cs="Arial"/>
          <w:b/>
          <w:sz w:val="24"/>
          <w:szCs w:val="24"/>
        </w:rPr>
      </w:pPr>
      <w:r>
        <w:rPr>
          <w:rFonts w:ascii="Arial" w:hAnsi="Arial" w:cs="Arial"/>
          <w:b/>
          <w:sz w:val="24"/>
          <w:szCs w:val="24"/>
        </w:rPr>
        <w:t xml:space="preserve">sözleri </w:t>
      </w:r>
    </w:p>
    <w:p w:rsidR="00270ADA" w:rsidRDefault="00270ADA" w:rsidP="001E1F3B">
      <w:pPr>
        <w:spacing w:after="0" w:line="240" w:lineRule="auto"/>
        <w:rPr>
          <w:rFonts w:ascii="Arial" w:hAnsi="Arial" w:cs="Arial"/>
          <w:b/>
          <w:sz w:val="24"/>
          <w:szCs w:val="24"/>
        </w:rPr>
      </w:pPr>
      <w:r>
        <w:rPr>
          <w:rFonts w:ascii="Arial" w:hAnsi="Arial" w:cs="Arial"/>
          <w:b/>
          <w:sz w:val="24"/>
          <w:szCs w:val="24"/>
        </w:rPr>
        <w:t>söyleyen kişi</w:t>
      </w:r>
    </w:p>
    <w:p w:rsidR="00270ADA" w:rsidRDefault="00270ADA" w:rsidP="001E1F3B">
      <w:pPr>
        <w:spacing w:after="0" w:line="240" w:lineRule="auto"/>
        <w:rPr>
          <w:rFonts w:ascii="Arial" w:hAnsi="Arial" w:cs="Arial"/>
          <w:b/>
          <w:sz w:val="24"/>
          <w:szCs w:val="24"/>
        </w:rPr>
      </w:pPr>
      <w:r>
        <w:rPr>
          <w:rFonts w:ascii="Arial" w:hAnsi="Arial" w:cs="Arial"/>
          <w:b/>
          <w:sz w:val="24"/>
          <w:szCs w:val="24"/>
        </w:rPr>
        <w:t xml:space="preserve">için </w:t>
      </w:r>
    </w:p>
    <w:p w:rsidR="00270ADA" w:rsidRDefault="00270ADA" w:rsidP="001E1F3B">
      <w:pPr>
        <w:spacing w:after="0" w:line="240" w:lineRule="auto"/>
        <w:rPr>
          <w:rFonts w:ascii="Arial" w:hAnsi="Arial" w:cs="Arial"/>
          <w:b/>
          <w:sz w:val="24"/>
          <w:szCs w:val="24"/>
        </w:rPr>
      </w:pPr>
      <w:r>
        <w:rPr>
          <w:rFonts w:ascii="Arial" w:hAnsi="Arial" w:cs="Arial"/>
          <w:b/>
          <w:sz w:val="24"/>
          <w:szCs w:val="24"/>
        </w:rPr>
        <w:t xml:space="preserve">aşağıdakilerden hangisi söylenebilir? </w:t>
      </w:r>
    </w:p>
    <w:p w:rsidR="00270ADA" w:rsidRDefault="00270ADA" w:rsidP="001E1F3B">
      <w:pPr>
        <w:spacing w:after="0" w:line="240" w:lineRule="auto"/>
        <w:rPr>
          <w:rFonts w:ascii="Arial" w:hAnsi="Arial" w:cs="Arial"/>
          <w:b/>
          <w:sz w:val="24"/>
          <w:szCs w:val="24"/>
        </w:rPr>
      </w:pPr>
    </w:p>
    <w:p w:rsidR="00270ADA" w:rsidRDefault="00270ADA" w:rsidP="00BD6E69">
      <w:pPr>
        <w:spacing w:after="0" w:line="240" w:lineRule="auto"/>
        <w:rPr>
          <w:rFonts w:ascii="Arial" w:hAnsi="Arial" w:cs="Arial"/>
          <w:sz w:val="24"/>
          <w:szCs w:val="24"/>
        </w:rPr>
      </w:pPr>
      <w:r>
        <w:rPr>
          <w:rFonts w:ascii="Arial" w:hAnsi="Arial" w:cs="Arial"/>
          <w:b/>
          <w:sz w:val="24"/>
          <w:szCs w:val="24"/>
        </w:rPr>
        <w:t>A)</w:t>
      </w:r>
      <w:r>
        <w:rPr>
          <w:rFonts w:ascii="Arial" w:hAnsi="Arial" w:cs="Arial"/>
          <w:sz w:val="24"/>
          <w:szCs w:val="24"/>
        </w:rPr>
        <w:t xml:space="preserve">Dertli   </w:t>
      </w:r>
      <w:r w:rsidRPr="00BD6E69">
        <w:rPr>
          <w:rFonts w:ascii="Arial" w:hAnsi="Arial" w:cs="Arial"/>
          <w:b/>
          <w:sz w:val="24"/>
          <w:szCs w:val="24"/>
        </w:rPr>
        <w:t>B)</w:t>
      </w:r>
      <w:r>
        <w:rPr>
          <w:rFonts w:ascii="Arial" w:hAnsi="Arial" w:cs="Arial"/>
          <w:sz w:val="24"/>
          <w:szCs w:val="24"/>
        </w:rPr>
        <w:t xml:space="preserve"> Mutlu     </w:t>
      </w:r>
      <w:r w:rsidRPr="00BD6E69">
        <w:rPr>
          <w:rFonts w:ascii="Arial" w:hAnsi="Arial" w:cs="Arial"/>
          <w:b/>
          <w:sz w:val="24"/>
          <w:szCs w:val="24"/>
        </w:rPr>
        <w:t>C</w:t>
      </w:r>
      <w:r>
        <w:rPr>
          <w:rFonts w:ascii="Arial" w:hAnsi="Arial" w:cs="Arial"/>
          <w:sz w:val="24"/>
          <w:szCs w:val="24"/>
        </w:rPr>
        <w:t xml:space="preserve">) Kararsız   </w:t>
      </w:r>
      <w:r w:rsidRPr="00BD6E69">
        <w:rPr>
          <w:rFonts w:ascii="Arial" w:hAnsi="Arial" w:cs="Arial"/>
          <w:b/>
          <w:sz w:val="24"/>
          <w:szCs w:val="24"/>
        </w:rPr>
        <w:t>D</w:t>
      </w:r>
      <w:r>
        <w:rPr>
          <w:rFonts w:ascii="Arial" w:hAnsi="Arial" w:cs="Arial"/>
          <w:sz w:val="24"/>
          <w:szCs w:val="24"/>
        </w:rPr>
        <w:t>) Karamsar</w:t>
      </w:r>
    </w:p>
    <w:p w:rsidR="00270ADA" w:rsidRPr="004B322F" w:rsidRDefault="00270ADA" w:rsidP="00BD6E69">
      <w:pPr>
        <w:spacing w:after="0" w:line="240" w:lineRule="auto"/>
        <w:rPr>
          <w:rFonts w:ascii="Arial" w:hAnsi="Arial" w:cs="Arial"/>
          <w:sz w:val="24"/>
          <w:szCs w:val="24"/>
        </w:rPr>
      </w:pPr>
      <w:r>
        <w:rPr>
          <w:noProof/>
          <w:lang w:eastAsia="tr-TR"/>
        </w:rPr>
        <w:pict>
          <v:shape id="Köşeleri Yuvarlanmış Dikdörtgen Belirtme Çizgisi 360" o:spid="_x0000_s1144" type="#_x0000_t62" style="position:absolute;margin-left:95.7pt;margin-top:1.1pt;width:156pt;height:89.25pt;z-index:2516136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" adj="-3697,3909" fillcolor="window" strokecolor="#385d8a" strokeweight="2pt">
            <v:textbox>
              <w:txbxContent>
                <w:p w:rsidR="00270ADA" w:rsidRPr="00C05861" w:rsidRDefault="00270ADA" w:rsidP="00BD6E69">
                  <w:pPr>
                    <w:rPr>
                      <w:b/>
                      <w:color w:val="000000"/>
                      <w:sz w:val="24"/>
                    </w:rPr>
                  </w:pPr>
                  <w:r w:rsidRPr="00C05861">
                    <w:rPr>
                      <w:b/>
                      <w:color w:val="000000"/>
                      <w:sz w:val="24"/>
                    </w:rPr>
                    <w:t xml:space="preserve">Annem bir işi yaparken çok inceler. Hesabını yapar , dikkat eder. </w:t>
                  </w:r>
                  <w:r w:rsidRPr="00C05861">
                    <w:rPr>
                      <w:b/>
                      <w:color w:val="000000"/>
                      <w:sz w:val="28"/>
                      <w:u w:val="single"/>
                    </w:rPr>
                    <w:t>Kılı kırk yarar.</w:t>
                  </w:r>
                </w:p>
              </w:txbxContent>
            </v:textbox>
          </v:shape>
        </w:pict>
      </w:r>
    </w:p>
    <w:p w:rsidR="00270ADA" w:rsidRDefault="00270ADA" w:rsidP="00BD6E69">
      <w:pPr>
        <w:spacing w:after="0" w:line="240" w:lineRule="auto"/>
        <w:rPr>
          <w:rFonts w:ascii="Arial" w:hAnsi="Arial" w:cs="Arial"/>
          <w:b/>
          <w:sz w:val="32"/>
          <w:szCs w:val="24"/>
        </w:rPr>
      </w:pPr>
      <w:r>
        <w:rPr>
          <w:rFonts w:ascii="Arial" w:hAnsi="Arial" w:cs="Arial"/>
          <w:b/>
          <w:sz w:val="32"/>
          <w:szCs w:val="24"/>
        </w:rPr>
        <w:t xml:space="preserve">9- </w:t>
      </w:r>
      <w:r w:rsidRPr="00C05861">
        <w:rPr>
          <w:rFonts w:ascii="Arial" w:hAnsi="Arial" w:cs="Arial"/>
          <w:b/>
          <w:noProof/>
          <w:sz w:val="32"/>
          <w:szCs w:val="24"/>
          <w:lang w:eastAsia="tr-TR"/>
        </w:rPr>
        <w:pict>
          <v:shape id="Resim 361" o:spid="_x0000_i1030" type="#_x0000_t75" style="width:66pt;height:69pt;visibility:visible">
            <v:imagedata r:id="rId8" o:title=""/>
          </v:shape>
        </w:pict>
      </w:r>
    </w:p>
    <w:p w:rsidR="00270ADA" w:rsidRDefault="00270ADA" w:rsidP="00BD6E69">
      <w:pPr>
        <w:spacing w:after="0" w:line="240" w:lineRule="auto"/>
        <w:rPr>
          <w:rFonts w:ascii="Arial" w:hAnsi="Arial" w:cs="Arial"/>
          <w:b/>
          <w:sz w:val="24"/>
          <w:szCs w:val="24"/>
        </w:rPr>
      </w:pPr>
    </w:p>
    <w:p w:rsidR="00270ADA" w:rsidRDefault="00270ADA" w:rsidP="00BD6E69">
      <w:pPr>
        <w:spacing w:after="0" w:line="240" w:lineRule="auto"/>
        <w:rPr>
          <w:rFonts w:ascii="Arial" w:hAnsi="Arial" w:cs="Arial"/>
          <w:b/>
          <w:sz w:val="24"/>
          <w:szCs w:val="24"/>
        </w:rPr>
      </w:pPr>
      <w:r>
        <w:rPr>
          <w:rFonts w:ascii="Arial" w:hAnsi="Arial" w:cs="Arial"/>
          <w:b/>
          <w:sz w:val="24"/>
          <w:szCs w:val="24"/>
        </w:rPr>
        <w:t xml:space="preserve">Ayşe’nin </w:t>
      </w:r>
    </w:p>
    <w:p w:rsidR="00270ADA" w:rsidRDefault="00270ADA" w:rsidP="00BD6E69">
      <w:pPr>
        <w:spacing w:after="0" w:line="240" w:lineRule="auto"/>
        <w:rPr>
          <w:rFonts w:ascii="Arial" w:hAnsi="Arial" w:cs="Arial"/>
          <w:b/>
          <w:sz w:val="24"/>
          <w:szCs w:val="24"/>
        </w:rPr>
      </w:pPr>
      <w:r>
        <w:rPr>
          <w:rFonts w:ascii="Arial" w:hAnsi="Arial" w:cs="Arial"/>
          <w:b/>
          <w:sz w:val="24"/>
          <w:szCs w:val="24"/>
        </w:rPr>
        <w:t xml:space="preserve">cümlesindeki </w:t>
      </w:r>
      <w:r w:rsidRPr="004B322F">
        <w:rPr>
          <w:rFonts w:ascii="Arial" w:hAnsi="Arial" w:cs="Arial"/>
          <w:b/>
          <w:sz w:val="24"/>
          <w:szCs w:val="24"/>
        </w:rPr>
        <w:t>altı çizili deyimin</w:t>
      </w:r>
      <w:r>
        <w:rPr>
          <w:rFonts w:ascii="Arial" w:hAnsi="Arial" w:cs="Arial"/>
          <w:b/>
          <w:sz w:val="24"/>
          <w:szCs w:val="24"/>
        </w:rPr>
        <w:t xml:space="preserve"> cümleye kattığı anlam aşağıdaki deyimlerin hangisiyle aynı anlamlıdır?</w:t>
      </w:r>
    </w:p>
    <w:p w:rsidR="00270ADA" w:rsidRDefault="00270ADA" w:rsidP="00F54299">
      <w:pPr>
        <w:spacing w:after="0" w:line="240" w:lineRule="auto"/>
        <w:rPr>
          <w:rFonts w:ascii="Arial" w:hAnsi="Arial" w:cs="Arial"/>
          <w:color w:val="000000"/>
          <w:sz w:val="24"/>
        </w:rPr>
      </w:pPr>
    </w:p>
    <w:p w:rsidR="00270ADA" w:rsidRPr="004B322F" w:rsidRDefault="00270ADA" w:rsidP="00F54299">
      <w:pPr>
        <w:spacing w:after="0" w:line="240" w:lineRule="auto"/>
        <w:rPr>
          <w:rFonts w:ascii="Arial" w:hAnsi="Arial" w:cs="Arial"/>
          <w:color w:val="000000"/>
          <w:sz w:val="24"/>
        </w:rPr>
      </w:pPr>
      <w:r w:rsidRPr="004B322F">
        <w:rPr>
          <w:rFonts w:ascii="Arial" w:hAnsi="Arial" w:cs="Arial"/>
          <w:b/>
          <w:color w:val="000000"/>
          <w:sz w:val="24"/>
        </w:rPr>
        <w:t>A)</w:t>
      </w:r>
      <w:r w:rsidRPr="004B322F">
        <w:rPr>
          <w:rFonts w:ascii="Arial" w:hAnsi="Arial" w:cs="Arial"/>
          <w:color w:val="000000"/>
          <w:sz w:val="24"/>
        </w:rPr>
        <w:t xml:space="preserve"> İnce eleyip sık dokumak</w:t>
      </w:r>
      <w:r w:rsidRPr="004B322F">
        <w:rPr>
          <w:rFonts w:ascii="Arial" w:hAnsi="Arial" w:cs="Arial"/>
          <w:color w:val="000000"/>
          <w:sz w:val="24"/>
        </w:rPr>
        <w:tab/>
      </w:r>
      <w:r w:rsidRPr="004B322F">
        <w:rPr>
          <w:rFonts w:ascii="Arial" w:hAnsi="Arial" w:cs="Arial"/>
          <w:color w:val="000000"/>
          <w:sz w:val="24"/>
        </w:rPr>
        <w:tab/>
      </w:r>
    </w:p>
    <w:p w:rsidR="00270ADA" w:rsidRPr="004B322F" w:rsidRDefault="00270ADA" w:rsidP="00F54299">
      <w:pPr>
        <w:spacing w:after="0" w:line="240" w:lineRule="auto"/>
        <w:rPr>
          <w:rFonts w:ascii="Arial" w:hAnsi="Arial" w:cs="Arial"/>
          <w:color w:val="000000"/>
          <w:sz w:val="24"/>
        </w:rPr>
      </w:pPr>
      <w:r w:rsidRPr="004B322F">
        <w:rPr>
          <w:rFonts w:ascii="Arial" w:hAnsi="Arial" w:cs="Arial"/>
          <w:b/>
          <w:color w:val="000000"/>
          <w:sz w:val="24"/>
        </w:rPr>
        <w:t>B)</w:t>
      </w:r>
      <w:r w:rsidRPr="004B322F">
        <w:rPr>
          <w:rFonts w:ascii="Arial" w:hAnsi="Arial" w:cs="Arial"/>
          <w:color w:val="000000"/>
          <w:sz w:val="24"/>
        </w:rPr>
        <w:t xml:space="preserve"> Gözü arkada kalmak</w:t>
      </w:r>
      <w:r w:rsidRPr="004B322F">
        <w:rPr>
          <w:rFonts w:ascii="Arial" w:hAnsi="Arial" w:cs="Arial"/>
          <w:color w:val="000000"/>
          <w:sz w:val="24"/>
        </w:rPr>
        <w:tab/>
      </w:r>
    </w:p>
    <w:p w:rsidR="00270ADA" w:rsidRPr="004B322F" w:rsidRDefault="00270ADA" w:rsidP="00F54299">
      <w:pPr>
        <w:spacing w:after="0" w:line="240" w:lineRule="auto"/>
        <w:rPr>
          <w:rFonts w:ascii="Arial" w:hAnsi="Arial" w:cs="Arial"/>
          <w:color w:val="000000"/>
          <w:sz w:val="24"/>
        </w:rPr>
      </w:pPr>
      <w:r w:rsidRPr="004B322F">
        <w:rPr>
          <w:rFonts w:ascii="Arial" w:hAnsi="Arial" w:cs="Arial"/>
          <w:b/>
          <w:color w:val="000000"/>
          <w:sz w:val="24"/>
        </w:rPr>
        <w:t>C)</w:t>
      </w:r>
      <w:r w:rsidRPr="004B322F">
        <w:rPr>
          <w:rFonts w:ascii="Arial" w:hAnsi="Arial" w:cs="Arial"/>
          <w:color w:val="000000"/>
          <w:sz w:val="24"/>
        </w:rPr>
        <w:t xml:space="preserve"> Buluttan nem kapmak</w:t>
      </w:r>
      <w:r w:rsidRPr="004B322F">
        <w:rPr>
          <w:rFonts w:ascii="Arial" w:hAnsi="Arial" w:cs="Arial"/>
          <w:color w:val="000000"/>
          <w:sz w:val="24"/>
        </w:rPr>
        <w:tab/>
      </w:r>
      <w:r w:rsidRPr="004B322F">
        <w:rPr>
          <w:rFonts w:ascii="Arial" w:hAnsi="Arial" w:cs="Arial"/>
          <w:color w:val="000000"/>
          <w:sz w:val="24"/>
        </w:rPr>
        <w:tab/>
      </w:r>
    </w:p>
    <w:p w:rsidR="00270ADA" w:rsidRDefault="00270ADA" w:rsidP="00F54299">
      <w:pPr>
        <w:spacing w:after="0" w:line="240" w:lineRule="auto"/>
        <w:rPr>
          <w:rFonts w:ascii="Arial" w:hAnsi="Arial" w:cs="Arial"/>
          <w:color w:val="000000"/>
          <w:sz w:val="24"/>
        </w:rPr>
      </w:pPr>
      <w:r w:rsidRPr="004B322F">
        <w:rPr>
          <w:rFonts w:ascii="Arial" w:hAnsi="Arial" w:cs="Arial"/>
          <w:b/>
          <w:color w:val="000000"/>
          <w:sz w:val="24"/>
        </w:rPr>
        <w:t>D</w:t>
      </w:r>
      <w:r w:rsidRPr="004B322F">
        <w:rPr>
          <w:rFonts w:ascii="Arial" w:hAnsi="Arial" w:cs="Arial"/>
          <w:color w:val="000000"/>
          <w:sz w:val="24"/>
        </w:rPr>
        <w:t>) Gözünü dört açmak</w:t>
      </w:r>
    </w:p>
    <w:p w:rsidR="00270ADA" w:rsidRDefault="00270ADA" w:rsidP="004B322F">
      <w:pPr>
        <w:spacing w:after="0" w:line="240" w:lineRule="auto"/>
        <w:rPr>
          <w:rFonts w:ascii="Arial" w:hAnsi="Arial" w:cs="Arial"/>
          <w:b/>
          <w:sz w:val="28"/>
          <w:szCs w:val="24"/>
          <w:u w:val="single"/>
        </w:rPr>
      </w:pPr>
      <w:r w:rsidRPr="004B322F">
        <w:rPr>
          <w:rFonts w:ascii="Arial" w:hAnsi="Arial" w:cs="Arial"/>
          <w:b/>
          <w:color w:val="000000"/>
          <w:sz w:val="28"/>
        </w:rPr>
        <w:t>10-</w:t>
      </w:r>
      <w:r>
        <w:rPr>
          <w:rFonts w:ascii="Arial" w:hAnsi="Arial" w:cs="Arial"/>
          <w:b/>
          <w:color w:val="000000"/>
          <w:sz w:val="28"/>
        </w:rPr>
        <w:t xml:space="preserve"> </w:t>
      </w:r>
      <w:r>
        <w:rPr>
          <w:rFonts w:ascii="Arial" w:hAnsi="Arial" w:cs="Arial"/>
          <w:b/>
          <w:sz w:val="24"/>
          <w:szCs w:val="24"/>
        </w:rPr>
        <w:t>Aşağıdaki öğrencilerin kullandığı atasözlerini anlamlarına göre gruplandırırsak hangi çocuğun atasözü bu grubun dışında kalır?</w:t>
      </w:r>
    </w:p>
    <w:p w:rsidR="00270ADA" w:rsidRDefault="00270ADA" w:rsidP="004B322F">
      <w:pPr>
        <w:spacing w:after="0" w:line="240" w:lineRule="auto"/>
        <w:rPr>
          <w:rFonts w:ascii="Arial" w:hAnsi="Arial" w:cs="Arial"/>
          <w:b/>
          <w:sz w:val="28"/>
          <w:szCs w:val="24"/>
          <w:u w:val="single"/>
        </w:rPr>
      </w:pPr>
      <w:r>
        <w:rPr>
          <w:noProof/>
          <w:lang w:eastAsia="tr-TR"/>
        </w:rPr>
        <w:pict>
          <v:shape id="Köşeleri Yuvarlanmış Dikdörtgen Belirtme Çizgisi 362" o:spid="_x0000_s1145" type="#_x0000_t62" style="position:absolute;margin-left:71.8pt;margin-top:7.15pt;width:182.25pt;height:30.85pt;z-index:2516147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" adj="-4008,20283" strokecolor="#243f60" strokeweight="2pt">
            <v:textbox>
              <w:txbxContent>
                <w:p w:rsidR="00270ADA" w:rsidRPr="00C05861" w:rsidRDefault="00270ADA" w:rsidP="004B322F">
                  <w:pPr>
                    <w:rPr>
                      <w:b/>
                      <w:color w:val="000000"/>
                      <w:sz w:val="28"/>
                    </w:rPr>
                  </w:pPr>
                  <w:r w:rsidRPr="00C05861">
                    <w:rPr>
                      <w:b/>
                      <w:color w:val="000000"/>
                      <w:sz w:val="28"/>
                    </w:rPr>
                    <w:t>Körle yatan şaşı kalkar.</w:t>
                  </w:r>
                </w:p>
              </w:txbxContent>
            </v:textbox>
          </v:shape>
        </w:pict>
      </w:r>
    </w:p>
    <w:p w:rsidR="00270ADA" w:rsidRDefault="00270ADA" w:rsidP="004B322F">
      <w:pPr>
        <w:spacing w:after="0" w:line="240" w:lineRule="auto"/>
        <w:rPr>
          <w:rFonts w:ascii="Arial" w:hAnsi="Arial" w:cs="Arial"/>
          <w:b/>
          <w:sz w:val="24"/>
          <w:szCs w:val="24"/>
        </w:rPr>
      </w:pPr>
      <w:r>
        <w:rPr>
          <w:noProof/>
          <w:lang w:eastAsia="tr-TR"/>
        </w:rPr>
        <w:pict>
          <v:shape id="Köşeleri Yuvarlanmış Dikdörtgen Belirtme Çizgisi 363" o:spid="_x0000_s1146" type="#_x0000_t62" style="position:absolute;margin-left:71.8pt;margin-top:38.3pt;width:182.25pt;height:56.25pt;z-index:2516157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" adj="-4008,20283" fillcolor="window" strokecolor="#385d8a" strokeweight="2pt">
            <v:textbox>
              <w:txbxContent>
                <w:p w:rsidR="00270ADA" w:rsidRPr="00C05861" w:rsidRDefault="00270ADA" w:rsidP="004B322F">
                  <w:pPr>
                    <w:rPr>
                      <w:b/>
                      <w:color w:val="000000"/>
                      <w:sz w:val="28"/>
                    </w:rPr>
                  </w:pPr>
                  <w:r w:rsidRPr="00C05861">
                    <w:rPr>
                      <w:b/>
                      <w:color w:val="000000"/>
                      <w:sz w:val="28"/>
                    </w:rPr>
                    <w:t>İsin yanına giden is, misin yanına giden mis kokar.</w:t>
                  </w:r>
                </w:p>
              </w:txbxContent>
            </v:textbox>
          </v:shape>
        </w:pict>
      </w:r>
      <w:r w:rsidRPr="0054321E">
        <w:rPr>
          <w:rFonts w:ascii="Arial" w:hAnsi="Arial" w:cs="Arial"/>
          <w:b/>
          <w:sz w:val="24"/>
          <w:szCs w:val="24"/>
        </w:rPr>
        <w:t>A)</w:t>
      </w:r>
      <w:r w:rsidRPr="00C05861">
        <w:rPr>
          <w:rFonts w:ascii="Arial" w:hAnsi="Arial" w:cs="Arial"/>
          <w:b/>
          <w:noProof/>
          <w:sz w:val="24"/>
          <w:szCs w:val="24"/>
          <w:lang w:eastAsia="tr-TR"/>
        </w:rPr>
        <w:pict>
          <v:shape id="Resim 456" o:spid="_x0000_i1031" type="#_x0000_t75" style="width:39pt;height:48.75pt;visibility:visible">
            <v:imagedata r:id="rId9" o:title=""/>
          </v:shape>
        </w:pict>
      </w:r>
    </w:p>
    <w:p w:rsidR="00270ADA" w:rsidRDefault="00270ADA" w:rsidP="004B322F">
      <w:pPr>
        <w:spacing w:after="0" w:line="240" w:lineRule="auto"/>
        <w:rPr>
          <w:rFonts w:ascii="Arial" w:hAnsi="Arial" w:cs="Arial"/>
          <w:b/>
          <w:noProof/>
          <w:sz w:val="24"/>
          <w:szCs w:val="24"/>
          <w:lang w:eastAsia="tr-TR"/>
        </w:rPr>
      </w:pPr>
      <w:r>
        <w:rPr>
          <w:rFonts w:ascii="Arial" w:hAnsi="Arial" w:cs="Arial"/>
          <w:b/>
          <w:sz w:val="24"/>
          <w:szCs w:val="24"/>
        </w:rPr>
        <w:t>B)</w:t>
      </w:r>
      <w:r w:rsidRPr="00C05861">
        <w:rPr>
          <w:rFonts w:ascii="Arial" w:hAnsi="Arial" w:cs="Arial"/>
          <w:b/>
          <w:noProof/>
          <w:sz w:val="24"/>
          <w:szCs w:val="24"/>
          <w:lang w:eastAsia="tr-TR"/>
        </w:rPr>
        <w:pict>
          <v:shape id="Resim 457" o:spid="_x0000_i1032" type="#_x0000_t75" style="width:39pt;height:50.25pt;visibility:visible">
            <v:imagedata r:id="rId10" o:title=""/>
          </v:shape>
        </w:pict>
      </w:r>
      <w:r w:rsidRPr="0054321E">
        <w:rPr>
          <w:rFonts w:ascii="Arial" w:hAnsi="Arial" w:cs="Arial"/>
          <w:b/>
          <w:noProof/>
          <w:sz w:val="24"/>
          <w:szCs w:val="24"/>
          <w:lang w:eastAsia="tr-TR"/>
        </w:rPr>
        <w:t xml:space="preserve"> </w:t>
      </w:r>
    </w:p>
    <w:p w:rsidR="00270ADA" w:rsidRDefault="00270ADA" w:rsidP="004B322F">
      <w:pPr>
        <w:spacing w:after="0" w:line="240" w:lineRule="auto"/>
        <w:rPr>
          <w:rFonts w:ascii="Arial" w:hAnsi="Arial" w:cs="Arial"/>
          <w:b/>
          <w:noProof/>
          <w:sz w:val="24"/>
          <w:szCs w:val="24"/>
          <w:lang w:eastAsia="tr-TR"/>
        </w:rPr>
      </w:pPr>
      <w:r>
        <w:rPr>
          <w:noProof/>
          <w:lang w:eastAsia="tr-TR"/>
        </w:rPr>
        <w:pict>
          <v:shape id="Köşeleri Yuvarlanmış Dikdörtgen Belirtme Çizgisi 403" o:spid="_x0000_s1147" type="#_x0000_t62" style="position:absolute;margin-left:59.8pt;margin-top:9.2pt;width:194.25pt;height:30.85pt;z-index:2516167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" adj="-1590,20283" fillcolor="window" strokecolor="#385d8a" strokeweight="2pt">
            <v:textbox>
              <w:txbxContent>
                <w:p w:rsidR="00270ADA" w:rsidRPr="00C05861" w:rsidRDefault="00270ADA" w:rsidP="004B322F">
                  <w:pPr>
                    <w:rPr>
                      <w:b/>
                      <w:color w:val="000000"/>
                      <w:sz w:val="28"/>
                    </w:rPr>
                  </w:pPr>
                  <w:r w:rsidRPr="00C05861">
                    <w:rPr>
                      <w:b/>
                      <w:color w:val="000000"/>
                      <w:sz w:val="28"/>
                    </w:rPr>
                    <w:t>Bedava sirke baldan tatlıdır.</w:t>
                  </w:r>
                </w:p>
              </w:txbxContent>
            </v:textbox>
          </v:shape>
        </w:pict>
      </w:r>
    </w:p>
    <w:p w:rsidR="00270ADA" w:rsidRDefault="00270ADA" w:rsidP="004B322F">
      <w:pPr>
        <w:spacing w:after="0" w:line="240" w:lineRule="auto"/>
        <w:rPr>
          <w:rFonts w:ascii="Arial" w:hAnsi="Arial" w:cs="Arial"/>
          <w:b/>
          <w:noProof/>
          <w:sz w:val="24"/>
          <w:szCs w:val="24"/>
          <w:lang w:eastAsia="tr-TR"/>
        </w:rPr>
      </w:pPr>
      <w:r>
        <w:rPr>
          <w:noProof/>
          <w:lang w:eastAsia="tr-TR"/>
        </w:rPr>
        <w:pict>
          <v:shape id="Köşeleri Yuvarlanmış Dikdörtgen Belirtme Çizgisi 451" o:spid="_x0000_s1148" type="#_x0000_t62" style="position:absolute;margin-left:55.3pt;margin-top:42.65pt;width:205.5pt;height:30.85pt;z-index:2516177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" adj="-1289,17658" fillcolor="window" strokecolor="#385d8a" strokeweight="2pt">
            <v:textbox>
              <w:txbxContent>
                <w:p w:rsidR="00270ADA" w:rsidRPr="00C05861" w:rsidRDefault="00270ADA" w:rsidP="004B322F">
                  <w:pPr>
                    <w:rPr>
                      <w:b/>
                      <w:color w:val="000000"/>
                      <w:sz w:val="28"/>
                    </w:rPr>
                  </w:pPr>
                  <w:r w:rsidRPr="00C05861">
                    <w:rPr>
                      <w:b/>
                      <w:color w:val="000000"/>
                      <w:sz w:val="28"/>
                    </w:rPr>
                    <w:t>Üzüm üzüme baka baka kararır.</w:t>
                  </w:r>
                </w:p>
              </w:txbxContent>
            </v:textbox>
          </v:shape>
        </w:pict>
      </w:r>
      <w:r>
        <w:rPr>
          <w:rFonts w:ascii="Arial" w:hAnsi="Arial" w:cs="Arial"/>
          <w:b/>
          <w:noProof/>
          <w:sz w:val="24"/>
          <w:szCs w:val="24"/>
          <w:lang w:eastAsia="tr-TR"/>
        </w:rPr>
        <w:t>C)</w:t>
      </w:r>
      <w:r w:rsidRPr="00C05861">
        <w:rPr>
          <w:rFonts w:ascii="Arial" w:hAnsi="Arial" w:cs="Arial"/>
          <w:b/>
          <w:noProof/>
          <w:sz w:val="24"/>
          <w:szCs w:val="24"/>
          <w:lang w:eastAsia="tr-TR"/>
        </w:rPr>
        <w:pict>
          <v:shape id="Resim 458" o:spid="_x0000_i1033" type="#_x0000_t75" style="width:36pt;height:46.5pt;visibility:visible">
            <v:imagedata r:id="rId11" o:title=""/>
          </v:shape>
        </w:pict>
      </w:r>
    </w:p>
    <w:p w:rsidR="00270ADA" w:rsidRDefault="00270ADA" w:rsidP="004B322F">
      <w:pPr>
        <w:spacing w:after="0" w:line="240" w:lineRule="auto"/>
        <w:rPr>
          <w:rFonts w:ascii="Arial" w:hAnsi="Arial" w:cs="Arial"/>
          <w:b/>
          <w:noProof/>
          <w:sz w:val="24"/>
          <w:szCs w:val="24"/>
          <w:lang w:eastAsia="tr-TR"/>
        </w:rPr>
      </w:pPr>
      <w:r>
        <w:rPr>
          <w:rFonts w:ascii="Arial" w:hAnsi="Arial" w:cs="Arial"/>
          <w:b/>
          <w:noProof/>
          <w:sz w:val="24"/>
          <w:szCs w:val="24"/>
          <w:lang w:eastAsia="tr-TR"/>
        </w:rPr>
        <w:t>D)</w:t>
      </w:r>
      <w:r w:rsidRPr="00C05861">
        <w:rPr>
          <w:rFonts w:ascii="Arial" w:hAnsi="Arial" w:cs="Arial"/>
          <w:b/>
          <w:noProof/>
          <w:sz w:val="24"/>
          <w:szCs w:val="24"/>
          <w:lang w:eastAsia="tr-TR"/>
        </w:rPr>
        <w:pict>
          <v:shape id="Resim 460" o:spid="_x0000_i1034" type="#_x0000_t75" style="width:32.25pt;height:42pt;flip:x;visibility:visible">
            <v:imagedata r:id="rId12" o:title=""/>
          </v:shape>
        </w:pict>
      </w:r>
      <w:r w:rsidRPr="006621AD">
        <w:rPr>
          <w:rFonts w:ascii="Arial" w:hAnsi="Arial" w:cs="Arial"/>
          <w:b/>
          <w:noProof/>
          <w:sz w:val="24"/>
          <w:szCs w:val="24"/>
          <w:lang w:eastAsia="tr-TR"/>
        </w:rPr>
        <w:t xml:space="preserve"> </w:t>
      </w:r>
    </w:p>
    <w:p w:rsidR="00270ADA" w:rsidRPr="004B322F" w:rsidRDefault="00270ADA" w:rsidP="00F54299">
      <w:pPr>
        <w:spacing w:after="0" w:line="240" w:lineRule="auto"/>
        <w:rPr>
          <w:rFonts w:ascii="Arial" w:hAnsi="Arial" w:cs="Arial"/>
          <w:b/>
          <w:color w:val="000000"/>
          <w:sz w:val="24"/>
        </w:rPr>
      </w:pPr>
    </w:p>
    <w:p w:rsidR="00270ADA" w:rsidRDefault="00270ADA" w:rsidP="00BD6E69">
      <w:pPr>
        <w:spacing w:after="0" w:line="240" w:lineRule="auto"/>
        <w:rPr>
          <w:rFonts w:ascii="Arial" w:hAnsi="Arial" w:cs="Arial"/>
          <w:b/>
          <w:sz w:val="24"/>
          <w:szCs w:val="24"/>
        </w:rPr>
      </w:pPr>
    </w:p>
    <w:p w:rsidR="00270ADA" w:rsidRPr="004B322F" w:rsidRDefault="00270ADA" w:rsidP="004B322F">
      <w:pPr>
        <w:spacing w:after="0"/>
        <w:rPr>
          <w:rFonts w:ascii="Arial" w:hAnsi="Arial" w:cs="Arial"/>
          <w:b/>
          <w:color w:val="000000"/>
          <w:sz w:val="24"/>
        </w:rPr>
      </w:pPr>
      <w:r w:rsidRPr="004B322F">
        <w:rPr>
          <w:rFonts w:ascii="Arial" w:hAnsi="Arial" w:cs="Arial"/>
          <w:b/>
          <w:sz w:val="28"/>
          <w:szCs w:val="24"/>
        </w:rPr>
        <w:t>11</w:t>
      </w:r>
      <w:r>
        <w:rPr>
          <w:rFonts w:ascii="Arial" w:hAnsi="Arial" w:cs="Arial"/>
          <w:b/>
          <w:sz w:val="28"/>
          <w:szCs w:val="24"/>
        </w:rPr>
        <w:t xml:space="preserve">- </w:t>
      </w:r>
      <w:r w:rsidRPr="004B322F">
        <w:rPr>
          <w:rFonts w:ascii="Arial" w:hAnsi="Arial" w:cs="Arial"/>
          <w:color w:val="000000"/>
          <w:sz w:val="24"/>
        </w:rPr>
        <w:t>Çözmek</w:t>
      </w:r>
      <w:r w:rsidRPr="004B322F">
        <w:rPr>
          <w:rFonts w:ascii="Arial" w:hAnsi="Arial" w:cs="Arial"/>
          <w:b/>
          <w:color w:val="000000"/>
          <w:sz w:val="24"/>
        </w:rPr>
        <w:t>” kelimesi hangi seçenekte “</w:t>
      </w:r>
      <w:r w:rsidRPr="004B322F">
        <w:rPr>
          <w:rFonts w:ascii="Arial" w:hAnsi="Arial" w:cs="Arial"/>
          <w:color w:val="000000"/>
          <w:sz w:val="24"/>
        </w:rPr>
        <w:t>bağlamak</w:t>
      </w:r>
      <w:r w:rsidRPr="004B322F">
        <w:rPr>
          <w:rFonts w:ascii="Arial" w:hAnsi="Arial" w:cs="Arial"/>
          <w:b/>
          <w:color w:val="000000"/>
          <w:sz w:val="24"/>
        </w:rPr>
        <w:t xml:space="preserve">” </w:t>
      </w:r>
      <w:r w:rsidRPr="004B322F">
        <w:rPr>
          <w:rFonts w:ascii="Arial" w:hAnsi="Arial" w:cs="Arial"/>
          <w:b/>
          <w:color w:val="000000"/>
          <w:sz w:val="24"/>
          <w:u w:val="single"/>
        </w:rPr>
        <w:t>kelimesinin zıt anlamlısı</w:t>
      </w:r>
      <w:r w:rsidRPr="004B322F">
        <w:rPr>
          <w:rFonts w:ascii="Arial" w:hAnsi="Arial" w:cs="Arial"/>
          <w:b/>
          <w:color w:val="000000"/>
          <w:sz w:val="24"/>
        </w:rPr>
        <w:t xml:space="preserve"> olarak kullanılmıştır?</w:t>
      </w:r>
    </w:p>
    <w:p w:rsidR="00270ADA" w:rsidRDefault="00270ADA" w:rsidP="004B322F">
      <w:pPr>
        <w:spacing w:after="0"/>
        <w:rPr>
          <w:rFonts w:ascii="Arial" w:hAnsi="Arial" w:cs="Arial"/>
          <w:color w:val="000000"/>
          <w:sz w:val="24"/>
        </w:rPr>
      </w:pPr>
    </w:p>
    <w:p w:rsidR="00270ADA" w:rsidRDefault="00270ADA" w:rsidP="004B322F">
      <w:pPr>
        <w:spacing w:after="0"/>
        <w:rPr>
          <w:rFonts w:ascii="Arial" w:hAnsi="Arial" w:cs="Arial"/>
          <w:color w:val="000000"/>
          <w:sz w:val="24"/>
        </w:rPr>
      </w:pPr>
      <w:r w:rsidRPr="004B322F">
        <w:rPr>
          <w:rFonts w:ascii="Arial" w:hAnsi="Arial" w:cs="Arial"/>
          <w:b/>
          <w:color w:val="000000"/>
          <w:sz w:val="24"/>
        </w:rPr>
        <w:t>A</w:t>
      </w:r>
      <w:r w:rsidRPr="004B322F">
        <w:rPr>
          <w:rFonts w:ascii="Arial" w:hAnsi="Arial" w:cs="Arial"/>
          <w:color w:val="000000"/>
          <w:sz w:val="24"/>
        </w:rPr>
        <w:t>)</w:t>
      </w:r>
      <w:r w:rsidRPr="00615C5C">
        <w:rPr>
          <w:rFonts w:ascii="Arial" w:hAnsi="Arial" w:cs="Arial"/>
          <w:color w:val="000000"/>
          <w:sz w:val="24"/>
        </w:rPr>
        <w:t xml:space="preserve"> </w:t>
      </w:r>
      <w:r>
        <w:rPr>
          <w:rFonts w:ascii="Arial" w:hAnsi="Arial" w:cs="Arial"/>
          <w:color w:val="000000"/>
          <w:sz w:val="24"/>
        </w:rPr>
        <w:t>Atın ayağındaki ipleri çözdü.</w:t>
      </w:r>
      <w:r>
        <w:rPr>
          <w:rFonts w:ascii="Arial" w:hAnsi="Arial" w:cs="Arial"/>
          <w:color w:val="000000"/>
          <w:sz w:val="24"/>
        </w:rPr>
        <w:tab/>
      </w:r>
    </w:p>
    <w:p w:rsidR="00270ADA" w:rsidRDefault="00270ADA" w:rsidP="004B322F">
      <w:pPr>
        <w:spacing w:after="0"/>
        <w:rPr>
          <w:rFonts w:ascii="Arial" w:hAnsi="Arial" w:cs="Arial"/>
          <w:color w:val="000000"/>
          <w:sz w:val="24"/>
        </w:rPr>
      </w:pPr>
      <w:r w:rsidRPr="004B322F">
        <w:rPr>
          <w:rFonts w:ascii="Arial" w:hAnsi="Arial" w:cs="Arial"/>
          <w:b/>
          <w:color w:val="000000"/>
          <w:sz w:val="24"/>
        </w:rPr>
        <w:t>B)</w:t>
      </w:r>
      <w:r w:rsidRPr="004B322F">
        <w:rPr>
          <w:rFonts w:ascii="Arial" w:hAnsi="Arial" w:cs="Arial"/>
          <w:color w:val="000000"/>
          <w:sz w:val="24"/>
        </w:rPr>
        <w:t xml:space="preserve"> U</w:t>
      </w:r>
      <w:r>
        <w:rPr>
          <w:rFonts w:ascii="Arial" w:hAnsi="Arial" w:cs="Arial"/>
          <w:color w:val="000000"/>
          <w:sz w:val="24"/>
        </w:rPr>
        <w:t>ğraşa uğraşa bulmacayı çözdü.</w:t>
      </w:r>
    </w:p>
    <w:p w:rsidR="00270ADA" w:rsidRDefault="00270ADA" w:rsidP="004B322F">
      <w:pPr>
        <w:spacing w:after="0"/>
        <w:rPr>
          <w:rFonts w:ascii="Arial" w:hAnsi="Arial" w:cs="Arial"/>
          <w:color w:val="000000"/>
          <w:sz w:val="24"/>
        </w:rPr>
      </w:pPr>
      <w:r w:rsidRPr="004B322F">
        <w:rPr>
          <w:rFonts w:ascii="Arial" w:hAnsi="Arial" w:cs="Arial"/>
          <w:b/>
          <w:color w:val="000000"/>
          <w:sz w:val="24"/>
        </w:rPr>
        <w:t>C</w:t>
      </w:r>
      <w:r>
        <w:rPr>
          <w:rFonts w:ascii="Arial" w:hAnsi="Arial" w:cs="Arial"/>
          <w:color w:val="000000"/>
          <w:sz w:val="24"/>
        </w:rPr>
        <w:t>) Esen lodos buzları çözdü.</w:t>
      </w:r>
      <w:r>
        <w:rPr>
          <w:rFonts w:ascii="Arial" w:hAnsi="Arial" w:cs="Arial"/>
          <w:color w:val="000000"/>
          <w:sz w:val="24"/>
        </w:rPr>
        <w:tab/>
      </w:r>
      <w:r>
        <w:rPr>
          <w:rFonts w:ascii="Arial" w:hAnsi="Arial" w:cs="Arial"/>
          <w:color w:val="000000"/>
          <w:sz w:val="24"/>
        </w:rPr>
        <w:tab/>
      </w:r>
    </w:p>
    <w:p w:rsidR="00270ADA" w:rsidRPr="004B322F" w:rsidRDefault="00270ADA" w:rsidP="004B322F">
      <w:pPr>
        <w:spacing w:after="0"/>
        <w:rPr>
          <w:rFonts w:ascii="Arial" w:hAnsi="Arial" w:cs="Arial"/>
          <w:color w:val="000000"/>
          <w:sz w:val="24"/>
        </w:rPr>
      </w:pPr>
      <w:r w:rsidRPr="004B322F">
        <w:rPr>
          <w:rFonts w:ascii="Arial" w:hAnsi="Arial" w:cs="Arial"/>
          <w:b/>
          <w:color w:val="000000"/>
          <w:sz w:val="24"/>
        </w:rPr>
        <w:t>D</w:t>
      </w:r>
      <w:r w:rsidRPr="004B322F">
        <w:rPr>
          <w:rFonts w:ascii="Arial" w:hAnsi="Arial" w:cs="Arial"/>
          <w:color w:val="000000"/>
          <w:sz w:val="24"/>
        </w:rPr>
        <w:t xml:space="preserve">) Üst geçitler trafik sorununu çözdü. </w:t>
      </w:r>
    </w:p>
    <w:p w:rsidR="00270ADA" w:rsidRDefault="00270ADA" w:rsidP="00BD6E69">
      <w:pPr>
        <w:spacing w:after="0" w:line="240" w:lineRule="auto"/>
        <w:rPr>
          <w:rFonts w:ascii="Arial" w:hAnsi="Arial" w:cs="Arial"/>
          <w:b/>
          <w:sz w:val="24"/>
          <w:szCs w:val="24"/>
        </w:rPr>
      </w:pPr>
    </w:p>
    <w:p w:rsidR="00270ADA" w:rsidRDefault="00270ADA" w:rsidP="00BD6E69">
      <w:pPr>
        <w:spacing w:after="0" w:line="240" w:lineRule="auto"/>
        <w:rPr>
          <w:rFonts w:ascii="Arial" w:hAnsi="Arial" w:cs="Arial"/>
          <w:sz w:val="24"/>
          <w:szCs w:val="24"/>
        </w:rPr>
      </w:pPr>
      <w:r w:rsidRPr="004B322F">
        <w:rPr>
          <w:rFonts w:ascii="Arial" w:hAnsi="Arial" w:cs="Arial"/>
          <w:b/>
          <w:sz w:val="28"/>
          <w:szCs w:val="24"/>
        </w:rPr>
        <w:t>12-</w:t>
      </w:r>
      <w:r>
        <w:rPr>
          <w:rFonts w:ascii="Arial" w:hAnsi="Arial" w:cs="Arial"/>
          <w:b/>
          <w:sz w:val="28"/>
          <w:szCs w:val="24"/>
        </w:rPr>
        <w:t xml:space="preserve"> </w:t>
      </w:r>
      <w:r>
        <w:rPr>
          <w:rFonts w:ascii="Arial" w:hAnsi="Arial" w:cs="Arial"/>
          <w:sz w:val="24"/>
          <w:szCs w:val="24"/>
        </w:rPr>
        <w:t>“Bir zamanlar bir padişah bir köyde herkesi çağırmış ve onlara yetişmesi imkansız olan ağaç fidanından birer tane verip seneye gelmelerini istemiş. Köylüler bir sene sonra ellerinde ağaç fidanlarıyla geçmiş padişahın karşısına . Sadece Ahmet isimli genç elinde boş saksıyla padişaha bakıyormuş. Padişah köylülere ;</w:t>
      </w:r>
    </w:p>
    <w:p w:rsidR="00270ADA" w:rsidRDefault="00270ADA" w:rsidP="0018268A">
      <w:pPr>
        <w:pStyle w:val="ListParagraph"/>
        <w:numPr>
          <w:ilvl w:val="0"/>
          <w:numId w:val="5"/>
        </w:numPr>
        <w:spacing w:after="0" w:line="240" w:lineRule="auto"/>
        <w:rPr>
          <w:rFonts w:ascii="Arial" w:hAnsi="Arial" w:cs="Arial"/>
          <w:sz w:val="24"/>
          <w:szCs w:val="24"/>
        </w:rPr>
      </w:pPr>
      <w:r>
        <w:rPr>
          <w:rFonts w:ascii="Arial" w:hAnsi="Arial" w:cs="Arial"/>
          <w:sz w:val="24"/>
          <w:szCs w:val="24"/>
        </w:rPr>
        <w:t>Korkunuzdan başka fidanları yetiştirip</w:t>
      </w:r>
    </w:p>
    <w:p w:rsidR="00270ADA" w:rsidRDefault="00270ADA" w:rsidP="0018268A">
      <w:pPr>
        <w:spacing w:after="0" w:line="240" w:lineRule="auto"/>
        <w:rPr>
          <w:rFonts w:ascii="Arial" w:hAnsi="Arial" w:cs="Arial"/>
          <w:sz w:val="24"/>
          <w:szCs w:val="24"/>
        </w:rPr>
      </w:pPr>
      <w:r w:rsidRPr="0018268A">
        <w:rPr>
          <w:rFonts w:ascii="Arial" w:hAnsi="Arial" w:cs="Arial"/>
          <w:sz w:val="24"/>
          <w:szCs w:val="24"/>
        </w:rPr>
        <w:t xml:space="preserve">geldiniz değil mi ? diye çıkışmış. Sadece </w:t>
      </w:r>
      <w:r>
        <w:rPr>
          <w:rFonts w:ascii="Arial" w:hAnsi="Arial" w:cs="Arial"/>
          <w:sz w:val="24"/>
          <w:szCs w:val="24"/>
        </w:rPr>
        <w:t xml:space="preserve">Ahmet isimli gence teşekkür edip onu bu köye muhtar tayin etmiş.” </w:t>
      </w:r>
    </w:p>
    <w:p w:rsidR="00270ADA" w:rsidRDefault="00270ADA" w:rsidP="0018268A">
      <w:pPr>
        <w:spacing w:after="0" w:line="240" w:lineRule="auto"/>
        <w:rPr>
          <w:rFonts w:ascii="Arial" w:hAnsi="Arial" w:cs="Arial"/>
          <w:b/>
          <w:color w:val="000000"/>
          <w:sz w:val="24"/>
        </w:rPr>
      </w:pPr>
    </w:p>
    <w:p w:rsidR="00270ADA" w:rsidRPr="0018268A" w:rsidRDefault="00270ADA" w:rsidP="0018268A">
      <w:pPr>
        <w:spacing w:after="0" w:line="240" w:lineRule="auto"/>
        <w:rPr>
          <w:rFonts w:ascii="Arial" w:hAnsi="Arial" w:cs="Arial"/>
          <w:b/>
          <w:color w:val="000000"/>
          <w:sz w:val="24"/>
        </w:rPr>
      </w:pPr>
      <w:r w:rsidRPr="0018268A">
        <w:rPr>
          <w:rFonts w:ascii="Arial" w:hAnsi="Arial" w:cs="Arial"/>
          <w:b/>
          <w:color w:val="000000"/>
          <w:sz w:val="24"/>
        </w:rPr>
        <w:t xml:space="preserve">Padişah </w:t>
      </w:r>
      <w:r>
        <w:rPr>
          <w:rFonts w:ascii="Arial" w:hAnsi="Arial" w:cs="Arial"/>
          <w:b/>
          <w:color w:val="000000"/>
          <w:sz w:val="24"/>
        </w:rPr>
        <w:t xml:space="preserve">bu hikayede </w:t>
      </w:r>
      <w:r w:rsidRPr="0018268A">
        <w:rPr>
          <w:rFonts w:ascii="Arial" w:hAnsi="Arial" w:cs="Arial"/>
          <w:b/>
          <w:color w:val="000000"/>
          <w:sz w:val="24"/>
        </w:rPr>
        <w:t xml:space="preserve">neyi öğrenmek için </w:t>
      </w:r>
      <w:r>
        <w:rPr>
          <w:rFonts w:ascii="Arial" w:hAnsi="Arial" w:cs="Arial"/>
          <w:b/>
          <w:color w:val="000000"/>
          <w:sz w:val="24"/>
        </w:rPr>
        <w:t xml:space="preserve">köylülere </w:t>
      </w:r>
      <w:r w:rsidRPr="0018268A">
        <w:rPr>
          <w:rFonts w:ascii="Arial" w:hAnsi="Arial" w:cs="Arial"/>
          <w:b/>
          <w:color w:val="000000"/>
          <w:sz w:val="24"/>
        </w:rPr>
        <w:t>tohum dağıtmış?</w:t>
      </w:r>
    </w:p>
    <w:p w:rsidR="00270ADA" w:rsidRDefault="00270ADA" w:rsidP="0018268A">
      <w:pPr>
        <w:spacing w:after="0" w:line="240" w:lineRule="auto"/>
        <w:rPr>
          <w:rFonts w:ascii="Arial" w:hAnsi="Arial" w:cs="Arial"/>
          <w:color w:val="000000"/>
          <w:sz w:val="24"/>
        </w:rPr>
      </w:pPr>
    </w:p>
    <w:p w:rsidR="00270ADA" w:rsidRPr="0018268A" w:rsidRDefault="00270ADA" w:rsidP="0018268A">
      <w:pPr>
        <w:spacing w:after="0" w:line="240" w:lineRule="auto"/>
        <w:rPr>
          <w:rFonts w:ascii="Arial" w:hAnsi="Arial" w:cs="Arial"/>
          <w:color w:val="000000"/>
          <w:sz w:val="24"/>
        </w:rPr>
      </w:pPr>
      <w:r w:rsidRPr="0018268A">
        <w:rPr>
          <w:rFonts w:ascii="Arial" w:hAnsi="Arial" w:cs="Arial"/>
          <w:color w:val="000000"/>
          <w:sz w:val="24"/>
        </w:rPr>
        <w:t>A) Kimin iyi ve yetenekli olduğunu</w:t>
      </w:r>
      <w:r w:rsidRPr="0018268A">
        <w:rPr>
          <w:rFonts w:ascii="Arial" w:hAnsi="Arial" w:cs="Arial"/>
          <w:color w:val="000000"/>
          <w:sz w:val="24"/>
        </w:rPr>
        <w:tab/>
      </w:r>
      <w:r w:rsidRPr="0018268A">
        <w:rPr>
          <w:rFonts w:ascii="Arial" w:hAnsi="Arial" w:cs="Arial"/>
          <w:color w:val="000000"/>
          <w:sz w:val="24"/>
        </w:rPr>
        <w:tab/>
        <w:t xml:space="preserve">                        B) Kimin cesaretli ve dürüst olduğunu</w:t>
      </w:r>
    </w:p>
    <w:p w:rsidR="00270ADA" w:rsidRDefault="00270ADA" w:rsidP="0018268A">
      <w:pPr>
        <w:spacing w:after="0" w:line="240" w:lineRule="auto"/>
        <w:rPr>
          <w:rFonts w:ascii="Arial" w:hAnsi="Arial" w:cs="Arial"/>
          <w:color w:val="000000"/>
          <w:sz w:val="24"/>
        </w:rPr>
      </w:pPr>
      <w:r w:rsidRPr="0018268A">
        <w:rPr>
          <w:rFonts w:ascii="Arial" w:hAnsi="Arial" w:cs="Arial"/>
          <w:color w:val="000000"/>
          <w:sz w:val="24"/>
        </w:rPr>
        <w:t>C) Kimin çalışkan</w:t>
      </w:r>
      <w:r>
        <w:rPr>
          <w:rFonts w:ascii="Arial" w:hAnsi="Arial" w:cs="Arial"/>
          <w:color w:val="000000"/>
          <w:sz w:val="24"/>
        </w:rPr>
        <w:t xml:space="preserve"> çiftçi olduğunu   </w:t>
      </w:r>
    </w:p>
    <w:p w:rsidR="00270ADA" w:rsidRPr="0018268A" w:rsidRDefault="00270ADA" w:rsidP="0018268A">
      <w:pPr>
        <w:spacing w:after="0" w:line="240" w:lineRule="auto"/>
        <w:rPr>
          <w:rFonts w:ascii="Arial" w:hAnsi="Arial" w:cs="Arial"/>
          <w:color w:val="000000"/>
          <w:sz w:val="24"/>
        </w:rPr>
      </w:pPr>
      <w:r w:rsidRPr="0018268A">
        <w:rPr>
          <w:rFonts w:ascii="Arial" w:hAnsi="Arial" w:cs="Arial"/>
          <w:color w:val="000000"/>
          <w:sz w:val="24"/>
        </w:rPr>
        <w:t>D) Kimin haklı ve haksız olduğunu</w:t>
      </w:r>
    </w:p>
    <w:p w:rsidR="00270ADA" w:rsidRDefault="00270ADA" w:rsidP="0018268A">
      <w:pPr>
        <w:spacing w:after="0" w:line="240" w:lineRule="auto"/>
        <w:rPr>
          <w:rFonts w:ascii="Arial" w:hAnsi="Arial" w:cs="Arial"/>
          <w:sz w:val="24"/>
          <w:szCs w:val="24"/>
        </w:rPr>
      </w:pPr>
    </w:p>
    <w:p w:rsidR="00270ADA" w:rsidRDefault="00270ADA" w:rsidP="0018268A">
      <w:pPr>
        <w:spacing w:after="0" w:line="240" w:lineRule="auto"/>
        <w:rPr>
          <w:rFonts w:ascii="Arial" w:hAnsi="Arial" w:cs="Arial"/>
          <w:sz w:val="24"/>
          <w:szCs w:val="24"/>
        </w:rPr>
      </w:pPr>
    </w:p>
    <w:p w:rsidR="00270ADA" w:rsidRDefault="00270ADA" w:rsidP="0018268A">
      <w:pPr>
        <w:spacing w:after="0" w:line="240" w:lineRule="auto"/>
        <w:rPr>
          <w:rFonts w:ascii="Arial" w:hAnsi="Arial" w:cs="Arial"/>
          <w:sz w:val="24"/>
          <w:szCs w:val="24"/>
        </w:rPr>
      </w:pPr>
    </w:p>
    <w:p w:rsidR="00270ADA" w:rsidRDefault="00270ADA" w:rsidP="0018268A">
      <w:pPr>
        <w:spacing w:after="0" w:line="240" w:lineRule="auto"/>
        <w:rPr>
          <w:rFonts w:ascii="Arial" w:hAnsi="Arial" w:cs="Arial"/>
          <w:b/>
          <w:sz w:val="32"/>
          <w:szCs w:val="24"/>
        </w:rPr>
      </w:pPr>
      <w:r>
        <w:rPr>
          <w:noProof/>
          <w:lang w:eastAsia="tr-TR"/>
        </w:rPr>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Dikey Kaydırma 461" o:spid="_x0000_s1149" type="#_x0000_t97" style="position:absolute;margin-left:34.2pt;margin-top:-16.35pt;width:245.25pt;height:107.25pt;z-index:2516188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" strokecolor="#243f60" strokeweight="2pt">
            <v:textbox>
              <w:txbxContent>
                <w:p w:rsidR="00270ADA" w:rsidRPr="00A81754" w:rsidRDefault="00270ADA" w:rsidP="0092417C">
                  <w:pPr>
                    <w:spacing w:after="0" w:line="240" w:lineRule="auto"/>
                    <w:rPr>
                      <w:rFonts w:ascii="Monotype Corsiva" w:hAnsi="Monotype Corsiva"/>
                      <w:color w:val="000000"/>
                      <w:sz w:val="32"/>
                    </w:rPr>
                  </w:pPr>
                  <w:r w:rsidRPr="00A81754">
                    <w:rPr>
                      <w:rFonts w:ascii="Monotype Corsiva" w:hAnsi="Monotype Corsiva"/>
                      <w:color w:val="000000"/>
                      <w:sz w:val="32"/>
                    </w:rPr>
                    <w:t>Benim can arkadaşım</w:t>
                  </w:r>
                </w:p>
                <w:p w:rsidR="00270ADA" w:rsidRPr="00A81754" w:rsidRDefault="00270ADA" w:rsidP="0092417C">
                  <w:pPr>
                    <w:spacing w:after="0" w:line="240" w:lineRule="auto"/>
                    <w:rPr>
                      <w:rFonts w:ascii="Monotype Corsiva" w:hAnsi="Monotype Corsiva"/>
                      <w:color w:val="000000"/>
                      <w:sz w:val="32"/>
                    </w:rPr>
                  </w:pPr>
                  <w:r w:rsidRPr="00A81754">
                    <w:rPr>
                      <w:rFonts w:ascii="Monotype Corsiva" w:hAnsi="Monotype Corsiva"/>
                      <w:color w:val="000000"/>
                      <w:sz w:val="32"/>
                    </w:rPr>
                    <w:t>Sırdaşım kitap</w:t>
                  </w:r>
                </w:p>
                <w:p w:rsidR="00270ADA" w:rsidRPr="00A81754" w:rsidRDefault="00270ADA" w:rsidP="0092417C">
                  <w:pPr>
                    <w:spacing w:after="0" w:line="240" w:lineRule="auto"/>
                    <w:rPr>
                      <w:rFonts w:ascii="Monotype Corsiva" w:hAnsi="Monotype Corsiva"/>
                      <w:color w:val="000000"/>
                      <w:sz w:val="32"/>
                    </w:rPr>
                  </w:pPr>
                  <w:r w:rsidRPr="00A81754">
                    <w:rPr>
                      <w:rFonts w:ascii="Monotype Corsiva" w:hAnsi="Monotype Corsiva"/>
                      <w:color w:val="000000"/>
                      <w:sz w:val="32"/>
                    </w:rPr>
                    <w:t>Üzülsem teselli, neşe kaynağım</w:t>
                  </w:r>
                </w:p>
                <w:p w:rsidR="00270ADA" w:rsidRPr="00A81754" w:rsidRDefault="00270ADA" w:rsidP="0092417C">
                  <w:pPr>
                    <w:spacing w:after="0" w:line="240" w:lineRule="auto"/>
                    <w:rPr>
                      <w:rFonts w:ascii="Monotype Corsiva" w:hAnsi="Monotype Corsiva"/>
                      <w:color w:val="000000"/>
                      <w:sz w:val="32"/>
                    </w:rPr>
                  </w:pPr>
                  <w:r w:rsidRPr="00A81754">
                    <w:rPr>
                      <w:rFonts w:ascii="Monotype Corsiva" w:hAnsi="Monotype Corsiva"/>
                      <w:color w:val="000000"/>
                      <w:sz w:val="32"/>
                    </w:rPr>
                    <w:t>Yolumu yitirsem ışığım kitap</w:t>
                  </w:r>
                </w:p>
                <w:p w:rsidR="00270ADA" w:rsidRPr="00C05861" w:rsidRDefault="00270ADA" w:rsidP="0092417C">
                  <w:pPr>
                    <w:spacing w:after="0" w:line="240" w:lineRule="auto"/>
                    <w:jc w:val="center"/>
                    <w:rPr>
                      <w:color w:val="000000"/>
                    </w:rPr>
                  </w:pPr>
                </w:p>
              </w:txbxContent>
            </v:textbox>
          </v:shape>
        </w:pict>
      </w:r>
      <w:r w:rsidRPr="0018268A">
        <w:rPr>
          <w:rFonts w:ascii="Arial" w:hAnsi="Arial" w:cs="Arial"/>
          <w:b/>
          <w:sz w:val="28"/>
          <w:szCs w:val="24"/>
        </w:rPr>
        <w:t>13</w:t>
      </w:r>
      <w:r>
        <w:rPr>
          <w:rFonts w:ascii="Arial" w:hAnsi="Arial" w:cs="Arial"/>
          <w:b/>
          <w:sz w:val="32"/>
          <w:szCs w:val="24"/>
        </w:rPr>
        <w:t xml:space="preserve">- </w:t>
      </w:r>
    </w:p>
    <w:p w:rsidR="00270ADA" w:rsidRDefault="00270ADA" w:rsidP="0018268A">
      <w:pPr>
        <w:spacing w:after="0" w:line="240" w:lineRule="auto"/>
        <w:rPr>
          <w:rFonts w:ascii="Arial" w:hAnsi="Arial" w:cs="Arial"/>
          <w:b/>
          <w:sz w:val="32"/>
          <w:szCs w:val="24"/>
        </w:rPr>
      </w:pPr>
    </w:p>
    <w:p w:rsidR="00270ADA" w:rsidRDefault="00270ADA" w:rsidP="0018268A">
      <w:pPr>
        <w:spacing w:after="0" w:line="240" w:lineRule="auto"/>
        <w:rPr>
          <w:rFonts w:ascii="Arial" w:hAnsi="Arial" w:cs="Arial"/>
          <w:b/>
          <w:sz w:val="32"/>
          <w:szCs w:val="24"/>
        </w:rPr>
      </w:pPr>
    </w:p>
    <w:p w:rsidR="00270ADA" w:rsidRDefault="00270ADA" w:rsidP="0018268A">
      <w:pPr>
        <w:spacing w:after="0" w:line="240" w:lineRule="auto"/>
        <w:rPr>
          <w:rFonts w:ascii="Arial" w:hAnsi="Arial" w:cs="Arial"/>
          <w:b/>
          <w:sz w:val="32"/>
          <w:szCs w:val="24"/>
        </w:rPr>
      </w:pPr>
    </w:p>
    <w:p w:rsidR="00270ADA" w:rsidRDefault="00270ADA" w:rsidP="0018268A">
      <w:pPr>
        <w:spacing w:after="0" w:line="240" w:lineRule="auto"/>
        <w:rPr>
          <w:rFonts w:ascii="Arial" w:hAnsi="Arial" w:cs="Arial"/>
          <w:b/>
          <w:sz w:val="32"/>
          <w:szCs w:val="24"/>
        </w:rPr>
      </w:pPr>
    </w:p>
    <w:p w:rsidR="00270ADA" w:rsidRPr="0092417C" w:rsidRDefault="00270ADA" w:rsidP="0092417C">
      <w:pPr>
        <w:spacing w:after="0" w:line="240" w:lineRule="auto"/>
        <w:rPr>
          <w:rFonts w:ascii="Arial" w:hAnsi="Arial" w:cs="Arial"/>
          <w:b/>
          <w:color w:val="000000"/>
          <w:sz w:val="24"/>
          <w:szCs w:val="24"/>
        </w:rPr>
      </w:pPr>
      <w:r w:rsidRPr="0092417C">
        <w:rPr>
          <w:rFonts w:ascii="Arial" w:hAnsi="Arial" w:cs="Arial"/>
          <w:b/>
          <w:sz w:val="24"/>
          <w:szCs w:val="24"/>
        </w:rPr>
        <w:t xml:space="preserve">Yukarıdaki şiirde </w:t>
      </w:r>
      <w:r w:rsidRPr="0092417C">
        <w:rPr>
          <w:rFonts w:ascii="Arial" w:hAnsi="Arial" w:cs="Arial"/>
          <w:b/>
          <w:color w:val="000000"/>
          <w:sz w:val="24"/>
          <w:szCs w:val="24"/>
        </w:rPr>
        <w:t xml:space="preserve"> kitapla ilgili olarak aşağıdakilerden hangisinden söz </w:t>
      </w:r>
      <w:r w:rsidRPr="0092417C">
        <w:rPr>
          <w:rFonts w:ascii="Arial" w:hAnsi="Arial" w:cs="Arial"/>
          <w:b/>
          <w:color w:val="000000"/>
          <w:sz w:val="32"/>
          <w:szCs w:val="24"/>
          <w:u w:val="single"/>
        </w:rPr>
        <w:t>edilmemiştir?</w:t>
      </w:r>
    </w:p>
    <w:p w:rsidR="00270ADA" w:rsidRPr="0092417C" w:rsidRDefault="00270ADA" w:rsidP="0092417C">
      <w:pPr>
        <w:spacing w:after="0" w:line="240" w:lineRule="auto"/>
        <w:rPr>
          <w:rFonts w:ascii="Arial" w:hAnsi="Arial" w:cs="Arial"/>
          <w:color w:val="000000"/>
          <w:sz w:val="24"/>
          <w:szCs w:val="24"/>
        </w:rPr>
      </w:pPr>
      <w:r w:rsidRPr="0092417C">
        <w:rPr>
          <w:rFonts w:ascii="Arial" w:hAnsi="Arial" w:cs="Arial"/>
          <w:color w:val="000000"/>
          <w:sz w:val="24"/>
          <w:szCs w:val="24"/>
        </w:rPr>
        <w:tab/>
        <w:t>A) Üzüntüyü giderdiğinden</w:t>
      </w:r>
      <w:r w:rsidRPr="0092417C">
        <w:rPr>
          <w:rFonts w:ascii="Arial" w:hAnsi="Arial" w:cs="Arial"/>
          <w:color w:val="000000"/>
          <w:sz w:val="24"/>
          <w:szCs w:val="24"/>
        </w:rPr>
        <w:tab/>
      </w:r>
      <w:r w:rsidRPr="0092417C">
        <w:rPr>
          <w:rFonts w:ascii="Arial" w:hAnsi="Arial" w:cs="Arial"/>
          <w:color w:val="000000"/>
          <w:sz w:val="24"/>
          <w:szCs w:val="24"/>
        </w:rPr>
        <w:tab/>
      </w:r>
      <w:r w:rsidRPr="0092417C">
        <w:rPr>
          <w:rFonts w:ascii="Arial" w:hAnsi="Arial" w:cs="Arial"/>
          <w:color w:val="000000"/>
          <w:sz w:val="24"/>
          <w:szCs w:val="24"/>
        </w:rPr>
        <w:tab/>
        <w:t>B) Yol gösterici olduğundan</w:t>
      </w:r>
    </w:p>
    <w:p w:rsidR="00270ADA" w:rsidRPr="0092417C" w:rsidRDefault="00270ADA" w:rsidP="0092417C">
      <w:pPr>
        <w:spacing w:after="0" w:line="240" w:lineRule="auto"/>
        <w:rPr>
          <w:rFonts w:ascii="Arial" w:hAnsi="Arial" w:cs="Arial"/>
          <w:color w:val="000000"/>
          <w:sz w:val="24"/>
          <w:szCs w:val="24"/>
        </w:rPr>
      </w:pPr>
      <w:r w:rsidRPr="0092417C">
        <w:rPr>
          <w:rFonts w:ascii="Arial" w:hAnsi="Arial" w:cs="Arial"/>
          <w:color w:val="000000"/>
          <w:sz w:val="24"/>
          <w:szCs w:val="24"/>
        </w:rPr>
        <w:tab/>
        <w:t>C) İyi bir dost olduğundan</w:t>
      </w:r>
      <w:r w:rsidRPr="0092417C">
        <w:rPr>
          <w:rFonts w:ascii="Arial" w:hAnsi="Arial" w:cs="Arial"/>
          <w:color w:val="000000"/>
          <w:sz w:val="24"/>
          <w:szCs w:val="24"/>
        </w:rPr>
        <w:tab/>
      </w:r>
      <w:r w:rsidRPr="0092417C">
        <w:rPr>
          <w:rFonts w:ascii="Arial" w:hAnsi="Arial" w:cs="Arial"/>
          <w:color w:val="000000"/>
          <w:sz w:val="24"/>
          <w:szCs w:val="24"/>
        </w:rPr>
        <w:tab/>
      </w:r>
      <w:r w:rsidRPr="0092417C">
        <w:rPr>
          <w:rFonts w:ascii="Arial" w:hAnsi="Arial" w:cs="Arial"/>
          <w:color w:val="000000"/>
          <w:sz w:val="24"/>
          <w:szCs w:val="24"/>
        </w:rPr>
        <w:tab/>
        <w:t>D) Okuma sevgisini artırdığından</w:t>
      </w:r>
    </w:p>
    <w:p w:rsidR="00270ADA" w:rsidRDefault="00270ADA" w:rsidP="0018268A">
      <w:pPr>
        <w:spacing w:after="0" w:line="240" w:lineRule="auto"/>
        <w:rPr>
          <w:rFonts w:ascii="Arial" w:hAnsi="Arial" w:cs="Arial"/>
          <w:sz w:val="24"/>
          <w:szCs w:val="24"/>
        </w:rPr>
      </w:pPr>
      <w:r>
        <w:rPr>
          <w:noProof/>
          <w:lang w:eastAsia="tr-TR"/>
        </w:rPr>
        <w:pict>
          <v:shape id="Köşeleri Yuvarlanmış Dikdörtgen Belirtme Çizgisi 469" o:spid="_x0000_s1150" type="#_x0000_t62" style="position:absolute;margin-left:85.2pt;margin-top:10.95pt;width:194.25pt;height:72.75pt;z-index:2516198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" adj="-2007,5809" fillcolor="window" strokecolor="#385d8a" strokeweight="2pt">
            <v:textbox>
              <w:txbxContent>
                <w:p w:rsidR="00270ADA" w:rsidRPr="00C05861" w:rsidRDefault="00270ADA" w:rsidP="0092417C">
                  <w:pPr>
                    <w:rPr>
                      <w:b/>
                      <w:color w:val="000000"/>
                      <w:sz w:val="28"/>
                    </w:rPr>
                  </w:pPr>
                  <w:r w:rsidRPr="00C05861">
                    <w:rPr>
                      <w:b/>
                      <w:color w:val="000000"/>
                      <w:sz w:val="28"/>
                    </w:rPr>
                    <w:t>Evin kapısından dışarıya önce küçükler, sonra büyükler çıktı.</w:t>
                  </w:r>
                </w:p>
              </w:txbxContent>
            </v:textbox>
          </v:shape>
        </w:pict>
      </w:r>
    </w:p>
    <w:p w:rsidR="00270ADA" w:rsidRDefault="00270ADA" w:rsidP="0018268A">
      <w:pPr>
        <w:spacing w:after="0" w:line="240" w:lineRule="auto"/>
        <w:rPr>
          <w:rFonts w:ascii="Arial" w:hAnsi="Arial" w:cs="Arial"/>
          <w:b/>
          <w:sz w:val="28"/>
          <w:szCs w:val="24"/>
        </w:rPr>
      </w:pPr>
      <w:r w:rsidRPr="0092417C">
        <w:rPr>
          <w:rFonts w:ascii="Arial" w:hAnsi="Arial" w:cs="Arial"/>
          <w:b/>
          <w:sz w:val="28"/>
          <w:szCs w:val="24"/>
        </w:rPr>
        <w:t>14</w:t>
      </w:r>
      <w:r>
        <w:rPr>
          <w:rFonts w:ascii="Arial" w:hAnsi="Arial" w:cs="Arial"/>
          <w:b/>
          <w:sz w:val="28"/>
          <w:szCs w:val="24"/>
        </w:rPr>
        <w:t xml:space="preserve"> - </w:t>
      </w:r>
      <w:r w:rsidRPr="00C05861">
        <w:rPr>
          <w:rFonts w:ascii="Arial" w:hAnsi="Arial" w:cs="Arial"/>
          <w:b/>
          <w:noProof/>
          <w:sz w:val="28"/>
          <w:szCs w:val="24"/>
          <w:lang w:eastAsia="tr-TR"/>
        </w:rPr>
        <w:pict>
          <v:shape id="Resim 468" o:spid="_x0000_i1035" type="#_x0000_t75" style="width:57pt;height:72.75pt;visibility:visible">
            <v:imagedata r:id="rId13" o:title=""/>
          </v:shape>
        </w:pict>
      </w:r>
    </w:p>
    <w:p w:rsidR="00270ADA" w:rsidRDefault="00270ADA" w:rsidP="0018268A">
      <w:pPr>
        <w:spacing w:after="0" w:line="240" w:lineRule="auto"/>
        <w:rPr>
          <w:rFonts w:ascii="Arial" w:hAnsi="Arial" w:cs="Arial"/>
          <w:b/>
          <w:sz w:val="24"/>
          <w:szCs w:val="24"/>
        </w:rPr>
      </w:pPr>
      <w:r>
        <w:rPr>
          <w:rFonts w:ascii="Arial" w:hAnsi="Arial" w:cs="Arial"/>
          <w:b/>
          <w:sz w:val="24"/>
          <w:szCs w:val="24"/>
        </w:rPr>
        <w:t>Derya’nın cümlesinde anlatım bozukluğuna sebep olan sözcük aşağıdakilerden hangisidir?</w:t>
      </w:r>
    </w:p>
    <w:p w:rsidR="00270ADA" w:rsidRDefault="00270ADA" w:rsidP="0018268A">
      <w:pPr>
        <w:spacing w:after="0" w:line="240" w:lineRule="auto"/>
        <w:rPr>
          <w:rFonts w:ascii="Arial" w:hAnsi="Arial" w:cs="Arial"/>
          <w:b/>
          <w:sz w:val="24"/>
          <w:szCs w:val="24"/>
        </w:rPr>
      </w:pPr>
    </w:p>
    <w:p w:rsidR="00270ADA" w:rsidRDefault="00270ADA" w:rsidP="0092417C">
      <w:pPr>
        <w:spacing w:after="0" w:line="240" w:lineRule="auto"/>
        <w:rPr>
          <w:rFonts w:ascii="Arial" w:hAnsi="Arial" w:cs="Arial"/>
          <w:b/>
          <w:sz w:val="24"/>
          <w:szCs w:val="24"/>
        </w:rPr>
      </w:pPr>
      <w:r>
        <w:rPr>
          <w:rFonts w:ascii="Arial" w:hAnsi="Arial" w:cs="Arial"/>
          <w:b/>
          <w:sz w:val="24"/>
          <w:szCs w:val="24"/>
        </w:rPr>
        <w:t xml:space="preserve">A) </w:t>
      </w:r>
      <w:r w:rsidRPr="00A81754">
        <w:rPr>
          <w:rFonts w:ascii="Arial" w:hAnsi="Arial" w:cs="Arial"/>
          <w:sz w:val="24"/>
          <w:szCs w:val="24"/>
        </w:rPr>
        <w:t xml:space="preserve">Dışarıya </w:t>
      </w:r>
      <w:r>
        <w:rPr>
          <w:rFonts w:ascii="Arial" w:hAnsi="Arial" w:cs="Arial"/>
          <w:b/>
          <w:sz w:val="24"/>
          <w:szCs w:val="24"/>
        </w:rPr>
        <w:t xml:space="preserve">            </w:t>
      </w:r>
      <w:r>
        <w:rPr>
          <w:rFonts w:ascii="Arial" w:hAnsi="Arial" w:cs="Arial"/>
          <w:b/>
          <w:sz w:val="24"/>
          <w:szCs w:val="24"/>
        </w:rPr>
        <w:tab/>
      </w:r>
      <w:r>
        <w:rPr>
          <w:rFonts w:ascii="Arial" w:hAnsi="Arial" w:cs="Arial"/>
          <w:b/>
          <w:sz w:val="24"/>
          <w:szCs w:val="24"/>
        </w:rPr>
        <w:tab/>
        <w:t xml:space="preserve">B) </w:t>
      </w:r>
      <w:r w:rsidRPr="00A81754">
        <w:rPr>
          <w:rFonts w:ascii="Arial" w:hAnsi="Arial" w:cs="Arial"/>
          <w:sz w:val="24"/>
          <w:szCs w:val="24"/>
        </w:rPr>
        <w:t>Çıktı</w:t>
      </w:r>
    </w:p>
    <w:p w:rsidR="00270ADA" w:rsidRDefault="00270ADA" w:rsidP="0092417C">
      <w:pPr>
        <w:spacing w:after="0" w:line="240" w:lineRule="auto"/>
        <w:rPr>
          <w:rFonts w:ascii="Arial" w:hAnsi="Arial" w:cs="Arial"/>
          <w:b/>
          <w:sz w:val="24"/>
          <w:szCs w:val="24"/>
        </w:rPr>
      </w:pPr>
      <w:r>
        <w:rPr>
          <w:rFonts w:ascii="Arial" w:hAnsi="Arial" w:cs="Arial"/>
          <w:b/>
          <w:sz w:val="24"/>
          <w:szCs w:val="24"/>
        </w:rPr>
        <w:t>C)</w:t>
      </w:r>
      <w:r w:rsidRPr="00615C5C">
        <w:rPr>
          <w:rFonts w:ascii="Arial" w:hAnsi="Arial" w:cs="Arial"/>
          <w:sz w:val="24"/>
          <w:szCs w:val="24"/>
        </w:rPr>
        <w:t xml:space="preserve"> </w:t>
      </w:r>
      <w:r w:rsidRPr="00A81754">
        <w:rPr>
          <w:rFonts w:ascii="Arial" w:hAnsi="Arial" w:cs="Arial"/>
          <w:sz w:val="24"/>
          <w:szCs w:val="24"/>
        </w:rPr>
        <w:t>Kapısından</w:t>
      </w:r>
      <w:r w:rsidRPr="00A81754">
        <w:rPr>
          <w:rFonts w:ascii="Arial" w:hAnsi="Arial" w:cs="Arial"/>
          <w:sz w:val="24"/>
          <w:szCs w:val="24"/>
        </w:rPr>
        <w:tab/>
      </w:r>
      <w:r>
        <w:rPr>
          <w:rFonts w:ascii="Arial" w:hAnsi="Arial" w:cs="Arial"/>
          <w:b/>
          <w:sz w:val="24"/>
          <w:szCs w:val="24"/>
        </w:rPr>
        <w:tab/>
        <w:t xml:space="preserve">D) </w:t>
      </w:r>
      <w:r w:rsidRPr="00A81754">
        <w:rPr>
          <w:rFonts w:ascii="Arial" w:hAnsi="Arial" w:cs="Arial"/>
          <w:sz w:val="24"/>
          <w:szCs w:val="24"/>
        </w:rPr>
        <w:t>Önce</w:t>
      </w:r>
      <w:r>
        <w:rPr>
          <w:rFonts w:ascii="Arial" w:hAnsi="Arial" w:cs="Arial"/>
          <w:b/>
          <w:sz w:val="24"/>
          <w:szCs w:val="24"/>
        </w:rPr>
        <w:t xml:space="preserve"> </w:t>
      </w:r>
    </w:p>
    <w:p w:rsidR="00270ADA" w:rsidRDefault="00270ADA" w:rsidP="0092417C">
      <w:pPr>
        <w:spacing w:after="0" w:line="240" w:lineRule="auto"/>
        <w:rPr>
          <w:rFonts w:ascii="Arial" w:hAnsi="Arial" w:cs="Arial"/>
          <w:b/>
          <w:sz w:val="24"/>
          <w:szCs w:val="24"/>
        </w:rPr>
      </w:pPr>
    </w:p>
    <w:p w:rsidR="00270ADA" w:rsidRDefault="00270ADA" w:rsidP="0092417C">
      <w:pPr>
        <w:spacing w:after="0" w:line="240" w:lineRule="auto"/>
        <w:rPr>
          <w:rFonts w:ascii="Arial" w:hAnsi="Arial" w:cs="Arial"/>
          <w:b/>
          <w:sz w:val="24"/>
          <w:szCs w:val="24"/>
        </w:rPr>
      </w:pPr>
      <w:r w:rsidRPr="0092417C">
        <w:rPr>
          <w:rFonts w:ascii="Arial" w:hAnsi="Arial" w:cs="Arial"/>
          <w:b/>
          <w:sz w:val="28"/>
          <w:szCs w:val="24"/>
        </w:rPr>
        <w:t>15-</w:t>
      </w:r>
      <w:r>
        <w:rPr>
          <w:rFonts w:ascii="Arial" w:hAnsi="Arial" w:cs="Arial"/>
          <w:b/>
          <w:sz w:val="24"/>
          <w:szCs w:val="24"/>
        </w:rPr>
        <w:t xml:space="preserve">  Aşağıdaki cümlelerden hangisi anlamı bakımından olumsuz cümledir?</w:t>
      </w:r>
    </w:p>
    <w:p w:rsidR="00270ADA" w:rsidRDefault="00270ADA" w:rsidP="0092417C">
      <w:pPr>
        <w:spacing w:after="0" w:line="240" w:lineRule="auto"/>
        <w:rPr>
          <w:rFonts w:ascii="Arial" w:hAnsi="Arial" w:cs="Arial"/>
          <w:b/>
          <w:sz w:val="24"/>
          <w:szCs w:val="24"/>
        </w:rPr>
      </w:pPr>
    </w:p>
    <w:p w:rsidR="00270ADA" w:rsidRDefault="00270ADA" w:rsidP="00A81754">
      <w:pPr>
        <w:spacing w:after="0" w:line="240" w:lineRule="auto"/>
        <w:rPr>
          <w:rFonts w:ascii="Arial" w:hAnsi="Arial" w:cs="Arial"/>
          <w:sz w:val="24"/>
          <w:szCs w:val="24"/>
        </w:rPr>
      </w:pPr>
      <w:r>
        <w:rPr>
          <w:rFonts w:ascii="Arial" w:hAnsi="Arial" w:cs="Arial"/>
          <w:b/>
          <w:sz w:val="24"/>
          <w:szCs w:val="24"/>
        </w:rPr>
        <w:t xml:space="preserve">A) </w:t>
      </w:r>
      <w:r>
        <w:rPr>
          <w:rFonts w:ascii="Arial" w:hAnsi="Arial" w:cs="Arial"/>
          <w:sz w:val="24"/>
          <w:szCs w:val="24"/>
        </w:rPr>
        <w:t>Ali okuldan geldi mi?</w:t>
      </w:r>
    </w:p>
    <w:p w:rsidR="00270ADA" w:rsidRDefault="00270ADA" w:rsidP="00A81754">
      <w:pPr>
        <w:spacing w:after="0" w:line="240" w:lineRule="auto"/>
        <w:rPr>
          <w:rFonts w:ascii="Arial" w:hAnsi="Arial" w:cs="Arial"/>
          <w:sz w:val="24"/>
          <w:szCs w:val="24"/>
        </w:rPr>
      </w:pPr>
      <w:r w:rsidRPr="00A81754">
        <w:rPr>
          <w:rFonts w:ascii="Arial" w:hAnsi="Arial" w:cs="Arial"/>
          <w:b/>
          <w:sz w:val="24"/>
          <w:szCs w:val="24"/>
        </w:rPr>
        <w:t>B)</w:t>
      </w:r>
      <w:r>
        <w:rPr>
          <w:rFonts w:ascii="Arial" w:hAnsi="Arial" w:cs="Arial"/>
          <w:sz w:val="24"/>
          <w:szCs w:val="24"/>
        </w:rPr>
        <w:t xml:space="preserve"> Baban daha iyi bilir.</w:t>
      </w:r>
    </w:p>
    <w:p w:rsidR="00270ADA" w:rsidRDefault="00270ADA" w:rsidP="00A81754">
      <w:pPr>
        <w:spacing w:after="0" w:line="240" w:lineRule="auto"/>
        <w:rPr>
          <w:rFonts w:ascii="Arial" w:hAnsi="Arial" w:cs="Arial"/>
          <w:sz w:val="24"/>
          <w:szCs w:val="24"/>
        </w:rPr>
      </w:pPr>
      <w:r w:rsidRPr="00A81754">
        <w:rPr>
          <w:rFonts w:ascii="Arial" w:hAnsi="Arial" w:cs="Arial"/>
          <w:b/>
          <w:sz w:val="24"/>
          <w:szCs w:val="24"/>
        </w:rPr>
        <w:t>C)</w:t>
      </w:r>
      <w:r>
        <w:rPr>
          <w:rFonts w:ascii="Arial" w:hAnsi="Arial" w:cs="Arial"/>
          <w:sz w:val="24"/>
          <w:szCs w:val="24"/>
        </w:rPr>
        <w:t xml:space="preserve"> İşlerini daha bitirmiş değilsin.</w:t>
      </w:r>
    </w:p>
    <w:p w:rsidR="00270ADA" w:rsidRDefault="00270ADA" w:rsidP="00A81754">
      <w:pPr>
        <w:spacing w:after="0" w:line="240" w:lineRule="auto"/>
        <w:rPr>
          <w:rFonts w:ascii="Arial" w:hAnsi="Arial" w:cs="Arial"/>
          <w:sz w:val="24"/>
          <w:szCs w:val="24"/>
        </w:rPr>
      </w:pPr>
      <w:r w:rsidRPr="00A81754">
        <w:rPr>
          <w:rFonts w:ascii="Arial" w:hAnsi="Arial" w:cs="Arial"/>
          <w:b/>
          <w:sz w:val="24"/>
          <w:szCs w:val="24"/>
        </w:rPr>
        <w:t>D)</w:t>
      </w:r>
      <w:r>
        <w:rPr>
          <w:rFonts w:ascii="Arial" w:hAnsi="Arial" w:cs="Arial"/>
          <w:sz w:val="24"/>
          <w:szCs w:val="24"/>
        </w:rPr>
        <w:t xml:space="preserve"> Sabahları denemek istiyorum şansımı.</w:t>
      </w:r>
    </w:p>
    <w:p w:rsidR="00270ADA" w:rsidRDefault="00270ADA" w:rsidP="00A81754">
      <w:pPr>
        <w:spacing w:after="0" w:line="240" w:lineRule="auto"/>
        <w:rPr>
          <w:rFonts w:ascii="Arial" w:hAnsi="Arial" w:cs="Arial"/>
          <w:sz w:val="24"/>
          <w:szCs w:val="24"/>
        </w:rPr>
      </w:pPr>
    </w:p>
    <w:p w:rsidR="00270ADA" w:rsidRDefault="00270ADA" w:rsidP="00A81754">
      <w:pPr>
        <w:spacing w:after="0" w:line="240" w:lineRule="auto"/>
        <w:rPr>
          <w:rFonts w:ascii="Arial" w:hAnsi="Arial" w:cs="Arial"/>
          <w:b/>
          <w:sz w:val="28"/>
          <w:szCs w:val="24"/>
        </w:rPr>
      </w:pPr>
    </w:p>
    <w:p w:rsidR="00270ADA" w:rsidRDefault="00270ADA" w:rsidP="00A81754">
      <w:pPr>
        <w:spacing w:after="0" w:line="240" w:lineRule="auto"/>
        <w:rPr>
          <w:rFonts w:ascii="Arial" w:hAnsi="Arial" w:cs="Arial"/>
          <w:b/>
          <w:sz w:val="24"/>
          <w:szCs w:val="24"/>
        </w:rPr>
      </w:pPr>
      <w:r>
        <w:rPr>
          <w:rFonts w:ascii="Arial" w:hAnsi="Arial" w:cs="Arial"/>
          <w:b/>
          <w:sz w:val="28"/>
          <w:szCs w:val="24"/>
        </w:rPr>
        <w:t xml:space="preserve">16 – </w:t>
      </w:r>
      <w:r w:rsidRPr="008741A0">
        <w:rPr>
          <w:rFonts w:ascii="Arial" w:hAnsi="Arial" w:cs="Arial"/>
          <w:b/>
          <w:sz w:val="24"/>
          <w:szCs w:val="24"/>
        </w:rPr>
        <w:t xml:space="preserve">Aşağıdaki görsellerden hangisinde aldığı ekle yeni anlam </w:t>
      </w:r>
      <w:r w:rsidRPr="008741A0">
        <w:rPr>
          <w:rFonts w:ascii="Arial" w:hAnsi="Arial" w:cs="Arial"/>
          <w:b/>
          <w:sz w:val="32"/>
          <w:szCs w:val="24"/>
          <w:u w:val="single"/>
        </w:rPr>
        <w:t xml:space="preserve">kazanmamış </w:t>
      </w:r>
      <w:r w:rsidRPr="008741A0">
        <w:rPr>
          <w:rFonts w:ascii="Arial" w:hAnsi="Arial" w:cs="Arial"/>
          <w:b/>
          <w:sz w:val="24"/>
          <w:szCs w:val="24"/>
        </w:rPr>
        <w:t xml:space="preserve"> bir isim anlatılmaktadır?</w:t>
      </w:r>
    </w:p>
    <w:p w:rsidR="00270ADA" w:rsidRDefault="00270ADA" w:rsidP="00A81754">
      <w:pPr>
        <w:spacing w:after="0" w:line="240" w:lineRule="auto"/>
        <w:rPr>
          <w:rFonts w:ascii="Arial" w:hAnsi="Arial" w:cs="Arial"/>
          <w:b/>
          <w:sz w:val="24"/>
          <w:szCs w:val="24"/>
        </w:rPr>
      </w:pPr>
    </w:p>
    <w:p w:rsidR="00270ADA" w:rsidRDefault="00270ADA" w:rsidP="00A81754">
      <w:pPr>
        <w:spacing w:after="0" w:line="240" w:lineRule="auto"/>
        <w:rPr>
          <w:rFonts w:ascii="Arial" w:hAnsi="Arial" w:cs="Arial"/>
          <w:b/>
          <w:sz w:val="24"/>
          <w:szCs w:val="24"/>
        </w:rPr>
      </w:pPr>
      <w:r>
        <w:rPr>
          <w:rFonts w:ascii="Arial" w:hAnsi="Arial" w:cs="Arial"/>
          <w:b/>
          <w:sz w:val="24"/>
          <w:szCs w:val="24"/>
        </w:rPr>
        <w:t>A)</w:t>
      </w:r>
      <w:r w:rsidRPr="00C05861">
        <w:rPr>
          <w:rFonts w:ascii="Arial" w:hAnsi="Arial" w:cs="Arial"/>
          <w:b/>
          <w:noProof/>
          <w:sz w:val="24"/>
          <w:szCs w:val="24"/>
          <w:lang w:eastAsia="tr-TR"/>
        </w:rPr>
        <w:pict>
          <v:shape id="Resim 473" o:spid="_x0000_i1036" type="#_x0000_t75" style="width:66pt;height:66pt;visibility:visible">
            <v:imagedata r:id="rId14" o:title=""/>
          </v:shape>
        </w:pict>
      </w:r>
      <w:r>
        <w:rPr>
          <w:rFonts w:ascii="Arial" w:hAnsi="Arial" w:cs="Arial"/>
          <w:b/>
          <w:sz w:val="24"/>
          <w:szCs w:val="24"/>
        </w:rPr>
        <w:t xml:space="preserve">       B) </w:t>
      </w:r>
      <w:r w:rsidRPr="00C05861">
        <w:rPr>
          <w:rFonts w:ascii="Arial" w:hAnsi="Arial" w:cs="Arial"/>
          <w:b/>
          <w:noProof/>
          <w:sz w:val="24"/>
          <w:szCs w:val="24"/>
          <w:lang w:eastAsia="tr-TR"/>
        </w:rPr>
        <w:pict>
          <v:shape id="Resim 471" o:spid="_x0000_i1037" type="#_x0000_t75" style="width:65.25pt;height:61.5pt;visibility:visible">
            <v:imagedata r:id="rId15" o:title=""/>
          </v:shape>
        </w:pict>
      </w:r>
    </w:p>
    <w:p w:rsidR="00270ADA" w:rsidRDefault="00270ADA" w:rsidP="00A81754">
      <w:pPr>
        <w:spacing w:after="0" w:line="240" w:lineRule="auto"/>
        <w:rPr>
          <w:rFonts w:ascii="Arial" w:hAnsi="Arial" w:cs="Arial"/>
          <w:b/>
          <w:noProof/>
          <w:sz w:val="24"/>
          <w:szCs w:val="24"/>
          <w:lang w:eastAsia="tr-TR"/>
        </w:rPr>
      </w:pPr>
      <w:r>
        <w:rPr>
          <w:rFonts w:ascii="Arial" w:hAnsi="Arial" w:cs="Arial"/>
          <w:b/>
          <w:sz w:val="24"/>
          <w:szCs w:val="24"/>
        </w:rPr>
        <w:t xml:space="preserve">C) </w:t>
      </w:r>
      <w:r w:rsidRPr="00C05861">
        <w:rPr>
          <w:rFonts w:ascii="Arial" w:hAnsi="Arial" w:cs="Arial"/>
          <w:b/>
          <w:noProof/>
          <w:sz w:val="24"/>
          <w:szCs w:val="24"/>
          <w:lang w:eastAsia="tr-TR"/>
        </w:rPr>
        <w:pict>
          <v:shape id="Resim 472" o:spid="_x0000_i1038" type="#_x0000_t75" style="width:48pt;height:66pt;visibility:visible">
            <v:imagedata r:id="rId16" o:title=""/>
          </v:shape>
        </w:pict>
      </w:r>
      <w:r>
        <w:rPr>
          <w:rFonts w:ascii="Arial" w:hAnsi="Arial" w:cs="Arial"/>
          <w:b/>
          <w:sz w:val="24"/>
          <w:szCs w:val="24"/>
        </w:rPr>
        <w:t xml:space="preserve">          D)</w:t>
      </w:r>
      <w:r w:rsidRPr="008741A0">
        <w:rPr>
          <w:rFonts w:ascii="Arial" w:hAnsi="Arial" w:cs="Arial"/>
          <w:b/>
          <w:noProof/>
          <w:sz w:val="24"/>
          <w:szCs w:val="24"/>
          <w:lang w:eastAsia="tr-TR"/>
        </w:rPr>
        <w:t xml:space="preserve"> </w:t>
      </w:r>
      <w:r w:rsidRPr="00C05861">
        <w:rPr>
          <w:rFonts w:ascii="Arial" w:hAnsi="Arial" w:cs="Arial"/>
          <w:b/>
          <w:noProof/>
          <w:sz w:val="24"/>
          <w:szCs w:val="24"/>
          <w:lang w:eastAsia="tr-TR"/>
        </w:rPr>
        <w:pict>
          <v:shape id="Resim 474" o:spid="_x0000_i1039" type="#_x0000_t75" style="width:70.5pt;height:54pt;visibility:visible">
            <v:imagedata r:id="rId17" o:title=""/>
          </v:shape>
        </w:pict>
      </w:r>
    </w:p>
    <w:p w:rsidR="00270ADA" w:rsidRDefault="00270ADA" w:rsidP="00A81754">
      <w:pPr>
        <w:spacing w:after="0" w:line="240" w:lineRule="auto"/>
        <w:rPr>
          <w:rFonts w:ascii="Arial" w:hAnsi="Arial" w:cs="Arial"/>
          <w:b/>
          <w:noProof/>
          <w:sz w:val="24"/>
          <w:szCs w:val="24"/>
          <w:lang w:eastAsia="tr-TR"/>
        </w:rPr>
      </w:pPr>
    </w:p>
    <w:p w:rsidR="00270ADA" w:rsidRDefault="00270ADA" w:rsidP="008741A0">
      <w:pPr>
        <w:tabs>
          <w:tab w:val="left" w:pos="4538"/>
        </w:tabs>
        <w:spacing w:after="0" w:line="240" w:lineRule="auto"/>
        <w:rPr>
          <w:rFonts w:ascii="Arial" w:hAnsi="Arial" w:cs="Arial"/>
          <w:b/>
          <w:noProof/>
          <w:sz w:val="28"/>
          <w:szCs w:val="24"/>
          <w:lang w:eastAsia="tr-TR"/>
        </w:rPr>
      </w:pPr>
    </w:p>
    <w:p w:rsidR="00270ADA" w:rsidRPr="00A81754" w:rsidRDefault="00270ADA" w:rsidP="00A6094F">
      <w:pPr>
        <w:spacing w:after="0" w:line="240" w:lineRule="auto"/>
        <w:rPr>
          <w:rFonts w:ascii="Arial" w:hAnsi="Arial" w:cs="Arial"/>
          <w:b/>
          <w:color w:val="000000"/>
          <w:sz w:val="24"/>
        </w:rPr>
      </w:pPr>
      <w:r>
        <w:rPr>
          <w:rFonts w:ascii="Arial" w:hAnsi="Arial" w:cs="Arial"/>
          <w:b/>
          <w:sz w:val="28"/>
          <w:szCs w:val="24"/>
        </w:rPr>
        <w:t xml:space="preserve">17 - </w:t>
      </w:r>
      <w:r w:rsidRPr="00A81754">
        <w:rPr>
          <w:rFonts w:ascii="Arial" w:hAnsi="Arial" w:cs="Arial"/>
          <w:b/>
          <w:color w:val="000000"/>
          <w:sz w:val="24"/>
        </w:rPr>
        <w:t xml:space="preserve">Aşağıdaki cümlelerde altı çizili sözcüklerden hangisi </w:t>
      </w:r>
      <w:r w:rsidRPr="00A81754">
        <w:rPr>
          <w:rFonts w:ascii="Arial" w:hAnsi="Arial" w:cs="Arial"/>
          <w:b/>
          <w:color w:val="000000"/>
          <w:sz w:val="24"/>
          <w:u w:val="single"/>
        </w:rPr>
        <w:t>gerçek anlamıyla</w:t>
      </w:r>
      <w:r w:rsidRPr="00A81754">
        <w:rPr>
          <w:rFonts w:ascii="Arial" w:hAnsi="Arial" w:cs="Arial"/>
          <w:b/>
          <w:color w:val="000000"/>
          <w:sz w:val="24"/>
        </w:rPr>
        <w:t xml:space="preserve"> kullanılmıştır?</w:t>
      </w:r>
    </w:p>
    <w:p w:rsidR="00270ADA" w:rsidRDefault="00270ADA" w:rsidP="00A6094F">
      <w:pPr>
        <w:spacing w:after="0" w:line="240" w:lineRule="auto"/>
        <w:rPr>
          <w:rFonts w:ascii="Arial" w:hAnsi="Arial" w:cs="Arial"/>
          <w:color w:val="000000"/>
          <w:sz w:val="24"/>
        </w:rPr>
      </w:pPr>
    </w:p>
    <w:p w:rsidR="00270ADA" w:rsidRDefault="00270ADA" w:rsidP="00A6094F">
      <w:pPr>
        <w:spacing w:after="0" w:line="240" w:lineRule="auto"/>
        <w:rPr>
          <w:rFonts w:ascii="Arial" w:hAnsi="Arial" w:cs="Arial"/>
          <w:color w:val="000000"/>
          <w:sz w:val="24"/>
        </w:rPr>
      </w:pPr>
      <w:r w:rsidRPr="00A81754">
        <w:rPr>
          <w:rFonts w:ascii="Arial" w:hAnsi="Arial" w:cs="Arial"/>
          <w:b/>
          <w:color w:val="000000"/>
          <w:sz w:val="24"/>
        </w:rPr>
        <w:t>A)</w:t>
      </w:r>
      <w:r w:rsidRPr="00A81754">
        <w:rPr>
          <w:rFonts w:ascii="Arial" w:hAnsi="Arial" w:cs="Arial"/>
          <w:color w:val="000000"/>
          <w:sz w:val="24"/>
        </w:rPr>
        <w:t xml:space="preserve"> Vazonun </w:t>
      </w:r>
      <w:r w:rsidRPr="00A81754">
        <w:rPr>
          <w:rFonts w:ascii="Arial" w:hAnsi="Arial" w:cs="Arial"/>
          <w:b/>
          <w:color w:val="000000"/>
          <w:sz w:val="24"/>
          <w:u w:val="single"/>
        </w:rPr>
        <w:t>ağzı</w:t>
      </w:r>
      <w:r w:rsidRPr="00A81754">
        <w:rPr>
          <w:rFonts w:ascii="Arial" w:hAnsi="Arial" w:cs="Arial"/>
          <w:b/>
          <w:color w:val="000000"/>
          <w:sz w:val="24"/>
        </w:rPr>
        <w:t xml:space="preserve"> </w:t>
      </w:r>
      <w:r>
        <w:rPr>
          <w:rFonts w:ascii="Arial" w:hAnsi="Arial" w:cs="Arial"/>
          <w:color w:val="000000"/>
          <w:sz w:val="24"/>
        </w:rPr>
        <w:t xml:space="preserve">çok dar. </w:t>
      </w:r>
      <w:r>
        <w:rPr>
          <w:rFonts w:ascii="Arial" w:hAnsi="Arial" w:cs="Arial"/>
          <w:color w:val="000000"/>
          <w:sz w:val="24"/>
        </w:rPr>
        <w:tab/>
      </w:r>
    </w:p>
    <w:p w:rsidR="00270ADA" w:rsidRPr="00A81754" w:rsidRDefault="00270ADA" w:rsidP="00A6094F">
      <w:pPr>
        <w:spacing w:after="0" w:line="240" w:lineRule="auto"/>
        <w:rPr>
          <w:rFonts w:ascii="Arial" w:hAnsi="Arial" w:cs="Arial"/>
          <w:color w:val="000000"/>
          <w:sz w:val="24"/>
        </w:rPr>
      </w:pPr>
      <w:r w:rsidRPr="00A81754">
        <w:rPr>
          <w:rFonts w:ascii="Arial" w:hAnsi="Arial" w:cs="Arial"/>
          <w:b/>
          <w:color w:val="000000"/>
          <w:sz w:val="24"/>
        </w:rPr>
        <w:t>B)</w:t>
      </w:r>
      <w:r w:rsidRPr="00A81754">
        <w:rPr>
          <w:rFonts w:ascii="Arial" w:hAnsi="Arial" w:cs="Arial"/>
          <w:color w:val="000000"/>
          <w:sz w:val="24"/>
        </w:rPr>
        <w:t xml:space="preserve"> İki </w:t>
      </w:r>
      <w:r w:rsidRPr="00A81754">
        <w:rPr>
          <w:rFonts w:ascii="Arial" w:hAnsi="Arial" w:cs="Arial"/>
          <w:b/>
          <w:color w:val="000000"/>
          <w:sz w:val="24"/>
          <w:u w:val="single"/>
        </w:rPr>
        <w:t xml:space="preserve">el </w:t>
      </w:r>
      <w:r w:rsidRPr="00A81754">
        <w:rPr>
          <w:rFonts w:ascii="Arial" w:hAnsi="Arial" w:cs="Arial"/>
          <w:color w:val="000000"/>
          <w:sz w:val="24"/>
        </w:rPr>
        <w:t>ateş edip geyiği öldürdü.</w:t>
      </w:r>
    </w:p>
    <w:p w:rsidR="00270ADA" w:rsidRDefault="00270ADA" w:rsidP="00A6094F">
      <w:pPr>
        <w:spacing w:after="0" w:line="240" w:lineRule="auto"/>
        <w:rPr>
          <w:rFonts w:ascii="Arial" w:hAnsi="Arial" w:cs="Arial"/>
          <w:color w:val="000000"/>
          <w:sz w:val="24"/>
        </w:rPr>
      </w:pPr>
      <w:r w:rsidRPr="00A81754">
        <w:rPr>
          <w:rFonts w:ascii="Arial" w:hAnsi="Arial" w:cs="Arial"/>
          <w:b/>
          <w:color w:val="000000"/>
          <w:sz w:val="24"/>
        </w:rPr>
        <w:t>C)</w:t>
      </w:r>
      <w:r w:rsidRPr="00A81754">
        <w:rPr>
          <w:rFonts w:ascii="Arial" w:hAnsi="Arial" w:cs="Arial"/>
          <w:color w:val="000000"/>
          <w:sz w:val="24"/>
        </w:rPr>
        <w:t xml:space="preserve"> Makinenin </w:t>
      </w:r>
      <w:r w:rsidRPr="00A81754">
        <w:rPr>
          <w:rFonts w:ascii="Arial" w:hAnsi="Arial" w:cs="Arial"/>
          <w:b/>
          <w:color w:val="000000"/>
          <w:sz w:val="24"/>
          <w:u w:val="single"/>
        </w:rPr>
        <w:t xml:space="preserve">kolu </w:t>
      </w:r>
      <w:r w:rsidRPr="00A81754">
        <w:rPr>
          <w:rFonts w:ascii="Arial" w:hAnsi="Arial" w:cs="Arial"/>
          <w:color w:val="000000"/>
          <w:sz w:val="24"/>
        </w:rPr>
        <w:t xml:space="preserve">sıkışmış.  </w:t>
      </w:r>
      <w:r w:rsidRPr="00A81754">
        <w:rPr>
          <w:rFonts w:ascii="Arial" w:hAnsi="Arial" w:cs="Arial"/>
          <w:color w:val="000000"/>
          <w:sz w:val="24"/>
        </w:rPr>
        <w:tab/>
      </w:r>
    </w:p>
    <w:p w:rsidR="00270ADA" w:rsidRPr="00A81754" w:rsidRDefault="00270ADA" w:rsidP="00A6094F">
      <w:pPr>
        <w:spacing w:after="0" w:line="240" w:lineRule="auto"/>
        <w:rPr>
          <w:rFonts w:ascii="Arial" w:hAnsi="Arial" w:cs="Arial"/>
          <w:color w:val="000000"/>
          <w:sz w:val="24"/>
        </w:rPr>
      </w:pPr>
      <w:r w:rsidRPr="00A81754">
        <w:rPr>
          <w:rFonts w:ascii="Arial" w:hAnsi="Arial" w:cs="Arial"/>
          <w:b/>
          <w:color w:val="000000"/>
          <w:sz w:val="24"/>
        </w:rPr>
        <w:t>D)</w:t>
      </w:r>
      <w:r w:rsidRPr="00A81754">
        <w:rPr>
          <w:rFonts w:ascii="Arial" w:hAnsi="Arial" w:cs="Arial"/>
          <w:color w:val="000000"/>
          <w:sz w:val="24"/>
        </w:rPr>
        <w:t xml:space="preserve"> </w:t>
      </w:r>
      <w:r w:rsidRPr="00A81754">
        <w:rPr>
          <w:rFonts w:ascii="Arial" w:hAnsi="Arial" w:cs="Arial"/>
          <w:b/>
          <w:color w:val="000000"/>
          <w:sz w:val="24"/>
          <w:u w:val="single"/>
        </w:rPr>
        <w:t>Söz</w:t>
      </w:r>
      <w:r w:rsidRPr="00A81754">
        <w:rPr>
          <w:rFonts w:ascii="Arial" w:hAnsi="Arial" w:cs="Arial"/>
          <w:b/>
          <w:color w:val="000000"/>
          <w:sz w:val="24"/>
        </w:rPr>
        <w:t xml:space="preserve"> </w:t>
      </w:r>
      <w:r w:rsidRPr="00A81754">
        <w:rPr>
          <w:rFonts w:ascii="Arial" w:hAnsi="Arial" w:cs="Arial"/>
          <w:color w:val="000000"/>
          <w:sz w:val="24"/>
        </w:rPr>
        <w:t>gümüşse, sükût altındır.</w:t>
      </w:r>
    </w:p>
    <w:p w:rsidR="00270ADA" w:rsidRDefault="00270ADA" w:rsidP="008741A0">
      <w:pPr>
        <w:tabs>
          <w:tab w:val="left" w:pos="4538"/>
        </w:tabs>
        <w:spacing w:after="0" w:line="240" w:lineRule="auto"/>
        <w:rPr>
          <w:rFonts w:ascii="Arial" w:hAnsi="Arial" w:cs="Arial"/>
          <w:b/>
          <w:noProof/>
          <w:sz w:val="28"/>
          <w:szCs w:val="24"/>
          <w:lang w:eastAsia="tr-TR"/>
        </w:rPr>
      </w:pPr>
    </w:p>
    <w:p w:rsidR="00270ADA" w:rsidRPr="00A6094F" w:rsidRDefault="00270ADA" w:rsidP="008741A0">
      <w:pPr>
        <w:tabs>
          <w:tab w:val="left" w:pos="4538"/>
        </w:tabs>
        <w:spacing w:after="0" w:line="240" w:lineRule="auto"/>
        <w:rPr>
          <w:rFonts w:ascii="Arial" w:hAnsi="Arial" w:cs="Arial"/>
          <w:b/>
          <w:noProof/>
          <w:sz w:val="28"/>
          <w:szCs w:val="24"/>
          <w:lang w:eastAsia="tr-TR"/>
        </w:rPr>
      </w:pPr>
      <w:r>
        <w:rPr>
          <w:rFonts w:ascii="Arial" w:hAnsi="Arial" w:cs="Arial"/>
          <w:b/>
          <w:noProof/>
          <w:sz w:val="28"/>
          <w:szCs w:val="24"/>
          <w:lang w:eastAsia="tr-TR"/>
        </w:rPr>
        <w:t>18</w:t>
      </w:r>
      <w:r w:rsidRPr="008741A0">
        <w:rPr>
          <w:rFonts w:ascii="Arial" w:hAnsi="Arial" w:cs="Arial"/>
          <w:b/>
          <w:noProof/>
          <w:sz w:val="28"/>
          <w:szCs w:val="24"/>
          <w:lang w:eastAsia="tr-TR"/>
        </w:rPr>
        <w:t>-</w:t>
      </w:r>
      <w:r w:rsidRPr="008741A0">
        <w:rPr>
          <w:rFonts w:ascii="Arial" w:hAnsi="Arial" w:cs="Arial"/>
          <w:b/>
          <w:noProof/>
          <w:sz w:val="32"/>
          <w:szCs w:val="24"/>
          <w:lang w:eastAsia="tr-TR"/>
        </w:rPr>
        <w:t xml:space="preserve"> </w:t>
      </w:r>
      <w:r w:rsidRPr="008741A0">
        <w:rPr>
          <w:rFonts w:ascii="Arial" w:hAnsi="Arial" w:cs="Arial"/>
          <w:b/>
          <w:sz w:val="24"/>
          <w:lang w:val="de-DE"/>
        </w:rPr>
        <w:t xml:space="preserve">Aşağıdaki cümlelerin hangisinde </w:t>
      </w:r>
      <w:r>
        <w:rPr>
          <w:rFonts w:ascii="Arial" w:hAnsi="Arial" w:cs="Arial"/>
          <w:b/>
          <w:sz w:val="24"/>
          <w:lang w:val="de-DE"/>
        </w:rPr>
        <w:t>bir ismin yerine geçen bir sözcük</w:t>
      </w:r>
      <w:r w:rsidRPr="008741A0">
        <w:rPr>
          <w:rFonts w:ascii="Arial" w:hAnsi="Arial" w:cs="Arial"/>
          <w:b/>
          <w:sz w:val="24"/>
          <w:lang w:val="de-DE"/>
        </w:rPr>
        <w:t xml:space="preserve"> kullanılmıştır?</w:t>
      </w:r>
      <w:r w:rsidRPr="008741A0">
        <w:rPr>
          <w:rFonts w:ascii="Arial" w:hAnsi="Arial" w:cs="Arial"/>
          <w:sz w:val="24"/>
          <w:lang w:val="de-DE"/>
        </w:rPr>
        <w:t xml:space="preserve">   </w:t>
      </w:r>
    </w:p>
    <w:p w:rsidR="00270ADA" w:rsidRDefault="00270ADA" w:rsidP="008741A0">
      <w:pPr>
        <w:tabs>
          <w:tab w:val="left" w:pos="4538"/>
        </w:tabs>
        <w:spacing w:after="0" w:line="240" w:lineRule="auto"/>
        <w:jc w:val="both"/>
        <w:rPr>
          <w:rFonts w:ascii="Arial" w:hAnsi="Arial" w:cs="Arial"/>
          <w:b/>
          <w:bCs/>
          <w:sz w:val="24"/>
        </w:rPr>
      </w:pPr>
    </w:p>
    <w:p w:rsidR="00270ADA" w:rsidRDefault="00270ADA" w:rsidP="008741A0">
      <w:pPr>
        <w:tabs>
          <w:tab w:val="left" w:pos="4538"/>
        </w:tabs>
        <w:spacing w:after="0" w:line="240" w:lineRule="auto"/>
        <w:jc w:val="both"/>
        <w:rPr>
          <w:rFonts w:ascii="Arial" w:hAnsi="Arial" w:cs="Arial"/>
          <w:bCs/>
          <w:sz w:val="24"/>
        </w:rPr>
      </w:pPr>
      <w:r w:rsidRPr="008741A0">
        <w:rPr>
          <w:rFonts w:ascii="Arial" w:hAnsi="Arial" w:cs="Arial"/>
          <w:b/>
          <w:bCs/>
          <w:sz w:val="24"/>
        </w:rPr>
        <w:t>A)</w:t>
      </w:r>
      <w:r>
        <w:rPr>
          <w:rFonts w:ascii="Arial" w:hAnsi="Arial" w:cs="Arial"/>
          <w:b/>
          <w:bCs/>
          <w:sz w:val="24"/>
        </w:rPr>
        <w:t xml:space="preserve"> </w:t>
      </w:r>
      <w:r w:rsidRPr="008741A0">
        <w:rPr>
          <w:rFonts w:ascii="Arial" w:hAnsi="Arial" w:cs="Arial"/>
          <w:bCs/>
          <w:sz w:val="24"/>
        </w:rPr>
        <w:t xml:space="preserve">O çocuğu çok gördüm.                         </w:t>
      </w:r>
    </w:p>
    <w:p w:rsidR="00270ADA" w:rsidRPr="008741A0" w:rsidRDefault="00270ADA" w:rsidP="008741A0">
      <w:pPr>
        <w:tabs>
          <w:tab w:val="left" w:pos="4538"/>
        </w:tabs>
        <w:spacing w:after="0" w:line="240" w:lineRule="auto"/>
        <w:jc w:val="both"/>
        <w:rPr>
          <w:rFonts w:ascii="Arial" w:hAnsi="Arial" w:cs="Arial"/>
          <w:bCs/>
          <w:sz w:val="24"/>
        </w:rPr>
      </w:pPr>
      <w:r w:rsidRPr="008741A0">
        <w:rPr>
          <w:rFonts w:ascii="Arial" w:hAnsi="Arial" w:cs="Arial"/>
          <w:b/>
          <w:bCs/>
          <w:sz w:val="24"/>
        </w:rPr>
        <w:t>B)</w:t>
      </w:r>
      <w:r>
        <w:rPr>
          <w:rFonts w:ascii="Arial" w:hAnsi="Arial" w:cs="Arial"/>
          <w:b/>
          <w:bCs/>
          <w:sz w:val="24"/>
        </w:rPr>
        <w:t xml:space="preserve"> </w:t>
      </w:r>
      <w:r>
        <w:rPr>
          <w:rFonts w:ascii="Arial" w:hAnsi="Arial" w:cs="Arial"/>
          <w:bCs/>
          <w:sz w:val="24"/>
        </w:rPr>
        <w:t>O</w:t>
      </w:r>
      <w:r w:rsidRPr="008741A0">
        <w:rPr>
          <w:rFonts w:ascii="Arial" w:hAnsi="Arial" w:cs="Arial"/>
          <w:bCs/>
          <w:sz w:val="24"/>
        </w:rPr>
        <w:t xml:space="preserve"> okul çok güzel</w:t>
      </w:r>
    </w:p>
    <w:p w:rsidR="00270ADA" w:rsidRDefault="00270ADA" w:rsidP="008741A0">
      <w:pPr>
        <w:spacing w:after="0" w:line="240" w:lineRule="auto"/>
        <w:rPr>
          <w:rFonts w:ascii="Arial" w:hAnsi="Arial" w:cs="Arial"/>
          <w:bCs/>
          <w:sz w:val="24"/>
        </w:rPr>
      </w:pPr>
      <w:r w:rsidRPr="008741A0">
        <w:rPr>
          <w:rFonts w:ascii="Arial" w:hAnsi="Arial" w:cs="Arial"/>
          <w:b/>
          <w:bCs/>
          <w:sz w:val="24"/>
        </w:rPr>
        <w:t>C)</w:t>
      </w:r>
      <w:r>
        <w:rPr>
          <w:rFonts w:ascii="Arial" w:hAnsi="Arial" w:cs="Arial"/>
          <w:b/>
          <w:bCs/>
          <w:sz w:val="24"/>
        </w:rPr>
        <w:t xml:space="preserve"> </w:t>
      </w:r>
      <w:r w:rsidRPr="008741A0">
        <w:rPr>
          <w:rFonts w:ascii="Arial" w:hAnsi="Arial" w:cs="Arial"/>
          <w:bCs/>
          <w:sz w:val="24"/>
        </w:rPr>
        <w:t xml:space="preserve">Bu okuldan memnun oldum.                </w:t>
      </w:r>
    </w:p>
    <w:p w:rsidR="00270ADA" w:rsidRDefault="00270ADA" w:rsidP="008741A0">
      <w:pPr>
        <w:spacing w:after="0" w:line="240" w:lineRule="auto"/>
        <w:rPr>
          <w:rFonts w:ascii="Arial" w:hAnsi="Arial" w:cs="Arial"/>
          <w:bCs/>
          <w:sz w:val="24"/>
        </w:rPr>
      </w:pPr>
      <w:r w:rsidRPr="008741A0">
        <w:rPr>
          <w:rFonts w:ascii="Arial" w:hAnsi="Arial" w:cs="Arial"/>
          <w:b/>
          <w:bCs/>
          <w:sz w:val="24"/>
        </w:rPr>
        <w:t>D)</w:t>
      </w:r>
      <w:r>
        <w:rPr>
          <w:rFonts w:ascii="Arial" w:hAnsi="Arial" w:cs="Arial"/>
          <w:b/>
          <w:bCs/>
          <w:sz w:val="24"/>
        </w:rPr>
        <w:t xml:space="preserve"> </w:t>
      </w:r>
      <w:r w:rsidRPr="008741A0">
        <w:rPr>
          <w:rFonts w:ascii="Arial" w:hAnsi="Arial" w:cs="Arial"/>
          <w:bCs/>
          <w:sz w:val="24"/>
        </w:rPr>
        <w:t>Onu</w:t>
      </w:r>
      <w:r>
        <w:rPr>
          <w:rFonts w:ascii="Arial" w:hAnsi="Arial" w:cs="Arial"/>
          <w:bCs/>
          <w:sz w:val="24"/>
        </w:rPr>
        <w:t xml:space="preserve"> , </w:t>
      </w:r>
      <w:r w:rsidRPr="008741A0">
        <w:rPr>
          <w:rFonts w:ascii="Arial" w:hAnsi="Arial" w:cs="Arial"/>
          <w:bCs/>
          <w:sz w:val="24"/>
        </w:rPr>
        <w:t>okulda gördüm</w:t>
      </w:r>
    </w:p>
    <w:p w:rsidR="00270ADA" w:rsidRDefault="00270ADA" w:rsidP="008741A0">
      <w:pPr>
        <w:spacing w:after="0" w:line="240" w:lineRule="auto"/>
        <w:rPr>
          <w:rFonts w:ascii="Arial" w:hAnsi="Arial" w:cs="Arial"/>
          <w:bCs/>
          <w:sz w:val="24"/>
        </w:rPr>
      </w:pPr>
    </w:p>
    <w:p w:rsidR="00270ADA" w:rsidRDefault="00270ADA" w:rsidP="008741A0">
      <w:pPr>
        <w:spacing w:after="0" w:line="240" w:lineRule="auto"/>
        <w:rPr>
          <w:rFonts w:ascii="Arial" w:hAnsi="Arial" w:cs="Arial"/>
          <w:b/>
          <w:bCs/>
          <w:sz w:val="32"/>
        </w:rPr>
      </w:pPr>
      <w:r>
        <w:rPr>
          <w:rFonts w:ascii="Arial" w:hAnsi="Arial" w:cs="Arial"/>
          <w:b/>
          <w:bCs/>
          <w:sz w:val="32"/>
        </w:rPr>
        <w:t>MATEMATİK</w:t>
      </w:r>
    </w:p>
    <w:p w:rsidR="00270ADA" w:rsidRDefault="00270ADA" w:rsidP="008741A0">
      <w:pPr>
        <w:spacing w:after="0" w:line="240" w:lineRule="auto"/>
        <w:rPr>
          <w:rFonts w:ascii="Arial" w:hAnsi="Arial" w:cs="Arial"/>
          <w:b/>
          <w:bCs/>
          <w:sz w:val="32"/>
        </w:rPr>
      </w:pPr>
    </w:p>
    <w:p w:rsidR="00270ADA" w:rsidRPr="008741A0" w:rsidRDefault="00270ADA" w:rsidP="008741A0">
      <w:pPr>
        <w:jc w:val="both"/>
        <w:rPr>
          <w:rFonts w:ascii="Arial" w:hAnsi="Arial" w:cs="Arial"/>
          <w:b/>
          <w:sz w:val="24"/>
          <w:szCs w:val="24"/>
          <w:lang w:eastAsia="tr-TR"/>
        </w:rPr>
      </w:pPr>
      <w:r>
        <w:rPr>
          <w:rFonts w:ascii="Arial" w:hAnsi="Arial" w:cs="Arial"/>
          <w:b/>
          <w:bCs/>
          <w:sz w:val="32"/>
        </w:rPr>
        <w:t>1-</w:t>
      </w:r>
      <w:r w:rsidRPr="008741A0">
        <w:rPr>
          <w:rFonts w:ascii="Comic Sans MS" w:hAnsi="Comic Sans MS" w:cs="Arial"/>
          <w:b/>
        </w:rPr>
        <w:t xml:space="preserve"> </w:t>
      </w:r>
      <w:r>
        <w:rPr>
          <w:rFonts w:ascii="Comic Sans MS" w:hAnsi="Comic Sans MS" w:cs="Arial"/>
          <w:b/>
        </w:rPr>
        <w:t xml:space="preserve">      </w:t>
      </w:r>
      <w:r w:rsidRPr="008741A0">
        <w:rPr>
          <w:rFonts w:ascii="Arial" w:hAnsi="Arial" w:cs="Arial"/>
          <w:b/>
          <w:sz w:val="24"/>
          <w:szCs w:val="24"/>
          <w:lang w:eastAsia="tr-TR"/>
        </w:rPr>
        <w:t xml:space="preserve">A </w:t>
      </w:r>
      <w:r>
        <w:rPr>
          <w:rFonts w:ascii="Arial" w:hAnsi="Arial" w:cs="Arial"/>
          <w:b/>
          <w:sz w:val="24"/>
          <w:szCs w:val="24"/>
          <w:lang w:eastAsia="tr-TR"/>
        </w:rPr>
        <w:t xml:space="preserve">   &gt;  2625</w:t>
      </w:r>
    </w:p>
    <w:p w:rsidR="00270ADA" w:rsidRPr="008741A0" w:rsidRDefault="00270ADA" w:rsidP="008741A0">
      <w:pPr>
        <w:spacing w:after="0" w:line="240" w:lineRule="auto"/>
        <w:jc w:val="both"/>
        <w:rPr>
          <w:rFonts w:ascii="Arial" w:hAnsi="Arial" w:cs="Arial"/>
          <w:b/>
          <w:sz w:val="24"/>
          <w:szCs w:val="24"/>
          <w:lang w:eastAsia="tr-TR"/>
        </w:rPr>
      </w:pPr>
      <w:r w:rsidRPr="008741A0">
        <w:rPr>
          <w:rFonts w:ascii="Arial" w:hAnsi="Arial" w:cs="Arial"/>
          <w:b/>
          <w:sz w:val="24"/>
          <w:szCs w:val="24"/>
          <w:lang w:eastAsia="tr-TR"/>
        </w:rPr>
        <w:t xml:space="preserve"> İfadesinde A yerine gelebilecek </w:t>
      </w:r>
      <w:r w:rsidRPr="008741A0">
        <w:rPr>
          <w:rFonts w:ascii="Arial" w:hAnsi="Arial" w:cs="Arial"/>
          <w:b/>
          <w:sz w:val="24"/>
          <w:szCs w:val="24"/>
          <w:u w:val="single"/>
          <w:lang w:eastAsia="tr-TR"/>
        </w:rPr>
        <w:t>en küçük</w:t>
      </w:r>
      <w:r w:rsidRPr="008741A0">
        <w:rPr>
          <w:rFonts w:ascii="Arial" w:hAnsi="Arial" w:cs="Arial"/>
          <w:b/>
          <w:sz w:val="24"/>
          <w:szCs w:val="24"/>
          <w:lang w:eastAsia="tr-TR"/>
        </w:rPr>
        <w:t xml:space="preserve"> doğal sayı kaçtır?</w:t>
      </w:r>
    </w:p>
    <w:p w:rsidR="00270ADA" w:rsidRPr="008741A0" w:rsidRDefault="00270ADA" w:rsidP="008741A0">
      <w:pPr>
        <w:spacing w:after="0" w:line="240" w:lineRule="auto"/>
        <w:jc w:val="both"/>
        <w:rPr>
          <w:rFonts w:ascii="Arial" w:hAnsi="Arial" w:cs="Arial"/>
          <w:sz w:val="24"/>
          <w:szCs w:val="24"/>
          <w:lang w:eastAsia="tr-TR"/>
        </w:rPr>
      </w:pPr>
      <w:r w:rsidRPr="008741A0">
        <w:rPr>
          <w:rFonts w:ascii="Arial" w:hAnsi="Arial" w:cs="Arial"/>
          <w:sz w:val="24"/>
          <w:szCs w:val="24"/>
          <w:lang w:eastAsia="tr-TR"/>
        </w:rPr>
        <w:t xml:space="preserve">   </w:t>
      </w:r>
      <w:r w:rsidRPr="008741A0">
        <w:rPr>
          <w:rFonts w:ascii="Arial" w:hAnsi="Arial" w:cs="Arial"/>
          <w:b/>
          <w:sz w:val="24"/>
          <w:szCs w:val="24"/>
          <w:lang w:eastAsia="tr-TR"/>
        </w:rPr>
        <w:t>A)</w:t>
      </w:r>
      <w:r w:rsidRPr="008741A0">
        <w:rPr>
          <w:rFonts w:ascii="Arial" w:hAnsi="Arial" w:cs="Arial"/>
          <w:sz w:val="24"/>
          <w:szCs w:val="24"/>
          <w:lang w:eastAsia="tr-TR"/>
        </w:rPr>
        <w:t xml:space="preserve">  2625   </w:t>
      </w:r>
      <w:r w:rsidRPr="008741A0">
        <w:rPr>
          <w:rFonts w:ascii="Arial" w:hAnsi="Arial" w:cs="Arial"/>
          <w:b/>
          <w:sz w:val="24"/>
          <w:szCs w:val="24"/>
          <w:lang w:eastAsia="tr-TR"/>
        </w:rPr>
        <w:t>B)</w:t>
      </w:r>
      <w:r>
        <w:rPr>
          <w:rFonts w:ascii="Arial" w:hAnsi="Arial" w:cs="Arial"/>
          <w:sz w:val="24"/>
          <w:szCs w:val="24"/>
          <w:lang w:eastAsia="tr-TR"/>
        </w:rPr>
        <w:t xml:space="preserve">  2624    </w:t>
      </w:r>
      <w:r w:rsidRPr="008741A0">
        <w:rPr>
          <w:rFonts w:ascii="Arial" w:hAnsi="Arial" w:cs="Arial"/>
          <w:b/>
          <w:sz w:val="24"/>
          <w:szCs w:val="24"/>
          <w:lang w:eastAsia="tr-TR"/>
        </w:rPr>
        <w:t>C)</w:t>
      </w:r>
      <w:r w:rsidRPr="008741A0">
        <w:rPr>
          <w:rFonts w:ascii="Arial" w:hAnsi="Arial" w:cs="Arial"/>
          <w:sz w:val="24"/>
          <w:szCs w:val="24"/>
          <w:lang w:eastAsia="tr-TR"/>
        </w:rPr>
        <w:t xml:space="preserve">  2626</w:t>
      </w:r>
      <w:r w:rsidRPr="008741A0">
        <w:rPr>
          <w:rFonts w:ascii="Arial" w:hAnsi="Arial" w:cs="Arial"/>
          <w:b/>
          <w:sz w:val="24"/>
          <w:szCs w:val="24"/>
          <w:lang w:eastAsia="tr-TR"/>
        </w:rPr>
        <w:t xml:space="preserve">  </w:t>
      </w:r>
      <w:r>
        <w:rPr>
          <w:rFonts w:ascii="Arial" w:hAnsi="Arial" w:cs="Arial"/>
          <w:b/>
          <w:sz w:val="24"/>
          <w:szCs w:val="24"/>
          <w:lang w:eastAsia="tr-TR"/>
        </w:rPr>
        <w:t xml:space="preserve">  </w:t>
      </w:r>
      <w:r w:rsidRPr="008741A0">
        <w:rPr>
          <w:rFonts w:ascii="Arial" w:hAnsi="Arial" w:cs="Arial"/>
          <w:b/>
          <w:sz w:val="24"/>
          <w:szCs w:val="24"/>
          <w:lang w:eastAsia="tr-TR"/>
        </w:rPr>
        <w:t xml:space="preserve">D) </w:t>
      </w:r>
      <w:r w:rsidRPr="008741A0">
        <w:rPr>
          <w:rFonts w:ascii="Arial" w:hAnsi="Arial" w:cs="Arial"/>
          <w:sz w:val="24"/>
          <w:szCs w:val="24"/>
          <w:lang w:eastAsia="tr-TR"/>
        </w:rPr>
        <w:t>2258</w:t>
      </w:r>
    </w:p>
    <w:p w:rsidR="00270ADA" w:rsidRDefault="00270ADA" w:rsidP="008741A0">
      <w:pPr>
        <w:jc w:val="both"/>
        <w:rPr>
          <w:rFonts w:ascii="Arial" w:hAnsi="Arial" w:cs="Arial"/>
          <w:b/>
          <w:sz w:val="32"/>
          <w:szCs w:val="24"/>
        </w:rPr>
      </w:pPr>
    </w:p>
    <w:p w:rsidR="00270ADA" w:rsidRPr="00D01D86" w:rsidRDefault="00270ADA" w:rsidP="00337E5F">
      <w:pPr>
        <w:ind w:left="426" w:right="-214" w:hanging="426"/>
        <w:rPr>
          <w:rFonts w:ascii="Arial" w:hAnsi="Arial" w:cs="Arial"/>
          <w:b/>
          <w:sz w:val="24"/>
          <w:szCs w:val="24"/>
        </w:rPr>
      </w:pPr>
      <w:r>
        <w:rPr>
          <w:rFonts w:ascii="Arial" w:hAnsi="Arial" w:cs="Arial"/>
          <w:b/>
          <w:sz w:val="32"/>
          <w:szCs w:val="24"/>
        </w:rPr>
        <w:t xml:space="preserve">2- </w:t>
      </w:r>
      <w:r w:rsidRPr="00D01D86">
        <w:rPr>
          <w:rFonts w:ascii="Arial" w:hAnsi="Arial" w:cs="Arial"/>
          <w:b/>
          <w:sz w:val="24"/>
          <w:szCs w:val="24"/>
        </w:rPr>
        <w:t>903 009 sayısının çözümlenmiş şekli aşağıdakilerden hangisidir?</w:t>
      </w:r>
    </w:p>
    <w:p w:rsidR="00270ADA" w:rsidRPr="00D01D86" w:rsidRDefault="00270ADA" w:rsidP="00337E5F">
      <w:pPr>
        <w:spacing w:after="0" w:line="216" w:lineRule="auto"/>
        <w:ind w:left="425"/>
        <w:rPr>
          <w:rFonts w:ascii="Arial" w:hAnsi="Arial" w:cs="Arial"/>
          <w:b/>
          <w:sz w:val="18"/>
          <w:szCs w:val="24"/>
        </w:rPr>
      </w:pPr>
    </w:p>
    <w:p w:rsidR="00270ADA" w:rsidRPr="00D01D86" w:rsidRDefault="00270ADA" w:rsidP="00337E5F">
      <w:pPr>
        <w:tabs>
          <w:tab w:val="left" w:pos="1559"/>
          <w:tab w:val="left" w:pos="2693"/>
          <w:tab w:val="left" w:pos="3827"/>
        </w:tabs>
        <w:spacing w:after="0" w:line="216" w:lineRule="auto"/>
        <w:ind w:left="425"/>
        <w:rPr>
          <w:rFonts w:ascii="Arial" w:hAnsi="Arial" w:cs="Arial"/>
          <w:sz w:val="24"/>
          <w:szCs w:val="24"/>
        </w:rPr>
      </w:pPr>
      <w:r w:rsidRPr="00D01D86">
        <w:rPr>
          <w:rFonts w:ascii="Arial" w:hAnsi="Arial" w:cs="Arial"/>
          <w:b/>
          <w:sz w:val="24"/>
          <w:szCs w:val="24"/>
        </w:rPr>
        <w:t>A)</w:t>
      </w:r>
      <w:r w:rsidRPr="00D01D86">
        <w:rPr>
          <w:rFonts w:ascii="Arial" w:hAnsi="Arial" w:cs="Arial"/>
          <w:sz w:val="24"/>
          <w:szCs w:val="24"/>
        </w:rPr>
        <w:t xml:space="preserve"> (9x100 000) + (3x1000) + (9x1)</w:t>
      </w:r>
    </w:p>
    <w:p w:rsidR="00270ADA" w:rsidRPr="00D01D86" w:rsidRDefault="00270ADA" w:rsidP="00337E5F">
      <w:pPr>
        <w:tabs>
          <w:tab w:val="left" w:pos="1559"/>
          <w:tab w:val="left" w:pos="2693"/>
          <w:tab w:val="left" w:pos="3827"/>
        </w:tabs>
        <w:spacing w:after="0" w:line="216" w:lineRule="auto"/>
        <w:ind w:left="425"/>
        <w:rPr>
          <w:rFonts w:ascii="Arial" w:hAnsi="Arial" w:cs="Arial"/>
          <w:sz w:val="24"/>
          <w:szCs w:val="24"/>
        </w:rPr>
      </w:pPr>
      <w:r w:rsidRPr="00D01D86">
        <w:rPr>
          <w:rFonts w:ascii="Arial" w:hAnsi="Arial" w:cs="Arial"/>
          <w:b/>
          <w:sz w:val="24"/>
          <w:szCs w:val="24"/>
        </w:rPr>
        <w:t>B</w:t>
      </w:r>
      <w:r w:rsidRPr="00D01D86">
        <w:rPr>
          <w:rFonts w:ascii="Arial" w:hAnsi="Arial" w:cs="Arial"/>
          <w:sz w:val="24"/>
          <w:szCs w:val="24"/>
        </w:rPr>
        <w:t>) (9x100 000) + (3x100)  + (9x10)</w:t>
      </w:r>
    </w:p>
    <w:p w:rsidR="00270ADA" w:rsidRPr="00D01D86" w:rsidRDefault="00270ADA" w:rsidP="00337E5F">
      <w:pPr>
        <w:tabs>
          <w:tab w:val="left" w:pos="1559"/>
          <w:tab w:val="left" w:pos="2693"/>
          <w:tab w:val="left" w:pos="3827"/>
        </w:tabs>
        <w:spacing w:after="0" w:line="216" w:lineRule="auto"/>
        <w:ind w:left="425"/>
        <w:rPr>
          <w:rFonts w:ascii="Arial" w:hAnsi="Arial" w:cs="Arial"/>
          <w:sz w:val="24"/>
          <w:szCs w:val="24"/>
        </w:rPr>
      </w:pPr>
      <w:r w:rsidRPr="00D01D86">
        <w:rPr>
          <w:rFonts w:ascii="Arial" w:hAnsi="Arial" w:cs="Arial"/>
          <w:b/>
          <w:sz w:val="24"/>
          <w:szCs w:val="24"/>
        </w:rPr>
        <w:t>C</w:t>
      </w:r>
      <w:r w:rsidRPr="00D01D86">
        <w:rPr>
          <w:rFonts w:ascii="Arial" w:hAnsi="Arial" w:cs="Arial"/>
          <w:sz w:val="24"/>
          <w:szCs w:val="24"/>
        </w:rPr>
        <w:t>) (9x10 000)  +(3x1000)  +  (9x1)</w:t>
      </w:r>
    </w:p>
    <w:p w:rsidR="00270ADA" w:rsidRPr="00D01D86" w:rsidRDefault="00270ADA" w:rsidP="00337E5F">
      <w:pPr>
        <w:tabs>
          <w:tab w:val="left" w:pos="1559"/>
          <w:tab w:val="left" w:pos="2693"/>
          <w:tab w:val="left" w:pos="3827"/>
        </w:tabs>
        <w:spacing w:after="0" w:line="216" w:lineRule="auto"/>
        <w:ind w:left="425"/>
        <w:rPr>
          <w:rFonts w:ascii="Arial" w:hAnsi="Arial" w:cs="Arial"/>
          <w:sz w:val="24"/>
          <w:szCs w:val="24"/>
        </w:rPr>
      </w:pPr>
      <w:r w:rsidRPr="00D01D86">
        <w:rPr>
          <w:rFonts w:ascii="Arial" w:hAnsi="Arial" w:cs="Arial"/>
          <w:b/>
          <w:sz w:val="24"/>
          <w:szCs w:val="24"/>
        </w:rPr>
        <w:t>D)</w:t>
      </w:r>
      <w:r w:rsidRPr="00D01D86">
        <w:rPr>
          <w:rFonts w:ascii="Arial" w:hAnsi="Arial" w:cs="Arial"/>
          <w:sz w:val="24"/>
          <w:szCs w:val="24"/>
        </w:rPr>
        <w:t xml:space="preserve"> (9x10 000)  +(3x100)  +  (9x10)</w:t>
      </w:r>
    </w:p>
    <w:p w:rsidR="00270ADA" w:rsidRPr="00D01D86" w:rsidRDefault="00270ADA" w:rsidP="00337E5F">
      <w:pPr>
        <w:tabs>
          <w:tab w:val="left" w:pos="1559"/>
          <w:tab w:val="left" w:pos="2693"/>
          <w:tab w:val="left" w:pos="3827"/>
        </w:tabs>
        <w:spacing w:after="0" w:line="216" w:lineRule="auto"/>
        <w:rPr>
          <w:rFonts w:ascii="Arial" w:hAnsi="Arial" w:cs="Arial"/>
          <w:b/>
          <w:sz w:val="24"/>
          <w:szCs w:val="24"/>
        </w:rPr>
      </w:pPr>
      <w:r>
        <w:rPr>
          <w:noProof/>
          <w:lang w:eastAsia="tr-TR"/>
        </w:rPr>
        <w:pict>
          <v:line id="Düz Bağlayıcı 3" o:spid="_x0000_s1151" style="position:absolute;z-index:251623936;visibility:visible" from="281.15pt,5.95pt" to="332.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" strokeweight="3pt">
            <v:stroke linestyle="thinThin"/>
          </v:line>
        </w:pict>
      </w:r>
      <w:r>
        <w:rPr>
          <w:noProof/>
          <w:lang w:eastAsia="tr-TR"/>
        </w:rPr>
        <w:pict>
          <v:shape id="Dikey Kaydırma 478" o:spid="_x0000_s1152" type="#_x0000_t97" style="position:absolute;margin-left:23.05pt;margin-top:10.4pt;width:135.75pt;height:42.75pt;z-index:2516208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" strokecolor="#243f60" strokeweight="2pt">
            <v:textbox>
              <w:txbxContent>
                <w:p w:rsidR="00270ADA" w:rsidRPr="00C05861" w:rsidRDefault="00270ADA" w:rsidP="00DC4B54">
                  <w:pPr>
                    <w:spacing w:after="0" w:line="240" w:lineRule="auto"/>
                    <w:jc w:val="center"/>
                    <w:rPr>
                      <w:rFonts w:ascii="Monotype Corsiva" w:hAnsi="Monotype Corsiva"/>
                      <w:color w:val="000000"/>
                      <w:sz w:val="48"/>
                    </w:rPr>
                  </w:pPr>
                  <w:r w:rsidRPr="00C05861">
                    <w:rPr>
                      <w:rFonts w:ascii="Monotype Corsiva" w:hAnsi="Monotype Corsiva"/>
                      <w:color w:val="000000"/>
                      <w:sz w:val="48"/>
                    </w:rPr>
                    <w:t xml:space="preserve">4-0-7-1 </w:t>
                  </w:r>
                </w:p>
              </w:txbxContent>
            </v:textbox>
          </v:shape>
        </w:pict>
      </w:r>
    </w:p>
    <w:p w:rsidR="00270ADA" w:rsidRPr="00D01D86" w:rsidRDefault="00270ADA" w:rsidP="00DC4B54">
      <w:pPr>
        <w:spacing w:after="0" w:line="240" w:lineRule="auto"/>
        <w:rPr>
          <w:rFonts w:ascii="Arial" w:hAnsi="Arial" w:cs="Arial"/>
          <w:b/>
          <w:sz w:val="24"/>
          <w:szCs w:val="24"/>
        </w:rPr>
      </w:pPr>
    </w:p>
    <w:p w:rsidR="00270ADA" w:rsidRPr="00D01D86" w:rsidRDefault="00270ADA" w:rsidP="00DC4B54">
      <w:pPr>
        <w:spacing w:after="0" w:line="240" w:lineRule="auto"/>
        <w:rPr>
          <w:rFonts w:ascii="Arial" w:hAnsi="Arial" w:cs="Arial"/>
          <w:b/>
          <w:sz w:val="24"/>
          <w:szCs w:val="24"/>
        </w:rPr>
      </w:pPr>
      <w:r w:rsidRPr="00D01D86">
        <w:rPr>
          <w:rFonts w:ascii="Arial" w:hAnsi="Arial" w:cs="Arial"/>
          <w:b/>
          <w:sz w:val="24"/>
          <w:szCs w:val="24"/>
        </w:rPr>
        <w:t xml:space="preserve">3- </w:t>
      </w:r>
    </w:p>
    <w:p w:rsidR="00270ADA" w:rsidRDefault="00270ADA" w:rsidP="00DC4B54">
      <w:pPr>
        <w:spacing w:after="0" w:line="240" w:lineRule="auto"/>
        <w:rPr>
          <w:rFonts w:ascii="Arial" w:hAnsi="Arial" w:cs="Arial"/>
          <w:b/>
          <w:color w:val="000000"/>
          <w:sz w:val="24"/>
        </w:rPr>
      </w:pPr>
    </w:p>
    <w:p w:rsidR="00270ADA" w:rsidRDefault="00270ADA" w:rsidP="00DC4B54">
      <w:pPr>
        <w:spacing w:after="0" w:line="240" w:lineRule="auto"/>
        <w:rPr>
          <w:rFonts w:ascii="Arial" w:hAnsi="Arial" w:cs="Arial"/>
          <w:b/>
          <w:color w:val="000000"/>
          <w:sz w:val="24"/>
        </w:rPr>
      </w:pPr>
    </w:p>
    <w:p w:rsidR="00270ADA" w:rsidRPr="00DC4B54" w:rsidRDefault="00270ADA" w:rsidP="00DC4B54">
      <w:pPr>
        <w:spacing w:after="0" w:line="240" w:lineRule="auto"/>
        <w:rPr>
          <w:rFonts w:ascii="Arial" w:hAnsi="Arial" w:cs="Arial"/>
          <w:b/>
          <w:color w:val="000000"/>
          <w:sz w:val="24"/>
        </w:rPr>
      </w:pPr>
      <w:r w:rsidRPr="00DC4B54">
        <w:rPr>
          <w:rFonts w:ascii="Arial" w:hAnsi="Arial" w:cs="Arial"/>
          <w:b/>
          <w:color w:val="000000"/>
          <w:sz w:val="24"/>
        </w:rPr>
        <w:t xml:space="preserve">rakamlarını birer defa  kullanarak yazılabilecek dört basamaklı </w:t>
      </w:r>
      <w:r w:rsidRPr="00DC4B54">
        <w:rPr>
          <w:rFonts w:ascii="Arial" w:hAnsi="Arial" w:cs="Arial"/>
          <w:b/>
          <w:color w:val="000000"/>
          <w:sz w:val="28"/>
          <w:u w:val="single"/>
        </w:rPr>
        <w:t>en küçük tek</w:t>
      </w:r>
      <w:r w:rsidRPr="00DC4B54">
        <w:rPr>
          <w:rFonts w:ascii="Arial" w:hAnsi="Arial" w:cs="Arial"/>
          <w:b/>
          <w:color w:val="000000"/>
          <w:sz w:val="28"/>
        </w:rPr>
        <w:t xml:space="preserve"> </w:t>
      </w:r>
      <w:r w:rsidRPr="00DC4B54">
        <w:rPr>
          <w:rFonts w:ascii="Arial" w:hAnsi="Arial" w:cs="Arial"/>
          <w:b/>
          <w:color w:val="000000"/>
          <w:sz w:val="24"/>
        </w:rPr>
        <w:t xml:space="preserve">sayı ile </w:t>
      </w:r>
      <w:r w:rsidRPr="00DC4B54">
        <w:rPr>
          <w:rFonts w:ascii="Arial" w:hAnsi="Arial" w:cs="Arial"/>
          <w:b/>
          <w:color w:val="000000"/>
          <w:sz w:val="28"/>
          <w:u w:val="single"/>
        </w:rPr>
        <w:t>en</w:t>
      </w:r>
      <w:r w:rsidRPr="00DC4B54">
        <w:rPr>
          <w:rFonts w:ascii="Arial" w:hAnsi="Arial" w:cs="Arial"/>
          <w:b/>
          <w:color w:val="000000"/>
          <w:sz w:val="28"/>
        </w:rPr>
        <w:t xml:space="preserve"> </w:t>
      </w:r>
      <w:r w:rsidRPr="00DC4B54">
        <w:rPr>
          <w:rFonts w:ascii="Arial" w:hAnsi="Arial" w:cs="Arial"/>
          <w:b/>
          <w:color w:val="000000"/>
          <w:sz w:val="28"/>
          <w:u w:val="single"/>
        </w:rPr>
        <w:t>büyük tek</w:t>
      </w:r>
      <w:r w:rsidRPr="00DC4B54">
        <w:rPr>
          <w:rFonts w:ascii="Arial" w:hAnsi="Arial" w:cs="Arial"/>
          <w:b/>
          <w:color w:val="000000"/>
          <w:sz w:val="28"/>
        </w:rPr>
        <w:t xml:space="preserve"> </w:t>
      </w:r>
      <w:r w:rsidRPr="00DC4B54">
        <w:rPr>
          <w:rFonts w:ascii="Arial" w:hAnsi="Arial" w:cs="Arial"/>
          <w:b/>
          <w:color w:val="000000"/>
          <w:sz w:val="24"/>
        </w:rPr>
        <w:t>sayının toplamı aşağıdakilerden hangisidir?</w:t>
      </w:r>
    </w:p>
    <w:p w:rsidR="00270ADA" w:rsidRDefault="00270ADA" w:rsidP="00DC4B54">
      <w:pPr>
        <w:spacing w:after="0" w:line="240" w:lineRule="auto"/>
        <w:rPr>
          <w:rFonts w:ascii="Arial" w:hAnsi="Arial" w:cs="Arial"/>
          <w:color w:val="000000"/>
          <w:sz w:val="24"/>
        </w:rPr>
      </w:pPr>
      <w:r w:rsidRPr="00DC4B54">
        <w:rPr>
          <w:rFonts w:ascii="Arial" w:hAnsi="Arial" w:cs="Arial"/>
          <w:color w:val="000000"/>
          <w:sz w:val="24"/>
        </w:rPr>
        <w:tab/>
        <w:t>A) 8448</w:t>
      </w:r>
      <w:r w:rsidRPr="00DC4B54">
        <w:rPr>
          <w:rFonts w:ascii="Arial" w:hAnsi="Arial" w:cs="Arial"/>
          <w:color w:val="000000"/>
          <w:sz w:val="24"/>
        </w:rPr>
        <w:tab/>
      </w:r>
      <w:r w:rsidRPr="00DC4B54">
        <w:rPr>
          <w:rFonts w:ascii="Arial" w:hAnsi="Arial" w:cs="Arial"/>
          <w:color w:val="000000"/>
          <w:sz w:val="24"/>
        </w:rPr>
        <w:tab/>
        <w:t>B) 8648</w:t>
      </w:r>
      <w:r w:rsidRPr="00DC4B54">
        <w:rPr>
          <w:rFonts w:ascii="Arial" w:hAnsi="Arial" w:cs="Arial"/>
          <w:color w:val="000000"/>
          <w:sz w:val="24"/>
        </w:rPr>
        <w:tab/>
      </w:r>
      <w:r w:rsidRPr="00DC4B54">
        <w:rPr>
          <w:rFonts w:ascii="Arial" w:hAnsi="Arial" w:cs="Arial"/>
          <w:color w:val="000000"/>
          <w:sz w:val="24"/>
        </w:rPr>
        <w:tab/>
        <w:t xml:space="preserve">C) 8745 </w:t>
      </w:r>
      <w:r w:rsidRPr="00DC4B54">
        <w:rPr>
          <w:rFonts w:ascii="Arial" w:hAnsi="Arial" w:cs="Arial"/>
          <w:color w:val="000000"/>
          <w:sz w:val="24"/>
        </w:rPr>
        <w:tab/>
      </w:r>
      <w:r w:rsidRPr="00DC4B54">
        <w:rPr>
          <w:rFonts w:ascii="Arial" w:hAnsi="Arial" w:cs="Arial"/>
          <w:color w:val="000000"/>
          <w:sz w:val="24"/>
        </w:rPr>
        <w:tab/>
        <w:t>D) 8088</w:t>
      </w:r>
    </w:p>
    <w:p w:rsidR="00270ADA" w:rsidRDefault="00270ADA" w:rsidP="00DC4B54">
      <w:pPr>
        <w:spacing w:after="0" w:line="240" w:lineRule="auto"/>
        <w:rPr>
          <w:rFonts w:ascii="Arial" w:hAnsi="Arial" w:cs="Arial"/>
          <w:color w:val="000000"/>
          <w:sz w:val="24"/>
        </w:rPr>
      </w:pPr>
    </w:p>
    <w:p w:rsidR="00270ADA" w:rsidRPr="001D462B" w:rsidRDefault="00270ADA" w:rsidP="00A6094F">
      <w:pPr>
        <w:spacing w:after="0" w:line="240" w:lineRule="auto"/>
        <w:rPr>
          <w:rFonts w:ascii="Arial" w:hAnsi="Arial" w:cs="Arial"/>
          <w:b/>
          <w:sz w:val="24"/>
          <w:szCs w:val="24"/>
        </w:rPr>
      </w:pPr>
      <w:r>
        <w:rPr>
          <w:rFonts w:ascii="Arial" w:hAnsi="Arial" w:cs="Arial"/>
          <w:b/>
          <w:sz w:val="28"/>
          <w:szCs w:val="24"/>
        </w:rPr>
        <w:t>4 -</w:t>
      </w:r>
      <w:r>
        <w:rPr>
          <w:rFonts w:ascii="Arial" w:hAnsi="Arial" w:cs="Arial"/>
          <w:b/>
          <w:sz w:val="24"/>
          <w:szCs w:val="24"/>
        </w:rPr>
        <w:t xml:space="preserve"> </w:t>
      </w:r>
      <w:r w:rsidRPr="00C05861">
        <w:rPr>
          <w:rFonts w:ascii="Arial" w:hAnsi="Arial" w:cs="Arial"/>
          <w:b/>
          <w:noProof/>
          <w:sz w:val="28"/>
          <w:szCs w:val="24"/>
          <w:lang w:eastAsia="tr-TR"/>
        </w:rPr>
        <w:pict>
          <v:shape id="Resim 470" o:spid="_x0000_i1040" type="#_x0000_t75" style="width:73.5pt;height:42.75pt;visibility:visible">
            <v:imagedata r:id="rId18" o:title=""/>
          </v:shape>
        </w:pict>
      </w:r>
      <w:r>
        <w:rPr>
          <w:rFonts w:ascii="Arial" w:hAnsi="Arial" w:cs="Arial"/>
          <w:b/>
          <w:sz w:val="24"/>
          <w:szCs w:val="24"/>
        </w:rPr>
        <w:t xml:space="preserve"> Resimdeki telefonun satış fiyatının en yakın olduğu yüzlük 3200 TL’dir. Telefonun satış fiyatı hangisi </w:t>
      </w:r>
      <w:r w:rsidRPr="00C66D0E">
        <w:rPr>
          <w:rFonts w:ascii="Arial" w:hAnsi="Arial" w:cs="Arial"/>
          <w:b/>
          <w:sz w:val="28"/>
          <w:szCs w:val="24"/>
          <w:u w:val="single"/>
        </w:rPr>
        <w:t>olamaz?</w:t>
      </w:r>
      <w:r w:rsidRPr="001D462B">
        <w:rPr>
          <w:rFonts w:ascii="Arial" w:hAnsi="Arial" w:cs="Arial"/>
          <w:b/>
          <w:sz w:val="24"/>
          <w:szCs w:val="24"/>
        </w:rPr>
        <w:br/>
      </w:r>
      <w:r>
        <w:rPr>
          <w:rFonts w:ascii="Arial" w:hAnsi="Arial" w:cs="Arial"/>
          <w:b/>
          <w:sz w:val="24"/>
          <w:szCs w:val="24"/>
        </w:rPr>
        <w:t xml:space="preserve">A) </w:t>
      </w:r>
      <w:r w:rsidRPr="00C66D0E">
        <w:rPr>
          <w:rFonts w:ascii="Arial" w:hAnsi="Arial" w:cs="Arial"/>
          <w:sz w:val="24"/>
          <w:szCs w:val="24"/>
        </w:rPr>
        <w:t>3149</w:t>
      </w:r>
      <w:r>
        <w:rPr>
          <w:rFonts w:ascii="Arial" w:hAnsi="Arial" w:cs="Arial"/>
          <w:b/>
          <w:sz w:val="24"/>
          <w:szCs w:val="24"/>
        </w:rPr>
        <w:tab/>
        <w:t xml:space="preserve">    B) </w:t>
      </w:r>
      <w:r w:rsidRPr="00C66D0E">
        <w:rPr>
          <w:rFonts w:ascii="Arial" w:hAnsi="Arial" w:cs="Arial"/>
          <w:sz w:val="24"/>
          <w:szCs w:val="24"/>
        </w:rPr>
        <w:t>3240</w:t>
      </w:r>
      <w:r>
        <w:rPr>
          <w:rFonts w:ascii="Arial" w:hAnsi="Arial" w:cs="Arial"/>
          <w:b/>
          <w:sz w:val="24"/>
          <w:szCs w:val="24"/>
        </w:rPr>
        <w:t xml:space="preserve">        C)</w:t>
      </w:r>
      <w:r w:rsidRPr="00C66D0E">
        <w:rPr>
          <w:rFonts w:ascii="Arial" w:hAnsi="Arial" w:cs="Arial"/>
          <w:sz w:val="24"/>
          <w:szCs w:val="24"/>
        </w:rPr>
        <w:t xml:space="preserve"> 3150 </w:t>
      </w:r>
      <w:r>
        <w:rPr>
          <w:rFonts w:ascii="Arial" w:hAnsi="Arial" w:cs="Arial"/>
          <w:b/>
          <w:sz w:val="24"/>
          <w:szCs w:val="24"/>
        </w:rPr>
        <w:t xml:space="preserve">   D) </w:t>
      </w:r>
      <w:r w:rsidRPr="00C66D0E">
        <w:rPr>
          <w:rFonts w:ascii="Arial" w:hAnsi="Arial" w:cs="Arial"/>
          <w:sz w:val="24"/>
          <w:szCs w:val="24"/>
        </w:rPr>
        <w:t>3160</w:t>
      </w:r>
    </w:p>
    <w:p w:rsidR="00270ADA" w:rsidRPr="00DC4B54" w:rsidRDefault="00270ADA" w:rsidP="00A6094F">
      <w:pPr>
        <w:shd w:val="clear" w:color="auto" w:fill="FFFFFF"/>
        <w:spacing w:before="48" w:line="298" w:lineRule="exact"/>
        <w:rPr>
          <w:rFonts w:ascii="Arial" w:hAnsi="Arial" w:cs="Arial"/>
          <w:b/>
          <w:sz w:val="28"/>
          <w:szCs w:val="24"/>
        </w:rPr>
      </w:pPr>
    </w:p>
    <w:p w:rsidR="00270ADA" w:rsidRPr="00A6094F" w:rsidRDefault="00270ADA" w:rsidP="00337E5F">
      <w:pPr>
        <w:ind w:left="426" w:right="-214" w:hanging="426"/>
        <w:rPr>
          <w:rFonts w:ascii="Arial" w:hAnsi="Arial" w:cs="Arial"/>
          <w:b/>
          <w:sz w:val="28"/>
          <w:szCs w:val="24"/>
        </w:rPr>
      </w:pPr>
      <w:r>
        <w:rPr>
          <w:noProof/>
          <w:lang w:eastAsia="tr-TR"/>
        </w:rPr>
        <w:pict>
          <v:shape id="Köşeleri Yuvarlanmış Dikdörtgen Belirtme Çizgisi 531" o:spid="_x0000_s1153" type="#_x0000_t62" style="position:absolute;left:0;text-align:left;margin-left:53.8pt;margin-top:-8.4pt;width:230.25pt;height:112.5pt;z-index:2516218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" adj="-2067,4516" fillcolor="window" strokecolor="#385d8a" strokeweight="2pt">
            <v:textbox>
              <w:txbxContent>
                <w:p w:rsidR="00270ADA" w:rsidRPr="00C05861" w:rsidRDefault="00270ADA" w:rsidP="00DC4B54">
                  <w:pPr>
                    <w:rPr>
                      <w:b/>
                      <w:color w:val="000000"/>
                      <w:sz w:val="28"/>
                    </w:rPr>
                  </w:pPr>
                  <w:r>
                    <w:rPr>
                      <w:rFonts w:ascii="Arial" w:hAnsi="Arial" w:cs="Arial"/>
                      <w:b/>
                      <w:sz w:val="24"/>
                      <w:szCs w:val="24"/>
                    </w:rPr>
                    <w:t xml:space="preserve">Bir kenarı </w:t>
                  </w:r>
                  <w:smartTag w:uri="urn:schemas-microsoft-com:office:smarttags" w:element="metricconverter">
                    <w:smartTagPr>
                      <w:attr w:name="ProductID" w:val="16 m"/>
                    </w:smartTagPr>
                    <w:r>
                      <w:rPr>
                        <w:rFonts w:ascii="Arial" w:hAnsi="Arial" w:cs="Arial"/>
                        <w:b/>
                        <w:sz w:val="24"/>
                        <w:szCs w:val="24"/>
                      </w:rPr>
                      <w:t>16 m</w:t>
                    </w:r>
                  </w:smartTag>
                  <w:r>
                    <w:rPr>
                      <w:rFonts w:ascii="Arial" w:hAnsi="Arial" w:cs="Arial"/>
                      <w:b/>
                      <w:sz w:val="24"/>
                      <w:szCs w:val="24"/>
                    </w:rPr>
                    <w:t xml:space="preserve"> olan kare şeklindeki bahçenin çevresine duvar öreceğim. Bu duvarın her metresine 8 tane tuğla gerekiyor. Elimde bu duvarı yapmak için 1000 tane tuğla var. Kaç tuğlam artar?</w:t>
                  </w:r>
                </w:p>
              </w:txbxContent>
            </v:textbox>
          </v:shape>
        </w:pict>
      </w:r>
      <w:r w:rsidRPr="00A6094F">
        <w:rPr>
          <w:rFonts w:ascii="Arial" w:hAnsi="Arial" w:cs="Arial"/>
          <w:b/>
          <w:sz w:val="28"/>
          <w:szCs w:val="24"/>
        </w:rPr>
        <w:t>5-</w:t>
      </w:r>
    </w:p>
    <w:p w:rsidR="00270ADA" w:rsidRDefault="00270ADA" w:rsidP="00337E5F">
      <w:pPr>
        <w:ind w:left="426" w:right="-214" w:hanging="426"/>
        <w:rPr>
          <w:rFonts w:ascii="Arial" w:hAnsi="Arial" w:cs="Arial"/>
          <w:b/>
          <w:sz w:val="24"/>
          <w:szCs w:val="24"/>
        </w:rPr>
      </w:pPr>
      <w:r>
        <w:rPr>
          <w:noProof/>
          <w:lang w:eastAsia="tr-TR"/>
        </w:rPr>
      </w:r>
      <w:r w:rsidRPr="00EC0F21">
        <w:rPr>
          <w:rFonts w:ascii="Arial" w:hAnsi="Arial" w:cs="Arial"/>
          <w:b/>
          <w:noProof/>
          <w:sz w:val="24"/>
          <w:szCs w:val="24"/>
          <w:lang w:eastAsia="tr-TR"/>
        </w:rPr>
        <w:pict>
          <v:group id="Tuval 528" o:spid="_x0000_s1154" editas="canvas" style="width:54.75pt;height:66pt;mso-position-horizontal-relative:char;mso-position-vertical-relative:line" coordsize="6953,8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">
            <v:shape id="_x0000_s1155" type="#_x0000_t75" style="position:absolute;width:6953;height:8382;visibility:visible">
              <v:fill o:detectmouseclick="t"/>
              <v:path o:connecttype="none"/>
            </v:shape>
            <v:shape id="Freeform 365" o:spid="_x0000_s1156" style="position:absolute;left:114;top:641;width:6724;height:6483;visibility:visible;mso-wrap-style:square;v-text-anchor:top" coordsize="2116,20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i8YcEA&#10;AADcAAAADwAAAGRycy9kb3ducmV2LnhtbERPTWvCQBC9F/oflil4q5sWlZC6ihQKngStoMchO81G&#10;s7MhO5ror3cPQo+P9z1fDr5RV+piHdjAxzgDRVwGW3NlYP/7856DioJssQlMBm4UYbl4fZljYUPP&#10;W7rupFIphGOBBpxIW2gdS0ce4zi0xIn7C51HSbCrtO2wT+G+0Z9ZNtMea04NDlv6dlSedxdvYDOr&#10;T/u79NODP983ss6PbhomxozehtUXKKFB/sVP99oamORpfjqTjoBe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zYvGHBAAAA3AAAAA8AAAAAAAAAAAAAAAAAmAIAAGRycy9kb3du&#10;cmV2LnhtbFBLBQYAAAAABAAEAPUAAACGAwAAAAA=&#10;" path="m1821,1057r-4,-6l1813,1048r-2,-8l1813,1035r,-7l1815,1020r2,-9l1822,1002r4,-9l1833,982r6,-11l1848,960r7,-13l1864,934r8,-12l1883,911r11,-17l1903,880r11,-15l1925,850r11,-16l1948,818r11,-17l1972,785r11,-17l1994,750r11,-18l2016,715r11,-20l2038,677r9,-18l2058,642r9,-20l2074,602r8,-20l2091,564r5,-20l2102,524r5,-19l2111,487r2,-20l2116,447r,-18l2116,409r-1,-20l2113,370r-4,-20l2106,332r-8,-20l2089,294r-9,-19l2069,257r-15,-18l2042,221r-17,-17l2007,188r-20,-19l1967,153r-26,-16l1916,122r-28,-16l1857,91,1824,76,1791,64,1755,49,1718,38,1680,27r-38,-7l1603,12,1563,7,1523,3,1484,1,1442,r-40,l1360,1r-38,4l1280,9r-42,5l1198,20r-42,9l1114,36r-42,9l1032,56,991,69,949,82,909,96r-40,15l829,127r-40,15l750,160r-40,19l674,199r-39,20l599,239r-37,22l527,284r-36,22l458,330r-33,22l394,378r-33,23l332,427r-31,25l274,480r-28,25l221,533r-26,27l173,589r-24,28l129,644r-20,29l93,703,74,730,60,759,47,787,36,816,23,845r-7,29l9,902,5,933,1,960,,989r,28l3,1046r6,25l16,1101r7,27l36,1155r13,28l63,1208r15,26l96,1261r19,24l135,1312r22,24l179,1363r21,24l226,1413r26,24l279,1462r27,22l336,1508r29,23l398,1555r29,22l460,1599r33,22l526,1643r34,20l595,1683r35,20l666,1723r37,20l739,1761r37,19l812,1798r39,16l887,1833r39,14l966,1864r36,14l1041,1893r38,13l1116,1920r38,11l1190,1946r39,11l1267,1968r35,9l1338,1986r37,9l1411,2004r35,6l1481,2017r33,6l1548,2028r31,4l1612,2035r31,2l1674,2041r30,l1733,2041r27,l1790,2039r23,-4l1839,2034r24,-4l1885,2024r21,-5l1927,2012r20,-8l1963,1997r15,-11l1992,1975r13,-11l2020,1953r11,-13l2042,1928r9,-13l2060,1902r9,-15l2074,1871r6,-15l2087,1842r4,-18l2095,1809r3,-16l2102,1776r,-18l2104,1741r-2,-20l2102,1705r-2,-18l2100,1668r-2,-20l2096,1632r-5,-20l2087,1594r-3,-19l2080,1555r-6,-18l2069,1519r-5,-20l2056,1480r-7,-18l2042,1442r-8,-18l2029,1405r-9,-20l2012,1369r-7,-18l1998,1334r-9,-18l1979,1300r-7,-17l1963,1267r-7,-17l1947,1236r-10,-15l1930,1206r-9,-14l1914,1179r-9,-15l1897,1154r-9,-13l1881,1130r-7,-11l1866,1110r-7,-11l1853,1091r-7,-9l1841,1077r-6,-7l1830,1064r-6,-4l1821,1057r,xe" fillcolor="#a1ded9" stroked="f">
              <v:path arrowok="t" o:connecttype="custom" o:connectlocs="576172,328774;580303,315432;592379,296690;608269,274772;626702,249360;644181,220771;659117,191229;669605,160416;672465,129921;666745,99109;648948,70202;616850,43519;569180,20330;509434,3812;445556,0;380725,6353;314940,21918;250744,45107;190362,75920;135065,111815;87077,152475;47352,195993;19068,241101;2860,286525;953,332268;15572,375787;42903,416764;80086,456471;126484,493954;177968,528261;234854,559391;294283,586710;354665,609899;413776,628005;470662,640711;522146,647064;568862,647700;605727,641347;633058,627370;651808,608310;663249,585122;668016,558438;667380,529849;662295,500308;653397,470130;641956,439953;628926,412952;615579,387857;602867,366575;590790,349103;581574,337986" o:connectangles="0,0,0,0,0,0,0,0,0,0,0,0,0,0,0,0,0,0,0,0,0,0,0,0,0,0,0,0,0,0,0,0,0,0,0,0,0,0,0,0,0,0,0,0,0,0,0,0,0,0,0"/>
            </v:shape>
            <v:shape id="Freeform 366" o:spid="_x0000_s1157" style="position:absolute;left:4184;top:7505;width:515;height:324;visibility:visible;mso-wrap-style:square;v-text-anchor:top" coordsize="160,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YOcYA&#10;AADcAAAADwAAAGRycy9kb3ducmV2LnhtbESPQWvCQBSE74L/YXlCb7qxlBpSN0EFqVCKGD20t0f2&#10;NQlm36bZbUz767uC4HGYmW+YZTaYRvTUudqygvksAkFcWF1zqeB03E5jEM4ja2wsk4JfcpCl49ES&#10;E20vfKA+96UIEHYJKqi8bxMpXVGRQTezLXHwvmxn0AfZlVJ3eAlw08jHKHqWBmsOCxW2tKmoOOc/&#10;JlC+++Jjp230+rcuPxfn9832bZ8r9TAZVi8gPA3+Hr61d1rBUzyH65lwBG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6YOcYAAADcAAAADwAAAAAAAAAAAAAAAACYAgAAZHJz&#10;L2Rvd25yZXYueG1sUEsFBgAAAAAEAAQA9QAAAIsDAAAAAA==&#10;" path="m135,r25,81l159,81r-4,l150,81r-4,l140,82r-3,2l129,84r-5,l118,86r-5,2l106,88r-8,2l91,90r-7,2l76,92r-7,1l62,93r-6,2l49,95r-7,2l36,97r-5,2l25,99r-5,2l14,101r-3,2l5,103r-2,l,99,,93,2,88,3,82,7,77r4,-4l13,70r1,-2l135,r,xe" fillcolor="#8c5e2b" stroked="f">
              <v:path arrowok="t" o:connecttype="custom" o:connectlocs="43398,0;51435,25468;51114,25468;49828,25468;48220,25468;46934,25468;45006,25782;44041,26411;41469,26411;39862,26411;37933,27040;36326,27669;34076,27669;31504,28298;29254,28298;27003,28926;24432,28926;22181,29241;19931,29241;18002,29870;15752,29870;13502,30498;11573,30498;9966,31127;8037,31127;6429,31756;4501,31756;3536,32385;1607,32385;964,32385;0,31127;0,29241;643,27669;964,25782;2250,24210;3536,22952;4179,22009;4501,21380;43398,0;43398,0" o:connectangles="0,0,0,0,0,0,0,0,0,0,0,0,0,0,0,0,0,0,0,0,0,0,0,0,0,0,0,0,0,0,0,0,0,0,0,0,0,0,0,0"/>
            </v:shape>
            <v:shape id="Freeform 367" o:spid="_x0000_s1158" style="position:absolute;left:4857;top:7651;width:813;height:464;visibility:visible;mso-wrap-style:square;v-text-anchor:top" coordsize="25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dessIA&#10;AADcAAAADwAAAGRycy9kb3ducmV2LnhtbESPT4vCMBTE7wt+h/AEb2uqyCLVKCoIXvbgH8Tjo3k2&#10;xeYlNLHtfnsjCHscZuY3zHLd21q01ITKsYLJOANBXDhdcangct5/z0GEiKyxdkwK/ijAejX4WmKu&#10;XcdHak+xFAnCIUcFJkafSxkKQxbD2Hni5N1dYzEm2ZRSN9gluK3lNMt+pMWK04JBTztDxeP0tAr4&#10;cLs6b+qs/PWz3fbZbfWjPSo1GvabBYhIffwPf9oHrWA2n8L7TDoCcvU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Z16ywgAAANwAAAAPAAAAAAAAAAAAAAAAAJgCAABkcnMvZG93&#10;bnJldi54bWxQSwUGAAAAAAQABAD1AAAAhwMAAAAA&#10;" path="m252,r3,106l252,106r-8,2l237,108r-5,2l224,111r-7,2l206,113r-9,2l188,117r-9,2l173,119r-5,1l160,120r-5,2l149,124r-5,l138,126r-5,2l127,128r-5,l115,130r-6,1l104,131r-6,l93,133r-6,2l82,135r-6,l71,137r-6,l56,139r-9,2l38,142r-7,l22,144r-6,l11,144r-4,l5,144r-2,2l,141r,-4l1,131r4,-5l9,119r5,-6l20,106r3,-2l27,102r7,-5l38,95r5,-4l51,88r7,-2l65,80r8,-3l80,71r9,-3l98,64r9,-6l117,53r9,-4l135,44r9,-4l151,35r9,-4l169,26r8,-4l184,18r7,-2l197,13r7,-4l208,7r5,-2l221,2r1,l252,r,xe" fillcolor="#a67a4d" stroked="f">
              <v:path arrowok="t" o:connecttype="custom" o:connectlocs="81280,33655;77774,34290;73949,34925;69168,35878;62793,36513;57055,37783;53549,38100;49405,38735;45899,39370;42393,40640;38887,40640;34743,41593;31237,41593;27731,42863;24225,42863;20718,43498;14981,44768;9881,45085;5100,45720;2231,45720;956,46355;0,43498;1594,40005;4462,35878;7331,33020;10837,30798;13706,28893;18487,27305;23268,24448;28368,21590;34106,18415;40162,15558;45899,12700;50999,9843;56418,6985;60880,5080;65024,2858;67893,1588;70761,635;80324,0" o:connectangles="0,0,0,0,0,0,0,0,0,0,0,0,0,0,0,0,0,0,0,0,0,0,0,0,0,0,0,0,0,0,0,0,0,0,0,0,0,0,0,0"/>
            </v:shape>
            <v:shape id="Freeform 368" o:spid="_x0000_s1159" style="position:absolute;left:3276;top:387;width:508;height:514;visibility:visible;mso-wrap-style:square;v-text-anchor:top" coordsize="161,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dHhsUA&#10;AADcAAAADwAAAGRycy9kb3ducmV2LnhtbESPT2sCMRTE7wW/Q3iCl6JZbSmyNSsqCNZL8Q/0+ti8&#10;bra7eQmbqOu3N4VCj8PM/IZZLHvbiit1oXasYDrJQBCXTtdcKTiftuM5iBCRNbaOScGdAiyLwdMC&#10;c+1ufKDrMVYiQTjkqMDE6HMpQ2nIYpg4T5y8b9dZjEl2ldQd3hLctnKWZW/SYs1pwaCnjaGyOV6s&#10;Avm88hec+bA/f359mO3P2jfxoNRo2K/eQUTq43/4r73TCl7nL/B7Jh0BWT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V0eGxQAAANwAAAAPAAAAAAAAAAAAAAAAAJgCAABkcnMv&#10;ZG93bnJldi54bWxQSwUGAAAAAAQABAD1AAAAigMAAAAA&#10;" path="m,48l68,r43,4l111,8r2,3l115,19r2,3l119,28r2,3l122,39r4,5l128,53r3,8l137,72r2,9l144,90r2,7l150,104r2,6l153,117r2,6l157,128r2,7l159,141r,4l161,146,51,163,,48r,xe" fillcolor="#786959" stroked="f">
              <v:path arrowok="t" o:connecttype="custom" o:connectlocs="0,15147;21456,0;35024,1262;35024,2524;35655,3471;36286,5995;36917,6942;37548,8835;38179,9782;38494,12307;39757,13884;40388,16724;41334,19249;43227,22720;43858,25560;45436,28400;46067,30609;47329,32817;47960,34711;48276,36920;48907,38813;49538,40391;50169,42600;50169,44493;50169,45755;50800,46071;16092,51435;0,15147;0,15147" o:connectangles="0,0,0,0,0,0,0,0,0,0,0,0,0,0,0,0,0,0,0,0,0,0,0,0,0,0,0,0,0"/>
            </v:shape>
            <v:shape id="Freeform 369" o:spid="_x0000_s1160" style="position:absolute;left:3295;top:666;width:629;height:1092;visibility:visible;mso-wrap-style:square;v-text-anchor:top" coordsize="200,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zcMcUA&#10;AADcAAAADwAAAGRycy9kb3ducmV2LnhtbESPwWrDMBBE74X8g9hAbo2cYIpxo4Q2NMaHHmrX0Oti&#10;bW0Ta2UkNXH+PioUehxm5g2zO8xmFBdyfrCsYLNOQBC3Vg/cKWg+T48ZCB+QNY6WScGNPBz2i4cd&#10;5tpeuaJLHToRIexzVNCHMOVS+rYng35tJ+LofVtnMETpOqkdXiPcjHKbJE/S4MBxoceJjj215/rH&#10;KLBNWvri461xW3muuSpex/evWanVcn55BhFoDv/hv3apFaRZCr9n4hG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LNwxxQAAANwAAAAPAAAAAAAAAAAAAAAAAJgCAABkcnMv&#10;ZG93bnJldi54bWxQSwUGAAAAAAQABAD1AAAAigMAAAAA&#10;" path="m21,159r,2l21,164r,6l22,179r,7l22,195r-1,9l21,212r-4,7l15,226r-4,9l8,245r-4,5l2,257,,263r,2l61,343,200,234,181,144r,-2l179,139r-1,-6l178,128r-4,-8l172,113r-2,-7l169,99,165,89r-2,-9l161,73r,-7l158,60r-2,-5l152,49r-5,-2l137,44r-9,-8l121,29r-7,-7l105,13,101,5,97,,95,,13,75r8,84l21,159xe" fillcolor="#a67a4d" stroked="f">
              <v:path arrowok="t" o:connecttype="custom" o:connectlocs="6601,50630;6601,51267;6601,52222;6601,54132;6915,56998;6915,59227;6915,62093;6601,64959;6601,67506;5344,69735;4715,71964;3458,74830;2515,78014;1257,79606;629,81835;0,83746;0,84383;19174,109220;62865,74512;56893,45853;56893,45216;56264,44261;55950,42351;55950,40758;54693,38211;54064,35982;53435,33753;53121,31524;51864,28340;51235,25474;50606,23245;50606,21016;49663,19106;49035,17513;47777,15603;46206,14966;43063,14011;40234,11463;38033,9234;35833,7005;33004,4140;31747,1592;30490,0;29861,0;4086,23882;6601,50630;6601,50630" o:connectangles="0,0,0,0,0,0,0,0,0,0,0,0,0,0,0,0,0,0,0,0,0,0,0,0,0,0,0,0,0,0,0,0,0,0,0,0,0,0,0,0,0,0,0,0,0,0,0"/>
            </v:shape>
            <v:shape id="Freeform 370" o:spid="_x0000_s1161" style="position:absolute;left:2876;top:431;width:768;height:800;visibility:visible;mso-wrap-style:square;v-text-anchor:top" coordsize="241,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Mf68UA&#10;AADcAAAADwAAAGRycy9kb3ducmV2LnhtbESPQWvCQBSE74X+h+UVvNUXixYbXSUUSvVQqFrE4yP7&#10;TILZt0t21fjvu4WCx2FmvmHmy9626sJdaJxoGA0zUCylM41UGn52H89TUCGSGGqdsIYbB1guHh/m&#10;lBt3lQ1ftrFSCSIhJw11jD5HDGXNlsLQeZbkHV1nKSbZVWg6uia4bfEly17RUiNpoSbP7zWXp+3Z&#10;asCzP+yKrwLX3+PK420T9/3nm9aDp76YgYrcx3v4v70yGsbTCfydSUcA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gx/rxQAAANwAAAAPAAAAAAAAAAAAAAAAAJgCAABkcnMv&#10;ZG93bnJldi54bWxQSwUGAAAAAAQABAD1AAAAigMAAAAA&#10;" path="m7,153r4,4l15,161r5,7l26,175r7,8l42,192r9,9l58,208r10,9l75,226r9,8l91,239r8,6l104,248r6,2l113,250r4,l122,250r6,l133,250r6,l144,248r6,l155,246r6,l164,245r6,-2l179,239r7,-5l188,230r2,-7l194,217r1,-7l199,201r2,-8l205,184r5,-9l212,166r3,-11l217,146r4,-7l223,131r2,-7l225,119r1,-2l226,108r2,-4l228,100r4,l232,99r4,-4l237,91r4,-5l241,78r-2,-9l237,62r-3,-5l228,49r-5,-5l215,40r-7,-2l201,36r-4,l194,40r-2,4l190,49r-2,4l186,58r-3,2l179,58r-4,-7l173,46r,-4l172,36r,-5l170,25r,-5l170,15r,-4l170,2r,-2l26,38,,108r7,45l7,153xe" fillcolor="#c29970" stroked="f">
              <v:path arrowok="t" o:connecttype="custom" o:connectlocs="3507,50246;6376,53767;10521,58567;16260,64328;21680,69449;26781,74889;31563,78410;35070,80010;37302,80010;40809,80010;44316,80010;47823,79370;51330,78730;54199,77770;59300,74889;60575,71369;62169,67208;64082,61768;66952,56007;68546,49606;70459,44486;71734,39685;72053,37445;72690,33284;73966,32004;75241,30404;76835,27523;76197,22083;74603,18242;71096,14082;66314,12162;62807,11521;61213,14082;59938,16962;58344,19202;55793,16322;55155,13442;54837,9921;54199,6401;54199,3520;54199,0;0,34564;2232,48966" o:connectangles="0,0,0,0,0,0,0,0,0,0,0,0,0,0,0,0,0,0,0,0,0,0,0,0,0,0,0,0,0,0,0,0,0,0,0,0,0,0,0,0,0,0,0"/>
            </v:shape>
            <v:shape id="Freeform 371" o:spid="_x0000_s1162" style="position:absolute;left:2730;top:114;width:914;height:711;visibility:visible;mso-wrap-style:square;v-text-anchor:top" coordsize="289,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GqcQA&#10;AADcAAAADwAAAGRycy9kb3ducmV2LnhtbESPzWvCQBTE7wX/h+UJvdWNVvyIriKCVHqqHwePj+wz&#10;iWbfhuyrif99t1DocZiZ3zDLdecq9aAmlJ4NDAcJKOLM25JzA+fT7m0GKgiyxcozGXhSgPWq97LE&#10;1PqWD/Q4Sq4ihEOKBgqROtU6ZAU5DANfE0fv6huHEmWTa9tgG+Gu0qMkmWiHJceFAmvaFpTdj9/O&#10;wD5s69t7+zWV3VXwchL8mFefxrz2u80ClFAn/+G/9t4aGM8m8HsmHg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xqnEAAAA3AAAAA8AAAAAAAAAAAAAAAAAmAIAAGRycy9k&#10;b3ducmV2LnhtbFBLBQYAAAAABAAEAPUAAACJAwAAAAA=&#10;" path="m46,204l2,222r,-2l2,219,,211r,-5l,200r,-3l,191r,-3l,182r,-5l,171r,-5l,160r,-7l,146r,-6l,133r2,-6l2,120r2,-5l4,109r2,-7l8,94,9,89r2,-6l13,78r4,-5l20,67r2,-5l24,56r4,-5l33,47r4,-5l42,38r6,-6l53,31r6,-6l64,21r6,-1l77,16r7,-2l92,10,99,9r7,-2l114,5r7,-2l126,1r9,l143,r7,l157,r8,l170,r7,l183,r7,1l196,1r5,2l207,5r7,4l223,10r9,6l240,21r7,6l254,32r7,8l267,45r5,7l276,58r4,5l282,69r3,5l285,80r2,3l287,85r2,4l285,91r-3,3l276,96r-4,6l263,105r-7,6l247,116r-9,6l229,127r-10,6l209,138r-8,8l192,151r-7,6l177,162r-5,5l167,171r-4,2l156,177r-8,3l139,184r-11,4l119,191r-9,4l101,199r-9,3l82,204r-7,4l70,209r-4,2l62,211r,2l46,204r,xe" fillcolor="#e64d57" stroked="f">
              <v:path arrowok="t" o:connecttype="custom" o:connectlocs="633,71120;633,70159;0,65994;0,63111;0,60228;0,56704;0,53180;0,49015;0,44850;633,40686;1266,36841;1898,32677;2848,28512;4113,24988;6328,21464;7594,17940;10441,15057;13289,12174;16769,9931;20250,6728;24363,5126;29109,3204;33539,2243;38285,961;42714,320;47460,0;52206,0;56003,0;60116,320;63597,961;67710,2883;73405,5126;78151,8650;82581,12814;86061,16659;88592,20183;90174,23707;90807,26590;91440,28512;89225,30114;86061,32677;80999,35560;75304,39084;69292,42608;63597,46773;58534,50297;54421,53500;51573,55422;46827,57665;40499,60228;34804,62470;29109,64713;23730,66635;20882,67596;19617,68237;14554,65354" o:connectangles="0,0,0,0,0,0,0,0,0,0,0,0,0,0,0,0,0,0,0,0,0,0,0,0,0,0,0,0,0,0,0,0,0,0,0,0,0,0,0,0,0,0,0,0,0,0,0,0,0,0,0,0,0,0,0,0"/>
            </v:shape>
            <v:shape id="Freeform 372" o:spid="_x0000_s1163" style="position:absolute;left:1885;top:1708;width:1156;height:692;visibility:visible;mso-wrap-style:square;v-text-anchor:top" coordsize="365,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P0sYA&#10;AADcAAAADwAAAGRycy9kb3ducmV2LnhtbESPT2sCMRTE74LfITyhF6nZlqKyGkVaCtIeqrZUj4/N&#10;c/+4eVmSqKufvikIHoeZ+Q0znbemFidyvrSs4GmQgCDOrC45V/Dz/f44BuEDssbaMim4kIf5rNuZ&#10;Yqrtmdd02oRcRAj7FBUUITSplD4ryKAf2IY4envrDIYoXS61w3OEm1o+J8lQGiw5LhTY0GtB2WFz&#10;NAquyfb3y7lq1X+rws5WHxKbT6nUQ69dTEAEasM9fGsvtYKX8Qj+z8Qj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P0sYAAADcAAAADwAAAAAAAAAAAAAAAACYAgAAZHJz&#10;L2Rvd25yZXYueG1sUEsFBgAAAAAEAAQA9QAAAIsDAAAAAA==&#10;" path="m290,45l210,r-2,l206,1r-4,2l197,9r-7,3l182,20r-9,5l164,34r-5,4l153,42r-5,3l142,51r-5,3l131,58r-5,4l120,67r-7,4l107,76r-5,4l96,85r-5,4l85,95r-5,3l75,104r-6,3l64,111r-6,4l54,120r-9,7l38,135r-9,7l23,149r-5,6l14,160r-7,8l3,175,,180r,2l221,217r71,-26l365,129,290,45r,xe" fillcolor="#8c5e2b" stroked="f">
              <v:path arrowok="t" o:connecttype="custom" o:connectlocs="91823,14353;66492,0;65859,0;65226,319;63959,957;62376,2871;60160,3828;57627,6379;54777,7974;51927,10845;50344,12121;48444,13396;46861,14353;44961,16267;43378,17224;41479,18500;39895,19776;37996,21371;35779,22646;33879,24241;32296,25517;30396,27112;28813,28388;26914,30301;25330,31258;23747,33172;21847,34129;20264,35405;18365,36681;17098,38276;14248,40508;12032,43060;9182,45293;7282,47526;5699,49439;4433,51034;2216,53586;950,55819;0,57413;0,58051;69975,69215;92456,60922;115570,41146;91823,14353;91823,14353" o:connectangles="0,0,0,0,0,0,0,0,0,0,0,0,0,0,0,0,0,0,0,0,0,0,0,0,0,0,0,0,0,0,0,0,0,0,0,0,0,0,0,0,0,0,0,0,0"/>
            </v:shape>
            <v:shape id="Freeform 373" o:spid="_x0000_s1164" style="position:absolute;left:2546;top:1339;width:902;height:978;visibility:visible;mso-wrap-style:square;v-text-anchor:top" coordsize="285,3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OPJMIA&#10;AADcAAAADwAAAGRycy9kb3ducmV2LnhtbERPy4rCMBTdC/MP4QruNFXE0WqUQUcQxIWPhctLc22K&#10;zU1pMm1nvt4shFkeznu16WwpGqp94VjBeJSAIM6cLjhXcLvuh3MQPiBrLB2Tgl/ysFl/9FaYatfy&#10;mZpLyEUMYZ+iAhNClUrpM0MW/chVxJF7uNpiiLDOpa6xjeG2lJMkmUmLBccGgxVtDWXPy49V0Dat&#10;3R/vp/Pi9Pf9mOy6ozH5p1KDfve1BBGoC//it/ugFUzncW08E4+A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Q48kwgAAANwAAAAPAAAAAAAAAAAAAAAAAJgCAABkcnMvZG93&#10;bnJldi54bWxQSwUGAAAAAAQABAD1AAAAhwMAAAAA&#10;" path="m257,53l226,r-1,l221,r-4,l214,r-6,2l204,3r-7,l190,7r-9,2l173,14r-9,2l155,22r-5,3l144,27r-7,4l131,36r-5,2l119,44r-6,1l108,51r-8,2l95,58r-6,2l84,65r-7,2l71,71r-5,4l60,78r-5,2l49,84r-5,3l40,91r-9,6l22,102r-8,4l9,111r-7,6l,118r,4l,128r3,7l5,142r2,11l9,157r2,5l13,168r1,5l16,179r2,5l18,190r2,5l22,201r3,5l27,213r2,6l33,228r3,9l40,244r4,10l46,257r3,7l51,270r4,5l62,283r5,9l73,297r5,6l80,306r2,2l84,306r4,l93,305r9,l108,303r5,-2l119,299r5,l130,297r7,-1l144,294r9,l159,290r7,-2l173,286r9,-1l188,283r9,-4l204,277r8,-2l219,272r6,-4l232,266r5,-3l243,259r5,-4l254,252r7,-4l285,65,257,53r,xe" fillcolor="#82a661" stroked="f">
              <v:path arrowok="t" o:connecttype="custom" o:connectlocs="71503,0;69921,0;67707,0;64543,953;60113,2223;54735,4445;49040,6985;45560,8573;41447,11430;37650,13970;34170,16193;30057,18415;26576,20638;22463,22543;18983,24765;15503,26670;12655,28893;6960,32385;2847,35243;0,37465;0,40640;1582,45085;2847,49848;4113,53340;5062,56833;5695,60325;6960,63818;8542,67628;10441,72390;12655,77470;14554,81598;16136,85725;19616,89853;23096,94298;25311,97155;26576,97155;29424,96838;34170,96203;37650,94933;41130,94298;45560,93345;50305,92075;54735,90805;59481,89853;64543,87948;69289,86360;73402,84455;76882,82233;80362,80010;90170,20638;81311,16828" o:connectangles="0,0,0,0,0,0,0,0,0,0,0,0,0,0,0,0,0,0,0,0,0,0,0,0,0,0,0,0,0,0,0,0,0,0,0,0,0,0,0,0,0,0,0,0,0,0,0,0,0,0,0"/>
            </v:shape>
            <v:shape id="Freeform 374" o:spid="_x0000_s1165" style="position:absolute;left:3238;top:1092;width:1899;height:1803;visibility:visible;mso-wrap-style:square;v-text-anchor:top" coordsize="599,5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D/DMUA&#10;AADcAAAADwAAAGRycy9kb3ducmV2LnhtbESP3WrCQBSE7wt9h+UUvKubBFs0ukooiFrshT8PcMge&#10;k5Ds2TS7JvHtu4VCL4eZ+YZZbUbTiJ46V1lWEE8jEMS51RUXCq6X7eschPPIGhvLpOBBDjbr56cV&#10;ptoOfKL+7AsRIOxSVFB636ZSurwkg25qW+Lg3Wxn0AfZFVJ3OAS4aWQSRe/SYMVhocSWPkrK6/Pd&#10;KHhDk3zF9TE71Itdc+mP35hHn0pNXsZsCcLT6P/Df+29VjCbL+D3TDg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kP8MxQAAANwAAAAPAAAAAAAAAAAAAAAAAJgCAABkcnMv&#10;ZG93bnJldi54bWxQSwUGAAAAAAQABAD1AAAAigMAAAAA&#10;" path="m446,553l599,468,367,86,252,,196,9r-2,2l190,15r-5,5l179,29r-3,6l172,39r-4,5l165,51r-6,6l154,62r-4,8l144,75r-5,6l134,86r-6,6l124,99r-5,3l113,108r-5,5l102,121r-5,2l92,126r-6,4l82,134r-7,5l68,141r-6,-2l57,137r-6,-2l50,132r-4,-6l44,123r-2,-6l42,113r-2,-5l40,102r,-5l40,93r,-5l40,86,,97,13,261,225,568,446,553r,xe" fillcolor="#96ba75" stroked="f">
              <v:path arrowok="t" o:connecttype="custom" o:connectlocs="141369,175578;189865,148590;116328,27305;79876,0;62126,2858;61492,3493;60224,4763;58639,6350;56738,9208;55787,11113;54519,12383;53251,13970;52300,16193;50398,18098;48813,19685;47545,22225;45644,23813;44059,25718;42474,27305;40572,29210;39304,31433;37719,32385;35818,34290;34233,35878;32331,38418;30746,39053;29161,40005;27259,41275;25992,42545;23773,44133;21554,44768;19652,44133;18067,43498;16165,42863;15848,41910;14581,40005;13947,39053;13313,37148;13313,35878;12679,34290;12679,32385;12679,30798;12679,29528;12679,27940;12679,27305;0,30798;4121,82868;71318,180340;141369,175578;141369,175578" o:connectangles="0,0,0,0,0,0,0,0,0,0,0,0,0,0,0,0,0,0,0,0,0,0,0,0,0,0,0,0,0,0,0,0,0,0,0,0,0,0,0,0,0,0,0,0,0,0,0,0,0,0"/>
            </v:shape>
            <v:shape id="Freeform 375" o:spid="_x0000_s1166" style="position:absolute;left:3987;top:5353;width:839;height:2444;visibility:visible;mso-wrap-style:square;v-text-anchor:top" coordsize="263,7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BLCLwA&#10;AADcAAAADwAAAGRycy9kb3ducmV2LnhtbERPyQrCMBC9C/5DGMGbpoq4VKOIKHp1wfPYjG21mZQm&#10;1vr35iB4fLx9sWpMIWqqXG5ZwaAfgSBOrM45VXA573pTEM4jaywsk4IPOVgt260Fxtq++Uj1yaci&#10;hLCLUUHmfRlL6ZKMDLq+LYkDd7eVQR9glUpd4TuEm0IOo2gsDeYcGjIsaZNR8jy9jIJHyls7edWb&#10;6zHB2+hzffK+3CrV7TTrOQhPjf+Lf+6DVjCahfnhTDgCcvk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5wEsIvAAAANwAAAAPAAAAAAAAAAAAAAAAAJgCAABkcnMvZG93bnJldi54&#10;bWxQSwUGAAAAAAQABAD1AAAAgQMAAAAA&#10;" path="m159,r,2l162,7r,2l166,15r2,5l171,28r2,5l177,40r2,9l184,59r,3l186,66r2,5l191,79r2,5l195,90r2,5l199,101r2,5l202,112r4,5l208,124r2,6l212,139r1,5l215,152r2,7l219,166r2,6l224,179r2,9l228,195r2,8l232,212r1,7l235,227r2,9l239,245r2,7l243,261r1,8l246,278r,9l248,296r2,9l252,314r,9l254,332r1,10l257,353r,9l257,371r2,9l261,389r,9l261,407r,9l263,427r-2,8l261,446r,9l261,464r,9l261,482r,9l261,500r,10l259,519r-2,9l257,537r,7l257,553r-2,8l255,572r-1,7l254,588r-2,7l252,604r-2,8l250,621r-2,7l248,635r-2,8l246,650r-2,6l244,663r-1,7l241,677r-2,6l239,690r-2,6l237,701r-2,6l235,712r-2,4l233,721r-1,6l232,732r-2,8l228,749r-2,5l226,760r-2,7l224,771,47,473,,143,159,r,xe" fillcolor="#cccc9c" stroked="f">
              <v:path arrowok="t" o:connecttype="custom" o:connectlocs="50674,634;51631,2854;53543,6342;55136,10464;57049,15537;58642,19659;59917,22513;61510,26635;62785,30123;64060,33611;65654,37099;66929,41221;67885,45661;69159,50417;70434,54539;72028,59613;73303,64369;74259,69442;75534,74833;76808,79906;77765,85297;78402,91004;79677,96712;80314,102419;81270,108444;81908,114786;82545,120494;83183,126201;83183,131909;83183,137933;83183,144275;83183,149983;83183,155690;83183,161715;81908,167423;81908,172496;81270,177886;80952,183594;80314,188667;79677,194058;79039,199131;78402,203888;77765,208010;77446,212449;76171,216571;75534,220693;74896,224181;74259,227035;73940,230523;73303,234645;72028,239085;71390,243207;14979,149983;50674,0" o:connectangles="0,0,0,0,0,0,0,0,0,0,0,0,0,0,0,0,0,0,0,0,0,0,0,0,0,0,0,0,0,0,0,0,0,0,0,0,0,0,0,0,0,0,0,0,0,0,0,0,0,0,0,0,0,0"/>
            </v:shape>
            <v:shape id="Freeform 376" o:spid="_x0000_s1167" style="position:absolute;left:4083;top:3511;width:838;height:2356;visibility:visible;mso-wrap-style:square;v-text-anchor:top" coordsize="265,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JkMQA&#10;AADcAAAADwAAAGRycy9kb3ducmV2LnhtbESPS4vCQBCE74L/YWhhL6ITl/UVHcXVFbz6Qrw1mTYJ&#10;ZnpCZtZk/72zIHgsquorar5sTCEeVLncsoJBPwJBnFidc6rgdNz2JiCcR9ZYWCYFf+RguWi35hhr&#10;W/OeHgefigBhF6OCzPsyltIlGRl0fVsSB+9mK4M+yCqVusI6wE0hP6NoJA3mHBYyLGmdUXI//JpA&#10;oe6m3n4ffTHeXa/nYcP30c9FqY9Os5qB8NT4d/jV3mkFX9MB/J8JR0A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tyZDEAAAA3AAAAA8AAAAAAAAAAAAAAAAAmAIAAGRycy9k&#10;b3ducmV2LnhtbFBLBQYAAAAABAAEAPUAAACJAwAAAAA=&#10;" path="m11,r,2l11,6,9,13r,9l9,26r,5l9,37r,9l9,52r,9l9,70r,9l7,86r,9l7,104r,13l5,126r,11l5,148r,11l4,170r,13l4,196r,13l4,219r,15l4,245r,15l2,271r,14l2,298r,13l,324r,12l,349r,15l,375r,14l,402r,13l,426r,13l,451r,13l,475r,11l,499r,11l,521r,11l,541r,11l,561r,9l,577r2,9l2,594r,7l4,608r,8l4,621r,6l5,632r2,6l7,643r,6l9,654r,5l11,669r3,9l16,687r4,7l24,701r1,8l29,714r4,6l36,725r4,4l44,733r5,3l58,740r9,2l77,742r9,-2l95,736r9,-5l108,725r5,-3l117,716r7,-5l126,703r5,-5l135,691r4,-8l144,674r4,-7l153,658r6,-9l161,643r1,-5l164,632r2,-4l172,617r5,-9l181,597r5,-9l190,579r5,-9l199,559r4,-9l206,541r6,-9l214,523r3,-8l221,508r4,-6l226,495r2,-5l232,484r2,-3l235,475r2,-2l265,181,11,r,xe" fillcolor="#e6e6b0" stroked="f">
              <v:path arrowok="t" o:connecttype="custom" o:connectlocs="3479,635;2847,4128;2847,8255;2847,11748;2847,16510;2847,22225;2214,27305;2214,33020;1582,40005;1582,46990;1265,53975;1265,62230;1265,69533;1265,77788;633,86043;633,94615;0,102870;0,110808;0,119063;0,127635;0,135255;0,143193;0,150813;0,158433;0,165418;0,171768;0,178118;0,183198;633,188595;1265,193040;1265,197168;1582,200660;2214,204153;2847,207645;3479,212408;5061,218123;7591,222568;9173,226695;11387,230188;13917,232728;18346,234950;24355,235585;30049,233680;34161,230188;37007,227330;39854,223203;42701,219393;45547,213995;48394,208915;50925,204153;51874,200660;54404,195898;57251,189548;60097,183833;62944,177483;65158,171768;67689,166053;69903,161290;71484,157163;73382,153670;74331,150813;83820,57468;3479,0" o:connectangles="0,0,0,0,0,0,0,0,0,0,0,0,0,0,0,0,0,0,0,0,0,0,0,0,0,0,0,0,0,0,0,0,0,0,0,0,0,0,0,0,0,0,0,0,0,0,0,0,0,0,0,0,0,0,0,0,0,0,0,0,0,0,0"/>
            </v:shape>
            <v:shape id="Freeform 377" o:spid="_x0000_s1168" style="position:absolute;left:5060;top:4502;width:896;height:3479;visibility:visible;mso-wrap-style:square;v-text-anchor:top" coordsize="281,10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C3ssUA&#10;AADcAAAADwAAAGRycy9kb3ducmV2LnhtbESPQWsCMRSE7wX/Q3hCL6LZSil1a1a0UNRLwVUKvT02&#10;r5tlNy9hE3X9941Q6HGYmW+Y5WqwnbhQHxrHCp5mGQjiyumGawWn48f0FUSIyBo7x6TgRgFWxehh&#10;ibl2Vz7QpYy1SBAOOSowMfpcylAZshhmzhMn78f1FmOSfS11j9cEt52cZ9mLtNhwWjDo6d1Q1ZZn&#10;q8APk/P+mz+NN41rv3aTTaTtQanH8bB+AxFpiP/hv/ZOK3hezOF+Jh0BWf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oLeyxQAAANwAAAAPAAAAAAAAAAAAAAAAAJgCAABkcnMv&#10;ZG93bnJldi54bWxQSwUGAAAAAAQABAD1AAAAigMAAAAA&#10;" path="m,239r,80l38,394r,l40,401r,4l40,410r2,6l43,423r,6l45,438r,7l49,456r2,9l53,476r1,11l58,502r2,11l62,525r1,13l65,553r4,14l71,580r3,15l76,611r4,15l82,642r3,15l89,673r2,17l95,706r3,17l102,739r3,16l107,770r4,16l115,803r1,16l120,836r4,14l127,867r2,14l133,896r2,15l138,925r4,15l144,953r4,12l151,980r2,11l157,1002r1,11l162,1024r2,9l166,1044r2,9l171,1060r,8l175,1073r,6l179,1084r1,7l184,1095r,l188,1093r2,-5l193,1082r2,-7l200,1066r2,-6l204,1055r2,-6l208,1042r2,-7l211,1027r2,-7l217,1013r2,-9l222,996r2,-9l228,978r2,-9l232,960r1,-9l235,942r2,-13l241,920r1,-11l246,900r2,-11l250,878r2,-11l253,856r2,-11l257,834r2,-13l261,810r2,-11l264,788r2,-12l268,765r,-11l272,743r2,-11l275,721r,-13l277,697r,-11l279,675r,-13l279,651r2,-9l281,633r,-11l281,611r,-11l281,591r,-9l281,573r,-7l281,556r-2,-9l277,538r-2,-11l275,518r-3,-11l270,498r-2,-11l266,478r-3,-11l261,456r-4,-11l255,434r-3,-11l250,412r-4,-11l244,390r-3,-12l237,367r-4,-11l230,345r-4,-13l222,321r-3,-13l215,297r-5,-13l206,273r-4,-11l199,252r-4,-11l191,230r-5,-11l184,208r-5,-11l175,186r-4,-11l168,164r-6,-11l160,144r-5,-9l151,126r-3,-11l144,105r-4,-7l138,89r-3,-7l133,74r-4,-9l127,60r-3,-7l120,45r-2,-5l116,34r-3,-5l111,23r-2,-5l109,14,105,7,104,3,102,,,239r,xe" fillcolor="#e6e6b0" stroked="f">
              <v:path arrowok="t" o:connecttype="custom" o:connectlocs="12108,125209;12745,128705;13701,134425;14338,141417;16887,151268;19118,163026;20711,175738;23579,189085;26128,204021;28995,219275;32500,234847;35368,249783;38236,265672;41103,279973;43971,293956;47157,306667;50025,318426;52255,328277;54486,336857;55760,342895;58628,347980;60540,345755;63726,338764;65638,333362;67231,326370;69780,319061;72648,310799;74241,302218;76790,292367;79020,282515;80613,272028;82525,260906;84118,250418;85393,239614;87623,229127;88260,218004;88898,206881;89535,197665;89535,187814;89535,179869;88260,170971;86667,161120;84756,151904;81888,141417;79657,130929;76790,120125;73285,109638;69780,97879;65638,86757;62133,76587;58628,66100;54486,55613;50981,45762;47157,36546;43971,28283;41103,20656;38236,14301;36005,9216;34731,4449;32500,0" o:connectangles="0,0,0,0,0,0,0,0,0,0,0,0,0,0,0,0,0,0,0,0,0,0,0,0,0,0,0,0,0,0,0,0,0,0,0,0,0,0,0,0,0,0,0,0,0,0,0,0,0,0,0,0,0,0,0,0,0,0,0,0"/>
            </v:shape>
            <v:shape id="Freeform 378" o:spid="_x0000_s1169" style="position:absolute;left:3200;top:1092;width:2349;height:4546;visibility:visible;mso-wrap-style:square;v-text-anchor:top" coordsize="740,1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s9iMcA&#10;AADcAAAADwAAAGRycy9kb3ducmV2LnhtbESPQWvCQBCF70L/wzKFXqRubEVsdJWqCCWgoO3B45gd&#10;s6HZ2ZhdY/rvu4WCx8eb9715s0VnK9FS40vHCoaDBARx7nTJhYKvz83zBIQPyBorx6Tghzws5g+9&#10;Gaba3XhP7SEUIkLYp6jAhFCnUvrckEU/cDVx9M6usRiibAqpG7xFuK3kS5KMpcWSY4PBmlaG8u/D&#10;1cY32jI7bi/7rJ+szWk9Gi93WTBKPT1271MQgbpwP/5Pf2gFo7dX+BsTCS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rPYjHAAAA3AAAAA8AAAAAAAAAAAAAAAAAmAIAAGRy&#10;cy9kb3ducmV2LnhtbFBLBQYAAAAABAAEAPUAAACMAwAAAAA=&#10;" path="m599,577r2,l605,581r5,3l618,594r3,3l627,603r5,5l638,616r5,5l649,628r7,8l661,645r6,9l672,663r4,5l678,672r4,6l685,683r4,6l691,694r3,5l696,705r4,5l702,716r3,7l709,731r2,5l713,741r3,8l718,754r2,8l722,769r2,7l727,783r,8l729,798r2,7l733,813r2,7l736,829r,9l738,846r,7l738,862r,9l740,882r,7l740,900r,11l740,922r-2,9l738,944r-2,11l736,966r-1,11l733,990r-2,11l731,1014r-4,10l725,1039r-1,11l722,1063r-2,13l718,1088r-2,13l714,1114r-3,11l709,1138r-4,12l703,1163r-1,13l698,1189r-2,11l694,1214r-3,11l687,1236r-4,11l680,1260r-2,9l674,1280r-2,11l669,1302r-4,9l663,1322r-3,9l656,1340r-2,9l650,1359r-1,9l645,1375r-2,7l640,1388r-2,7l634,1401r-2,5l629,1412r-2,3l623,1421r-4,5l616,1432r-4,1l608,1433r-3,-3l601,1428r-3,-6l594,1419r-6,-7l583,1404r-6,-7l574,1390r-8,-10l561,1371r-4,-7l554,1359r-2,-6l548,1349r-3,-7l543,1337r-4,-6l535,1326r-3,-6l530,1313r-4,-7l524,1300r-3,-7l515,1287r-2,-7l510,1273r-4,-8l503,1258r-4,-7l495,1244r-3,-8l488,1229r-4,-7l482,1214r-3,-7l475,1198r-4,-7l470,1183r-4,-7l462,1169r-3,-9l457,1152r-4,-9l450,1136r-2,-7l444,1121r-4,-9l439,1105r-4,-9l433,1088r-4,-9l428,1072r-2,-7l424,1057r-4,-9l417,1041r-2,-9l411,1024r-2,-9l406,1008r-2,-7l400,995r-3,-9l395,979r-6,-7l387,966r-3,-7l380,951r-3,-7l375,939r-4,-8l367,924r-3,-5l360,913r-4,-7l353,900r-4,-5l347,889r-3,-7l340,877r-6,-6l333,866r-4,-6l325,855r-3,-6l318,846r-4,-6l311,835r-4,-6l305,824r-7,-11l291,805r-8,-11l276,787r-7,-9l263,771r-5,-9l250,752r-5,-7l240,738r-6,-9l229,723r-4,-9l219,709r-5,-8l210,694r-5,-7l201,681r-5,-7l190,667r-3,-8l181,652r-5,-7l172,637r-7,-7l161,623r-6,-9l150,605r-4,-8l141,590r-6,-9l130,572r-6,-9l119,552r-2,-6l113,541r-1,-6l108,532r-2,-6l103,521r-4,-6l97,510r-4,-6l92,497r-4,-6l86,486r-4,-7l81,473r-4,-5l75,462r-4,-7l68,448r-2,-8l62,433r-1,-7l57,420r-2,-7l51,406r-3,-8l44,391r-4,-9l39,375r-4,-8l33,360r-2,-7l29,345r-3,-9l24,331r-2,-9l20,316r-1,-7l17,301r-2,-7l15,289r-2,-9l11,272,9,265r,-6l8,252r,-7l6,239r,-5l4,225r,-6l2,212r,-5l2,201r,-5l2,190r,-5l2,177r,-5l,166r,-5l,150r,-9l,132r2,-9l2,115r,-7l2,101,4,97r,-5l4,88,6,82r,-1l8,81r3,-2l17,77r9,l33,75r7,l44,75r6,2l50,79r,3l48,88r-2,7l44,102r-2,10l40,117r,6l39,126r,8l35,143r-2,9l33,161r,9l33,177r2,8l37,188r5,6l46,194r9,l59,194r3,l68,192r5,l79,190r5,l90,188r7,l103,186r7,-1l115,183r8,-2l128,179r6,-3l139,174r6,-2l150,168r5,-2l159,165r6,-2l174,159r5,-5l183,150r4,-4l187,141r,-6l188,130r2,-7l190,112r2,-10l196,93r2,-9l199,79r2,-4l201,70r2,-6l207,55r3,-9l212,37r4,-8l219,22r6,-5l229,11r5,-3l240,4r7,-2l254,r7,l269,r9,2l285,2r7,2l298,4r7,2l309,8r4,l314,9r2,l347,208r,2l347,214r,5l349,227r,5l351,236r,5l353,247r2,5l356,258r,7l360,272r,6l362,283r2,8l366,298r1,5l371,311r2,5l377,323r1,6l382,334r2,8l387,347r4,6l395,358r3,4l404,367r7,6l420,378r4,2l428,384r5,1l439,387r5,2l450,391r5,l461,393r3,l470,393r5,2l481,395r9,l499,395r7,l513,395r6,-2l524,393r2,l528,393r91,80l599,577r,xe" fillcolor="#ffffd6" stroked="f">
              <v:path arrowok="t" o:connecttype="custom" o:connectlocs="199073,191319;211773,207500;219393,220191;225743,233517;230823,248429;233680,265879;234950,285551;233363,309981;229235,337267;223838,364870;218123,392156;211138,415952;204788,436258;199073,448949;190818,453074;179705,437844;172403,424201;165418,410241;157163,394694;149543,377879;142875,360428;136208,342343;130493,324893;123508,308395;116523,293165;109220,279840;100965,268418;89853,251919;76200,234151;65088,217970;54610,202106;42863,184339;34290,168792;27940,155784;21590,142141;15240,126277;9208,109461;4763,93280;2540,77733;635,63773;0,51082;635,32045;3493,25065;15875,25065;12700,39025;10478,56158;19685,61552;32703,59014;46038,54572;58103,47592;60960,32362;65723,17450;74295,2538;90488,635;100330,2856;111443,74878;114300,88203;119698,102481;126365,114855;139383,122787;150813,125325;166370,124690" o:connectangles="0,0,0,0,0,0,0,0,0,0,0,0,0,0,0,0,0,0,0,0,0,0,0,0,0,0,0,0,0,0,0,0,0,0,0,0,0,0,0,0,0,0,0,0,0,0,0,0,0,0,0,0,0,0,0,0,0,0,0,0,0,0"/>
            </v:shape>
            <v:shape id="Freeform 379" o:spid="_x0000_s1170" style="position:absolute;left:1854;top:2444;width:1448;height:2001;visibility:visible;mso-wrap-style:square;v-text-anchor:top" coordsize="455,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DzrMMA&#10;AADcAAAADwAAAGRycy9kb3ducmV2LnhtbESPQU8CMRSE7yb8h+aReJMuBIysFKKgCUdBw/m5fW43&#10;7nst2wrLv6cmJh4nM/NNZrHquVUn6mLjxcB4VIAiqbxtpDbw8f569wAqJhSLrRcycKEIq+XgZoGl&#10;9WfZ0WmfapUhEks04FIKpdaxcsQYRz6QZO/Ld4wpy67WtsNzhnOrJ0VxrxkbyQsOA60dVd/7Hzag&#10;3eF5M/tk5Lfjdryjl3BhF4y5HfZPj6AS9ek//NfeWgPT+RR+z+Qjo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3DzrMMAAADcAAAADwAAAAAAAAAAAAAAAACYAgAAZHJzL2Rv&#10;d25yZXYueG1sUEsFBgAAAAAEAAQA9QAAAIgDAAAAAA==&#10;" path="m,515l17,15,284,,437,26r,4l437,33r,6l437,46r,9l437,61r2,5l439,72r2,7l441,84r,6l441,97r,8l441,110r2,7l443,126r1,10l444,143r,7l444,159r2,8l446,176r,9l448,194r,9l448,212r,9l450,230r,10l450,249r,9l452,267r,9l452,285r,11l453,304r,10l453,322r,11l455,342r,9l455,360r,7l455,377r,7l455,391r,9l455,409r,8l455,424r,7l455,439r,7l455,453r,6l455,466r,5l373,630,123,612,,515r,xe" fillcolor="#e87a63" stroked="f">
              <v:path arrowok="t" o:connecttype="custom" o:connectlocs="5409,4763;139052,8255;139052,10478;139052,14605;139052,19368;139689,22860;140325,26670;140325,30798;140325,34925;140962,40005;141280,45403;141280,50483;141916,55880;142553,61595;142553,67310;143189,73025;143189,79058;143825,84773;143825,90488;144144,96520;144144,102235;144780,108585;144780,114300;144780,119698;144780,124143;144780,129858;144780,134620;144780,139383;144780,143828;144780,147955;118688,200025;0,163513" o:connectangles="0,0,0,0,0,0,0,0,0,0,0,0,0,0,0,0,0,0,0,0,0,0,0,0,0,0,0,0,0,0,0,0"/>
            </v:shape>
            <v:shape id="Freeform 380" o:spid="_x0000_s1171" style="position:absolute;left:1289;top:2152;width:1955;height:597;visibility:visible;mso-wrap-style:square;v-text-anchor:top" coordsize="616,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868cA&#10;AADcAAAADwAAAGRycy9kb3ducmV2LnhtbESPT2vCQBTE74LfYXlCL6VuLP5poqsUqeDJ1rQXb4/s&#10;MxvNvg3ZVeO37xYKHoeZ+Q2zWHW2FldqfeVYwWiYgCAunK64VPDzvXl5A+EDssbaMSm4k4fVst9b&#10;YKbdjfd0zUMpIoR9hgpMCE0mpS8MWfRD1xBH7+haiyHKtpS6xVuE21q+JslUWqw4LhhsaG2oOOcX&#10;qyD9/HreTMaz9e6wTesPc7rs8/tOqadB9z4HEagLj/B/e6sVjNMJ/J2JR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OvHAAAA3AAAAA8AAAAAAAAAAAAAAAAAmAIAAGRy&#10;cy9kb3ducmV2LnhtbFBLBQYAAAAABAAEAPUAAACMAwAAAAA=&#10;" path="m154,188l,24,,22r4,l8,22r5,l21,20r7,l32,19r5,l42,19r6,l52,19r5,-2l63,17r7,l75,15r8,l90,15r7,l103,13r7,l116,13r7,l132,11r7,l147,11r7,l161,9r8,l176,8r7,l190,8r8,-2l205,6r9,l220,4r7,l234,2r8,l249,2r5,l262,2r7,l274,r6,l285,r6,l296,r6,l307,r6,l320,r9,l335,2r5,l344,2r5,2l355,6r9,3l371,11r9,4l386,17r5,2l397,20r5,2l408,24r5,2l419,28r5,3l430,33r7,2l443,39r5,2l453,42r8,4l466,48r8,3l479,53r7,4l492,59r7,3l505,64r5,4l516,70r5,3l527,75r5,2l539,81r6,2l554,88r11,5l574,97r9,6l590,106r8,4l603,112r6,5l614,121r2,3l612,124r-3,l601,126r-7,l587,126r-6,2l576,128r-6,2l563,130r-5,l550,132r-7,l534,132r-7,2l517,134r-7,1l501,135r-7,2l485,137r-10,2l464,139r-9,l446,141r-9,2l428,143r-11,l408,145r-9,1l390,146r-10,l369,148r-9,l349,148r-9,2l331,150r-9,2l313,152r-9,l295,154r-8,l278,154r-7,2l264,156r-6,1l249,157r-6,l236,157r-5,2l223,159r-5,l214,159r-3,2l201,161r-3,l194,161r,2l154,188r,xe" fillcolor="#f28f78" stroked="f">
              <v:path arrowok="t" o:connecttype="custom" o:connectlocs="0,6985;4128,6985;10160,6033;15240,6033;20003,5398;26353,4763;32703,4128;39053,4128;46673,3493;53658,2858;60325,2540;67945,1905;74295,635;80645,635;86995,0;92393,0;97473,0;104458,0;109220,635;115570,2858;122555,5398;127635,6985;133033,8890;138748,11113;143828,13335;150495,16193;156210,18733;161925,21590;167323,23813;173038,26353;182245,30798;189865,34925;194945,38418;193358,39370;186373,40005;180975,41275;174625,41910;167323,42545;159068,42863;150813,44133;141605,44768;132398,45403;123825,46355;114300,46990;105093,47625;96520,48260;88265,48895;81915,49848;74930,49848;69215,50483;63818,51118;61595,51753" o:connectangles="0,0,0,0,0,0,0,0,0,0,0,0,0,0,0,0,0,0,0,0,0,0,0,0,0,0,0,0,0,0,0,0,0,0,0,0,0,0,0,0,0,0,0,0,0,0,0,0,0,0,0,0"/>
            </v:shape>
            <v:shape id="Freeform 381" o:spid="_x0000_s1172" style="position:absolute;left:2927;top:2863;width:673;height:356;visibility:visible;mso-wrap-style:square;v-text-anchor:top" coordsize="21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AZGMYA&#10;AADcAAAADwAAAGRycy9kb3ducmV2LnhtbESPQWvCQBSE70L/w/KE3nSjBK2pq0ihUJFGqu39kX1N&#10;0mbfhuw2SfPrXUHwOMzMN8x625tKtNS40rKC2TQCQZxZXXKu4PP8OnkC4TyyxsoyKfgnB9vNw2iN&#10;ibYdf1B78rkIEHYJKii8rxMpXVaQQTe1NXHwvm1j0AfZ5FI32AW4qeQ8ihbSYMlhocCaXgrKfk9/&#10;RsHha/fjul7GK0znwzEth+X7/qzU47jfPYPw1Pt7+NZ+0wri1QKuZ8IRkJ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AZGMYAAADcAAAADwAAAAAAAAAAAAAAAACYAgAAZHJz&#10;L2Rvd25yZXYueG1sUEsFBgAAAAAEAAQA9QAAAIsDAAAAAA==&#10;" path="m,33r2,l8,36r2,2l15,40r7,4l30,47r5,4l42,53r8,4l59,62r7,4l75,69r9,4l95,78r8,2l112,86r9,2l130,93r9,2l148,98r9,2l165,104r7,2l179,108r6,1l194,111r4,l203,111r4,-2l210,109r2,-5l209,97r-4,-4l201,89r-5,-3l192,82r-9,-5l176,73r-8,-6l161,64r-9,-6l143,55,132,49r-7,-3l114,40r-9,-4l95,31,86,27,77,24,68,20,59,16,52,13,44,9,39,7,31,4r-3,l20,,19,,,33r,xe" fillcolor="#e6b380" stroked="f">
              <v:path arrowok="t" o:connecttype="custom" o:connectlocs="0,10572;635,10572;2540,11533;3175,12174;4763,12814;6985,14096;9525,15057;11113,16338;13335,16979;15875,18261;18733,19862;20955,21144;23813,22105;26670,23386;30163,24988;32703,25629;35560,27551;38418,28192;41275,29794;44133,30434;46990,31395;49848,32036;52388,33317;54610,33958;56833,34599;58738,34919;61595,35560;62865,35560;64453,35560;65723,34919;66675,34919;67310,33317;66358,31075;65088,29794;63818,28512;62230,27551;60960,26270;58103,24668;55880,23386;53340,21464;51118,20503;48260,18581;45403,17620;41910,15698;39688,14737;36195,12814;33338,11533;30163,9931;27305,8650;24448,7689;21590,6407;18733,5126;16510,4165;13970,2883;12383,2243;9843,1281;8890,1281;6350,0;6033,0;0,10572;0,10572" o:connectangles="0,0,0,0,0,0,0,0,0,0,0,0,0,0,0,0,0,0,0,0,0,0,0,0,0,0,0,0,0,0,0,0,0,0,0,0,0,0,0,0,0,0,0,0,0,0,0,0,0,0,0,0,0,0,0,0,0,0,0,0,0"/>
            </v:shape>
            <v:shape id="Freeform 382" o:spid="_x0000_s1173" style="position:absolute;left:2444;top:2628;width:724;height:572;visibility:visible;mso-wrap-style:square;v-text-anchor:top" coordsize="226,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GNpsYA&#10;AADcAAAADwAAAGRycy9kb3ducmV2LnhtbESPT2vCQBTE7wW/w/IEL0U3tcU/0VVEEFpQwehBb4/s&#10;M4nNvg3ZraZ++q5Q8DjMzG+Y6bwxpbhS7QrLCt56EQji1OqCMwWH/ao7AuE8ssbSMin4JQfzWetl&#10;irG2N97RNfGZCBB2MSrIva9iKV2ak0HXsxVx8M62NuiDrDOpa7wFuCllP4oG0mDBYSHHipY5pd/J&#10;j1HQ3200XbY0kq9s11/vx7uXp7tSnXazmIDw1Phn+L/9qRV8jIfwOBOOgJ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GNpsYAAADcAAAADwAAAAAAAAAAAAAAAACYAgAAZHJz&#10;L2Rvd25yZXYueG1sUEsFBgAAAAAEAAQA9QAAAIsDAAAAAA==&#10;" path="m131,181r4,-2l140,175r6,-5l155,161r4,-6l162,150r4,-6l173,139r4,-6l181,126r5,-7l192,113r3,-7l199,100r4,-7l206,86r4,-7l213,71r2,-5l219,60r2,-5l223,49r1,-5l226,40r,-7l224,29r-3,-3l217,24r-4,-2l208,20r-5,-2l195,16r-7,-1l182,13r-9,-2l162,9,153,7r-9,l135,6,126,4r-11,l106,4,100,2r-5,l89,2r-3,l75,,66,,56,,47,,38,,33,2r-9,l18,2,13,4,7,6,2,7,,13r,5l3,26r2,3l7,35r4,5l16,48r2,5l24,60r5,6l34,75r6,5l45,88r6,7l58,104r6,6l69,117r6,7l80,132r6,7l91,144r6,6l102,157r4,4l111,166r4,4l120,173r6,6l131,181r,xe" fillcolor="#e6e6ff" stroked="f">
              <v:path arrowok="t" o:connecttype="custom" o:connectlocs="43242,56519;46765,53677;50929,48941;53171,45467;56695,41994;59578,37574;62460,33469;65023,29364;67265,24944;68867,20839;70788,17366;71749,13893;72390,10420;70788,8209;68226,6946;65023,5683;60218,4736;55414,3473;49007,2210;43242,1894;36836,1263;32031,631;28508,631;24023,0;17937,0;12172,0;7687,631;4164,1263;641,2210;0,5683;1602,9157;3523,12630;5766,16735;9289,20839;12812,25260;16336,29996;20500,34732;24023,39152;27547,43889;31070,47362;33953,50835;36836,53677;40359,56519;41961,57150" o:connectangles="0,0,0,0,0,0,0,0,0,0,0,0,0,0,0,0,0,0,0,0,0,0,0,0,0,0,0,0,0,0,0,0,0,0,0,0,0,0,0,0,0,0,0,0"/>
            </v:shape>
            <v:shape id="Freeform 383" o:spid="_x0000_s1174" style="position:absolute;left:3111;top:2794;width:940;height:387;visibility:visible;mso-wrap-style:square;v-text-anchor:top" coordsize="29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r7HMMA&#10;AADcAAAADwAAAGRycy9kb3ducmV2LnhtbERPy2oCMRTdC/2HcAvdacYHoqNR2oIoBRFfqLvL5HZm&#10;MLkZJqlO/94sBJeH857OG2vEjWpfOlbQ7SQgiDOnS84VHPaL9giED8gajWNS8E8e5rO31hRT7e68&#10;pdsu5CKGsE9RQRFClUrps4Is+o6riCP362qLIcI6l7rGewy3RvaSZCgtlhwbCqzou6DsuvuzCpbH&#10;8nJYb65f/mdrlv3juYunnlHq4735nIAI1ISX+OleaQWDcVwbz8Qj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Gr7HMMAAADcAAAADwAAAAAAAAAAAAAAAACYAgAAZHJzL2Rv&#10;d25yZXYueG1sUEsFBgAAAAAEAAQA9QAAAIgDAAAAAA==&#10;" path="m278,l135,24r-2,l128,27r-7,2l111,35r-5,2l100,40r-5,4l90,47r-8,2l75,53r-6,4l64,62r-7,2l49,69r-5,4l38,79r-7,1l26,86r-4,3l18,93r-9,7l4,108,,113r2,6l4,120r3,2l13,122r7,l26,120r9,-1l38,119r6,-2l49,117r6,l60,115r6,-2l71,111r6,l82,110r8,-2l95,106r7,-2l108,102r7,-2l121,99r7,-2l135,95r7,-2l148,91r7,l161,88r7,-2l174,84r7,-2l186,80r8,-1l201,77r7,-2l214,73r5,-4l225,68r7,-2l236,64r5,-2l247,60r7,l261,57r9,-4l278,51r7,-2l289,47r5,-1l296,46r2,l278,r,xe" fillcolor="#ffe6b3" stroked="f">
              <v:path arrowok="t" o:connecttype="custom" o:connectlocs="42575,7620;40367,8573;35006,11113;31537,12700;28383,14923;23653,16828;20184,19685;15453,21908;11984,25083;8200,27305;5677,29528;1261,34290;631,37783;2208,38735;6307,38735;11038,37783;13876,37148;17345,37148;20814,35878;24283,35243;28383,34290;32168,33020;36267,31750;40367,30798;44782,29528;48882,28893;52982,27305;57082,26035;61182,25083;65597,23813;69066,21908;73166,20955;76004,19685;80104,19050;85150,16828;89880,15558;92719,14605;93980,14605;87673,0" o:connectangles="0,0,0,0,0,0,0,0,0,0,0,0,0,0,0,0,0,0,0,0,0,0,0,0,0,0,0,0,0,0,0,0,0,0,0,0,0,0,0"/>
            </v:shape>
            <v:shape id="Freeform 384" o:spid="_x0000_s1175" style="position:absolute;left:4057;top:1117;width:1556;height:1543;visibility:visible;mso-wrap-style:square;v-text-anchor:top" coordsize="489,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u6yMYA&#10;AADcAAAADwAAAGRycy9kb3ducmV2LnhtbESPQWvCQBSE74X+h+UVvNVNi9gmuooUSjyJphLx9sg+&#10;s6HZt2l21fTfd4WCx2FmvmHmy8G24kK9bxwreBknIIgrpxuuFey/Pp/fQfiArLF1TAp+ycNy8fgw&#10;x0y7K+/oUoRaRAj7DBWYELpMSl8ZsujHriOO3sn1FkOUfS11j9cIt618TZKptNhwXDDY0Yeh6rs4&#10;WwWbYlKWB7c7lfnxbZuvTP6TnnOlRk/DagYi0BDu4f/2WiuYpCnczsQj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Ru6yMYAAADcAAAADwAAAAAAAAAAAAAAAACYAgAAZHJz&#10;L2Rvd25yZXYueG1sUEsFBgAAAAAEAAQA9QAAAIsDAAAAAA==&#10;" path="m418,486r71,-24l487,460r,-1l484,453r-2,-4l478,442r-4,-9l473,428r-2,-4l467,418r-2,-5l462,408r-4,-6l454,395r-1,-6l449,382r-4,-7l442,367r-4,-5l434,353r-3,-8l425,338r-4,-7l418,322r-6,-8l407,307r-4,-7l398,291r-4,-9l389,272r-6,-7l378,256r-6,-7l367,240r-6,-8l356,223r-6,-9l345,207r-6,-9l332,190r-5,-7l321,176r-5,-9l308,159r-5,-9l295,143r-7,-6l283,128r-8,-5l270,115r-6,-5l257,103r-5,-6l242,92r-3,-6l230,81r-6,-6l217,72r-6,-4l204,62r-5,-5l191,53r-5,-3l179,46r-8,-4l166,39r-6,-2l153,33r-5,-3l142,26r-5,-2l131,22r-7,-3l118,17r-3,-2l109,13r-5,-2l98,8r-5,l84,4,74,4,65,2r-9,l49,,43,2r-7,l29,6,23,8r-3,5l14,17r-3,5l7,28,5,35,1,42r,9l,55r,6l,66r,6l,75r,6l1,86r2,7l3,99r2,7l5,114r4,7l9,126r2,8l14,141r2,7l20,154r1,7l25,168r4,9l32,183r4,7l40,198r5,7l49,210r4,9l58,227r5,7l69,241r5,8l78,254r6,7l89,269r6,7l100,283r7,8l113,296r5,7l124,309r5,7l135,322r7,7l148,334r5,8l158,347r6,6l169,358r6,6l180,369r8,6l193,382r6,4l202,391r6,6l213,400r6,6l228,413r9,9l244,428r8,5l257,440r7,4l272,451r2,2l418,486r,xe" fillcolor="#8c5e2b" stroked="f">
              <v:path arrowok="t" o:connecttype="custom" o:connectlocs="154939,146050;153348,142558;150485,135890;147939,131128;144440,125413;141576,119063;138077,112078;133941,105093;129487,97473;125351,89535;120260,81280;114852,73660;109762,65723;104035,58103;97990,50483;91627,43498;85900,36513;80174,30798;73174,25718;67129,21590;60767,16828;54404,13335;48677,10478;43586,7620;37542,5398;33088,3493;26725,1270;17816,635;11453,635;6363,4128;2227,8890;318,16193;0,20955;0,25718;954,31433;2863,38418;4454,44768;6681,51118;10181,58103;14317,65088;18453,72073;23543,79058;28315,85408;34042,92393;39451,98108;45177,104458;50268,110173;55676,115570;61403,121285;66175,126048;72538,131128;80174,137478;86537,143193;132986,154305" o:connectangles="0,0,0,0,0,0,0,0,0,0,0,0,0,0,0,0,0,0,0,0,0,0,0,0,0,0,0,0,0,0,0,0,0,0,0,0,0,0,0,0,0,0,0,0,0,0,0,0,0,0,0,0,0,0"/>
            </v:shape>
            <v:shape id="Freeform 385" o:spid="_x0000_s1176" style="position:absolute;left:3524;top:2457;width:2064;height:552;visibility:visible;mso-wrap-style:square;v-text-anchor:top" coordsize="650,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EmKMUA&#10;AADcAAAADwAAAGRycy9kb3ducmV2LnhtbESPwWrCQBCG7wXfYZlCb3XTgkWiq4hYsCdtFEpvQ3ZM&#10;gtnZuLuatE/fORQ8Dv/838w3Xw6uVTcKsfFs4GWcgSIuvW24MnA8vD9PQcWEbLH1TAZ+KMJyMXqY&#10;Y259z590K1KlBMIxRwN1Sl2udSxrchjHviOW7OSDwyRjqLQN2Avctfo1y960w4blQo0drWsqz8XV&#10;CeVjt+mD3ehi9/u1d/r8feH9xJinx2E1A5VoSPfl//bWGphk8r7IiAjo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0SYoxQAAANwAAAAPAAAAAAAAAAAAAAAAAJgCAABkcnMv&#10;ZG93bnJldi54bWxQSwUGAAAAAAQABAD1AAAAigMAAAAA&#10;" path="m650,37r-2,-2l644,33r-3,-2l637,31r-5,-2l628,27r-7,-1l615,24r-7,-2l602,20r-9,-3l586,15,575,13r-9,-2l560,9r-5,l549,7r-5,l538,6r-5,l526,4r-6,l513,4,507,2r-7,l495,2r-8,l480,2r-7,l465,2,458,r-7,l443,r-7,l427,r-7,2l410,2r-7,l394,2r-9,2l378,4,368,6r-9,l350,7r-9,2l332,11r-9,l314,13r-11,2l294,17r-10,1l275,20r-9,2l259,24r-9,2l241,27r-10,2l224,31r-9,2l208,35r-8,2l193,40r-9,2l175,44r-7,2l162,48r-9,1l147,51r-7,4l135,57r-8,2l120,62r-7,2l107,66r-5,3l96,71r-5,4l85,77r-5,2l74,80r-5,2l63,86r-5,2l52,90r-3,1l45,95r-9,4l29,102r-6,4l18,111r-6,2l9,117r-4,4l3,124,,130r1,5l3,135r4,2l10,139r8,2l25,143r7,1l38,146r5,l49,148r5,2l60,150r7,2l73,152r7,1l85,153r8,2l100,155r9,2l116,157r8,2l133,159r7,2l149,163r8,l166,164r9,2l184,166r7,l200,168r10,l219,168r9,2l237,170r11,2l255,172r9,l274,172r10,l292,172r11,2l312,174r11,l330,174r9,l348,174r11,l367,172r9,l385,172r9,l403,172r7,-2l420,170r9,l438,168r7,l454,166r8,l469,164r7,-1l484,161r7,-2l496,157r8,-2l509,153r7,-1l522,148r5,-2l533,144r7,-1l544,139r5,-2l555,135r5,-2l568,128r9,-7l584,115r9,-4l599,106r7,-5l611,95r6,-5l621,84r3,-5l628,73r4,-4l639,59r3,-8l646,44r2,-4l650,37r,l650,37xe" fillcolor="#a67a4d" stroked="f">
              <v:path arrowok="t" o:connecttype="custom" o:connectlocs="204470,10478;200660,9208;195263,7620;188278,5398;179705,3493;174308,2223;169228,1905;162878,1270;157163,635;150178,635;143193,0;135573,0;127953,635;120015,1270;111125,2223;102553,3493;93345,5398;84455,6985;76518,8573;68263,10478;61278,12700;53340,14605;46673,16193;40323,18733;33973,20955;28893,23813;23495,25400;18415,27940;14288,30163;7303,33655;2858,37148;0,41275;2223,43498;7938,45403;13653,46355;19050,47625;25400,48578;31750,49213;39370,50483;47308,51753;55563,52705;63500,53340;72390,53975;80963,54610;90170,54610;99060,55245;107633,55245;116523,54610;125095,54610;133350,53975;141288,53340;148908,52070;155893,50483;161608,48578;167323,46355;172720,44133;177800,42228;185420,36513;192405,32068;197168,26670;200660,21908;205105,13970;206375,11748" o:connectangles="0,0,0,0,0,0,0,0,0,0,0,0,0,0,0,0,0,0,0,0,0,0,0,0,0,0,0,0,0,0,0,0,0,0,0,0,0,0,0,0,0,0,0,0,0,0,0,0,0,0,0,0,0,0,0,0,0,0,0,0,0,0,0"/>
            </v:shape>
            <v:shape id="Freeform 386" o:spid="_x0000_s1177" style="position:absolute;left:2038;top:3911;width:2280;height:1175;visibility:visible;mso-wrap-style:square;v-text-anchor:top" coordsize="718,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scMcUA&#10;AADcAAAADwAAAGRycy9kb3ducmV2LnhtbESPQWvCQBSE7wX/w/KEXqRuIrTY6CaIIubYWqk9PrPP&#10;JJh9G7Jbk/z7bqHQ4zAz3zDrbDCNuFPnassK4nkEgriwuuZSwelj/7QE4TyyxsYyKRjJQZZOHtaY&#10;aNvzO92PvhQBwi5BBZX3bSKlKyoy6Oa2JQ7e1XYGfZBdKXWHfYCbRi6i6EUarDksVNjStqLidvw2&#10;Cg423s4uh7LX+ezt83XcnenLn5V6nA6bFQhPg/8P/7VzreA5iuH3TDgCM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SxwxxQAAANwAAAAPAAAAAAAAAAAAAAAAAJgCAABkcnMv&#10;ZG93bnJldi54bWxQSwUGAAAAAAQABAD1AAAAigMAAAAA&#10;" path="m,24l398,,718,216,75,371,,24r,xe" fillcolor="#f28f78" stroked="f">
              <v:path arrowok="t" o:connecttype="custom" o:connectlocs="0,7599;126365,0;227965,68395;23813,117475;0,7599;0,7599" o:connectangles="0,0,0,0,0,0"/>
            </v:shape>
            <v:shape id="Freeform 387" o:spid="_x0000_s1178" style="position:absolute;left:1117;top:2203;width:2527;height:6064;visibility:visible;mso-wrap-style:square;v-text-anchor:top" coordsize="794,19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Y03cQA&#10;AADcAAAADwAAAGRycy9kb3ducmV2LnhtbESPwWrDMBBE74X8g9hAb42UgEtxooSkYHAvJXXyARtr&#10;Y5tYK8dSbbdfXxUKPQ4z84bZ7CbbioF63zjWsFwoEMSlMw1XGs6n7OkFhA/IBlvHpOGLPOy2s4cN&#10;psaN/EFDESoRIexT1FCH0KVS+rImi37hOuLoXV1vMUTZV9L0OEa4beVKqWdpseG4UGNHrzWVt+LT&#10;ani/HHM1Hg9TmxTfb8SENjvftX6cT/s1iEBT+A//tXOjIVEr+D0Tj4D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2NN3EAAAA3AAAAA8AAAAAAAAAAAAAAAAAmAIAAGRycy9k&#10;b3ducmV2LnhtbFBLBQYAAAAABAAEAPUAAACJAwAAAAA=&#10;" path="m684,1851r-91,58l589,1908r-5,-2l580,1902r-3,-2l571,1897r-5,-2l558,1889r-5,-3l544,1880r-7,-3l527,1869r-9,-5l509,1858r-9,-5l489,1846r-11,-6l465,1833r-11,-7l442,1816r-13,-7l416,1802r-13,-8l390,1787r-12,-9l363,1769r-13,-7l336,1754r-13,-9l310,1738r-13,-9l283,1720r-15,-10l255,1701r-14,-7l226,1685r-13,-7l200,1668r-12,-9l173,1652r-11,-9l149,1636r-11,-8l126,1619r-11,-5l104,1606r-11,-7l82,1592r-9,-7l63,1579r-9,-5l47,1568r-7,-5l32,1557r-5,-5l20,1546r-4,-3l10,1541r-3,-4l1,1532r,-2l,1528r,-6l,1517r,-9l,1497r,-11l,1471r1,-14l1,1438r,-18l1,1400r,-22l1,1354r2,-23l3,1305r2,-25l5,1250r,-29l7,1192r,-31l7,1130r2,-31l9,1064r1,-31l10,998r2,-34l12,929r2,-35l16,860r,-37l18,788r2,-34l20,717r1,-36l21,646r2,-35l23,575r2,-33l25,507r2,-33l27,442r2,-33l29,376r2,-29l32,316r2,-30l34,259r2,-27l36,204r2,-23l38,157r2,-22l42,115r,-20l43,78,45,62r,-15l47,34r,-10l49,14r,-7l51,2,51,r1,l54,r4,l63,2r6,3l76,7r8,4l93,14r9,6l111,25r11,6l127,33r6,3l138,40r8,2l151,45r6,4l162,51r6,4l173,58r7,4l186,66r7,3l199,71r5,4l210,78r5,4l221,84r5,3l231,91r6,4l242,98r6,2l253,104r6,3l268,113r9,5l284,124r10,5l299,133r6,6l312,144r2,7l314,153r-2,6l312,160r,4l312,170r,5l310,179r,5l310,190r,7l310,202r,10l310,219r,7l310,233r,10l310,250r,9l310,268r,9l310,286r,10l310,305r,11l310,325r2,11l312,345r,11l312,365r,11l312,385r,11l312,405r,9l312,425r,9l312,443r,11l312,462r,9l312,480r2,9l314,498r,8l314,515r,7l314,529r,8l314,542r,7l314,555r,5l314,564r2,5l316,577r,5l316,588r,1l675,814r119,756l684,1851r,xe" fillcolor="#b5805e" stroked="f">
              <v:path arrowok="t" o:connecttype="custom" o:connectlocs="185887,605472;180158,601978;170927,596260;159150,588636;144508,580059;128275,569893;111405,559728;94535,549245;76710,538127;59840,527008;43925,517161;29602,507948;17188,500007;8594,493018;2228,488253;0,483488;0,472052;318,451086;955,422814;1591,387871;2865,349115;3820,306230;5093,261439;6684,216331;7957,172175;9231,129926;10822,90853;12095,57498;13369,30178;14960,10801;16233,635;18461,0;26737,3494;38833,9848;46472,13342;53474,17472;61432,21919;68434,26049;75437,30178;82440,33990;93580,40979;99946,47968;99310,52097;98673,58451;98673,67345;98673,77193;98673,87994;98673,100383;99310,113089;99310,125796;99310,137867;99310,149621;99946,160739;99946,170587;99946,177893;100583,184882;252730,498736" o:connectangles="0,0,0,0,0,0,0,0,0,0,0,0,0,0,0,0,0,0,0,0,0,0,0,0,0,0,0,0,0,0,0,0,0,0,0,0,0,0,0,0,0,0,0,0,0,0,0,0,0,0,0,0,0,0,0,0,0"/>
            </v:shape>
            <v:shape id="Freeform 388" o:spid="_x0000_s1179" style="position:absolute;left:4375;top:4705;width:1403;height:3677;visibility:visible;mso-wrap-style:square;v-text-anchor:top" coordsize="442,1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GQ5sYA&#10;AADcAAAADwAAAGRycy9kb3ducmV2LnhtbESPQWvCQBSE74X+h+UVvJmNFaumrlKKgodeGkuxt0f2&#10;mY1m36bZVVN/vSsIPQ4z8w0zW3S2FidqfeVYwSBJQRAXTldcKvjarPoTED4ga6wdk4I/8rCYPz7M&#10;MNPuzJ90ykMpIoR9hgpMCE0mpS8MWfSJa4ijt3OtxRBlW0rd4jnCbS2f0/RFWqw4Lhhs6N1QcciP&#10;VsF0St/Dy8/R5L8fhRzveR2W9Vap3lP39goiUBf+w/f2WisYpUO4nYlHQM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GQ5sYAAADcAAAADwAAAAAAAAAAAAAAAACYAgAAZHJz&#10;L2Rvd25yZXYueG1sUEsFBgAAAAAEAAQA9QAAAIsDAAAAAA==&#10;" path="m,1158r,-2l,1154r,-5l,1145r,-7l,1128r,-9l,1108r,-11l,1085r,-17l,1054r,-17l2,1021r,-19l2,984r,-20l2,944r,-22l2,900r,-24l4,855r,-24l4,807r,-25l6,758r,-26l7,707r,-26l7,656,9,630r,-26l9,577r,-25l11,526r,-26l11,475r,-26l13,424r,-24l13,374r2,-23l15,327r,-22l15,283r2,-22l17,241r1,-20l18,201r,-18l20,164r,-16l20,132r2,-13l22,104,24,93r,-13l24,71r2,-9l26,57r,-8l28,44r,-2l29,42r,-4l35,37r5,-2l48,33r3,-2l57,31r7,-2l70,29r5,-1l81,28r7,-2l95,26r7,-2l110,24r7,-2l126,22r8,-2l141,20r9,-2l159,18r7,-1l176,17r9,-2l194,15r9,-2l212,13r9,-2l230,11r9,-2l249,9r9,-2l267,7r7,l283,6r9,l303,6r8,-2l318,4r9,-2l334,2r8,l351,2r7,l365,2,373,r5,l384,r7,l395,r5,l406,r5,l418,r6,2l428,2r3,2l431,7r,4l431,18r,6l431,33r,9l433,55r,13l433,80r,15l433,112r,16l435,146r,18l437,185r,20l437,227r,20l437,270r,22l439,318r,24l439,365r,26l439,415r,27l440,468r,25l440,520r,26l442,573r,26l442,625r,25l442,677r,26l442,729r,25l442,780r,23l442,827r,24l442,875r,22l442,918r,21l442,960r,19l442,997r-2,16l440,1032r,14l440,1061r,15l440,1088r-1,11l439,1108r-2,9l437,1125r,5l437,1136r-2,2l435,1139r-4,l428,1141r-8,l411,1143r-7,l398,1143r-5,l387,1143r-7,l373,1145r-8,l360,1145r-11,l342,1145r-9,l325,1147r-9,l307,1147r-9,l289,1149r-11,l269,1149r-9,l250,1150r-11,l230,1150r-11,l210,1152r-11,l190,1152r-9,l170,1152r-9,l152,1152r-11,l134,1154r-11,l113,1154r-9,l97,1154r-9,l81,1154r-8,l66,1156r-9,l51,1156r-7,l39,1156r-6,l28,1156r-6,l18,1156r-7,l6,1156r-4,l,1158r,xe" fillcolor="#e87a63" stroked="f">
              <v:path arrowok="t" o:connecttype="custom" o:connectlocs="0,364808;0,355283;0,339090;635,318135;635,292735;1270,263843;1905,232410;2858,200025;3493,167005;4128,134620;4763,103823;5398,76518;6350,52070;6985,33020;8255,19685;8890,13335;12700,11113;20320,9208;27940,8255;37148,6985;47625,5715;58738,4763;70168,3493;81915,2223;92710,1905;103823,635;113665,635;121920,0;128905,0;135890,635;136843,5715;137478,17463;137478,35560;138748,58738;138748,85725;139383,115888;139700,148590;140335,181928;140335,214948;140335,247650;140335,277813;140335,304800;139700,327660;139700,345440;138748,357188;138113,361633;130493,362903;122873,362903;114300,363538;103188,364173;91758,364808;79375,365125;66675,365760;53975,365760;42545,366395;30798,366395;20955,367030;12383,367030;5715,367030;0,367665" o:connectangles="0,0,0,0,0,0,0,0,0,0,0,0,0,0,0,0,0,0,0,0,0,0,0,0,0,0,0,0,0,0,0,0,0,0,0,0,0,0,0,0,0,0,0,0,0,0,0,0,0,0,0,0,0,0,0,0,0,0,0,0"/>
            </v:shape>
            <v:shape id="Freeform 389" o:spid="_x0000_s1180" style="position:absolute;left:2038;top:7010;width:121;height:705;visibility:visible;mso-wrap-style:square;v-text-anchor:top" coordsize="38,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qWbcQA&#10;AADcAAAADwAAAGRycy9kb3ducmV2LnhtbESPUWvCMBSF3wf+h3CFvQxNNqaMahTZKvgiYt0PuDTX&#10;ttrclCTW7t8vwmCPh3POdzjL9WBb0ZMPjWMNr1MFgrh0puFKw/dpO/kAESKywdYxafihAOvV6GmJ&#10;mXF3PlJfxEokCIcMNdQxdpmUoazJYpi6jjh5Z+ctxiR9JY3He4LbVr4pNZcWG04LNXb0WVN5LW5W&#10;w4vDr764nTj383y7by75YWeV1s/jYbMAEWmI/+G/9s5omKl3eJx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Klm3EAAAA3AAAAA8AAAAAAAAAAAAAAAAAmAIAAGRycy9k&#10;b3ducmV2LnhtbFBLBQYAAAAABAAEAPUAAACJAwAAAAA=&#10;" path="m17,223r,-7l18,208r2,-7l20,196r2,-8l24,183r,-9l26,166r,-7l28,152r,-9l29,135r,-9l31,119r,-9l33,101r,-8l35,84r,-9l35,68r2,-7l37,55r,-7l37,42r,-5l38,33,37,24r,-2l33,17,28,11,22,6,17,2,11,,6,,2,2,,8r,5l,22r,6l,33r,7l,50r,7l2,64r,9l4,82r,11l6,103r,9l7,123r,9l9,141r,9l11,159r,9l11,176r2,7l13,192r,5l15,205r,3l15,214r2,7l17,223r,xe" fillcolor="#dead94" stroked="f">
              <v:path arrowok="t" o:connecttype="custom" o:connectlocs="5398,68272;6350,63531;6985,59422;7620,54997;8255,50256;8890,45199;9208,39826;9843,34768;10478,29395;11113,23706;11748,19281;11748,15172;11748,11695;11748,7586;10478,5373;6985,1896;3493,0;635,632;0,4109;0,8850;0,12643;0,18016;635,23074;1270,29395;1905,35401;2223,41722;2858,47411;3493,53101;4128,57842;4128,62267;4763,65744;5398,69853;5398,70485" o:connectangles="0,0,0,0,0,0,0,0,0,0,0,0,0,0,0,0,0,0,0,0,0,0,0,0,0,0,0,0,0,0,0,0,0"/>
            </v:shape>
            <v:shape id="Freeform 390" o:spid="_x0000_s1181" style="position:absolute;left:2038;top:6305;width:127;height:711;visibility:visible;mso-wrap-style:square;v-text-anchor:top" coordsize="38,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Yz9sMA&#10;AADcAAAADwAAAGRycy9kb3ducmV2LnhtbESPUWvCMBSF3wf+h3AHvgxNJihSjTJcBV/GWPUHXJpr&#10;W21uShJr/fdmMNjj4ZzzHc56O9hW9ORD41jD+1SBIC6dabjScDruJ0sQISIbbB2ThgcF2G5GL2vM&#10;jLvzD/VFrESCcMhQQx1jl0kZyposhqnriJN3dt5iTNJX0ni8J7ht5UyphbTYcFqosaNdTeW1uFkN&#10;bw4/++J25Nwv8v1Xc8m/D1ZpPX4dPlYgIg3xP/zXPhgNczWH3zPpCMjN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4Yz9sMAAADcAAAADwAAAAAAAAAAAAAAAACYAgAAZHJzL2Rv&#10;d25yZXYueG1sUEsFBgAAAAAEAAQA9QAAAIgDAAAAAA==&#10;" path="m16,223r,-7l18,207r,-8l20,194r,-6l22,181r,-7l24,167r2,-8l27,150r,-7l29,134r,-8l31,117r,-9l33,99r,-7l35,83r,-8l35,68r1,-7l36,55r,-7l36,42r,-5l38,31r,-7l38,22,33,15,27,11,22,6,16,2,11,,5,,2,2,,8r,5l,20r,6l,33r,6l2,48r,7l4,64r,9l5,83r,9l5,101r2,11l7,121r,9l9,139r,9l11,159r,8l11,176r2,7l13,190r,6l15,203r,4l15,214r1,5l16,223r,xe" fillcolor="#dead94" stroked="f">
              <v:path arrowok="t" o:connecttype="custom" o:connectlocs="5347,68888;6016,63466;6684,59958;7353,55493;8689,50709;9024,45606;9692,40184;10361,34444;11029,29341;11697,23919;12032,19454;12032,15308;12032,11800;12700,7654;11029,4784;7353,1914;3676,0;668,638;0,4146;0,8292;0,12438;668,17541;1337,23281;1671,29341;2339,35719;2339,41460;3008,47201;3676,53260;4345,58363;4345,62509;5013,66017;5347,69844;5347,71120" o:connectangles="0,0,0,0,0,0,0,0,0,0,0,0,0,0,0,0,0,0,0,0,0,0,0,0,0,0,0,0,0,0,0,0,0"/>
            </v:shape>
            <v:shape id="Freeform 391" o:spid="_x0000_s1182" style="position:absolute;left:2082;top:5530;width:115;height:705;visibility:visible;mso-wrap-style:square;v-text-anchor:top" coordsize="36,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vSDsQA&#10;AADcAAAADwAAAGRycy9kb3ducmV2LnhtbESPT2sCMRTE7wW/Q3iF3mq2gla2RvFPBfHm6mGPj83r&#10;Ju3mZdlEXb+9EYQeh5n5DTNb9K4RF+qC9azgY5iBIK68tlwrOB2371MQISJrbDyTghsFWMwHLzPM&#10;tb/ygS5FrEWCcMhRgYmxzaUMlSGHYehb4uT9+M5hTLKrpe7wmuCukaMsm0iHltOCwZbWhqq/4uwU&#10;lN82ajMab46/y4Nd7T/LTTndKfX22i+/QETq43/42d5pBeNsAo8z6Qj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b0g7EAAAA3AAAAA8AAAAAAAAAAAAAAAAAmAIAAGRycy9k&#10;b3ducmV2LnhtbFBLBQYAAAAABAAEAPUAAACJAwAAAAA=&#10;" path="m16,222r,-7l18,206r,-5l18,195r2,-7l22,180r,-7l22,166r1,-7l25,151r,-9l27,135r,-9l29,117r,-10l31,100r,-9l33,84r,-9l33,67r1,-7l34,55r,-8l34,42r,-6l36,33r,-10l36,22,31,14,25,9,20,5,14,2,9,,5,2,2,3,,9r,5l,23r,4l,34r,6l,49r,7l2,64r,9l3,82r,9l3,102r2,9l7,120r,11l7,140r2,9l9,159r,7l11,175r,7l13,191r,6l13,202r,6l14,213r,6l16,222r,xe" fillcolor="#dead94" stroked="f">
              <v:path arrowok="t" o:connecttype="custom" o:connectlocs="5080,68263;5715,63818;6350,59690;6985,54928;7303,50483;7938,45085;8573,40005;9208,33973;9843,28893;10478,23813;10795,19050;10795,14923;10795,11430;11430,7303;9843,4445;6350,1588;2858,0;635,953;0,4445;0,8573;0,12700;0,17780;635,23178;953,28893;1588,35243;2223,41593;2858,47308;2858,52705;3493,57785;4128,62548;4128,66040;4445,69533;5080,70485" o:connectangles="0,0,0,0,0,0,0,0,0,0,0,0,0,0,0,0,0,0,0,0,0,0,0,0,0,0,0,0,0,0,0,0,0"/>
            </v:shape>
            <v:shape id="Freeform 392" o:spid="_x0000_s1183" style="position:absolute;left:2070;top:4749;width:114;height:705;visibility:visible;mso-wrap-style:square;v-text-anchor:top" coordsize="37,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yxFscA&#10;AADcAAAADwAAAGRycy9kb3ducmV2LnhtbESP3WoCMRSE7wt9h3AK3pSa1J9atkYpYsEqXvjzAIfN&#10;cbN0c7LdpOvq0zdCoZfDzHzDTOedq0RLTSg9a3juKxDEuTclFxqOh4+nVxAhIhusPJOGCwWYz+7v&#10;ppgZf+YdtftYiAThkKEGG2OdSRlySw5D39fEyTv5xmFMsimkafCc4K6SA6VepMOS04LFmhaW8q/9&#10;j9NwWtLRfl7V42g73Fxbdfmm5WCtde+he38DEamL/+G/9spoGKsJ3M6kI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IcsRbHAAAA3AAAAA8AAAAAAAAAAAAAAAAAmAIAAGRy&#10;cy9kb3ducmV2LnhtbFBLBQYAAAAABAAEAPUAAACMAwAAAAA=&#10;" path="m15,223r,-7l17,207r1,-8l18,194r2,-6l22,181r,-7l24,166r,-7l26,150r,-7l27,134r2,-8l31,117r,-9l31,99r2,-7l33,82r,-7l35,68r,-7l37,55r,-9l37,40r,-5l37,31,35,24r,-4l31,15,27,11,22,6,17,4,11,,6,2,2,4r,5l,11r,4l,19r,5l,28r,7l,42r,8l,59r2,7l2,75r2,9l4,93r,10l6,113r,10l6,132r1,9l7,150r2,9l9,166r,10l11,183r,7l11,196r2,7l13,207r,5l15,219r,4l15,223xe" fillcolor="#dead94" stroked="f">
              <v:path arrowok="t" o:connecttype="custom" o:connectlocs="4634,68272;5561,62899;6178,59422;6796,54997;7414,50256;8032,45199;8959,39826;9576,34136;10194,29079;10194,23706;10812,19281;11430,14540;11430,11063;10812,7586;9576,4741;6796,1896;3398,0;618,1264;0,3477;0,6005;0,8850;0,13275;0,18648;618,23706;1236,29395;1854,35717;1854,41722;2162,47411;2780,52469;3398,57842;3398,61951;4016,65428;4634,69221;4634,70485" o:connectangles="0,0,0,0,0,0,0,0,0,0,0,0,0,0,0,0,0,0,0,0,0,0,0,0,0,0,0,0,0,0,0,0,0,0"/>
            </v:shape>
            <v:shape id="Freeform 393" o:spid="_x0000_s1184" style="position:absolute;left:2051;top:4000;width:120;height:699;visibility:visible;mso-wrap-style:square;v-text-anchor:top" coordsize="36,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nda8IA&#10;AADcAAAADwAAAGRycy9kb3ducmV2LnhtbERPPWvDMBDdA/0P4gpdQi3H0CQ4VoIbaHFHJxk6Xqyz&#10;ZWqdjKUm7r+vhkLHx/suDrMdxI0m3ztWsEpSEMSN0z13Ci7nt+ctCB+QNQ6OScEPeTjsHxYF5trd&#10;uabbKXQihrDPUYEJYcyl9I0hiz5xI3HkWjdZDBFOndQT3mO4HWSWpmtpsefYYHCko6Hm6/RtFawv&#10;m+tm/GRTfrTL9yps65azV6WeHudyByLQHP7Ff+5KK3hJ49p4Jh4Bu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yd1rwgAAANwAAAAPAAAAAAAAAAAAAAAAAJgCAABkcnMvZG93&#10;bnJldi54bWxQSwUGAAAAAAQABAD1AAAAhwMAAAAA&#10;" path="m16,221r,-8l18,206r,-7l18,193r2,-5l22,180r,-9l22,164r1,-7l25,149r,-7l27,133r,-7l29,117r,-10l31,98r,-7l32,82r,-7l32,65r2,-7l34,53r,-6l34,42r,-6l36,31r,-8l36,22,31,14,25,9,20,5,14,2,9,,5,,1,2,,7r,l,11r,3l,22r,3l,33r,7l,47r,8l1,64r,9l3,82r,9l3,100r,6l5,111r,4l7,122r,7l7,139r2,9l9,157r,9l11,173r,9l12,190r,5l12,202r,4l14,212r,7l16,221r,xe" fillcolor="#dead94" stroked="f">
              <v:path arrowok="t" o:connecttype="custom" o:connectlocs="5362,67321;6033,62897;6703,59420;7373,54047;7708,49622;8378,44881;9049,39824;9719,33819;10389,28762;10724,23705;11395,18332;11395,14855;11395,11378;12065,7269;10389,4425;6703,1580;3016,0;335,632;0,2212;0,4425;0,7902;0,12643;0,17383;335,23073;1005,28762;1005,33503;1676,36347;2346,40772;3016,46777;3016,52467;3687,57524;4022,61632;4022,65109;4692,69218;5362,69850" o:connectangles="0,0,0,0,0,0,0,0,0,0,0,0,0,0,0,0,0,0,0,0,0,0,0,0,0,0,0,0,0,0,0,0,0,0,0"/>
            </v:shape>
            <v:shape id="Freeform 394" o:spid="_x0000_s1185" style="position:absolute;left:1104;top:4070;width:883;height:546;visibility:visible;mso-wrap-style:square;v-text-anchor:top" coordsize="279,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ECKMYA&#10;AADcAAAADwAAAGRycy9kb3ducmV2LnhtbESPQUvDQBSE70L/w/IK3uyuopKm3ZZSLATxYhX0+Mi+&#10;JsHs2zT7TFN/vSsIPQ4z8w2zXI++VQP1sQls4XZmQBGXwTVcWXh/291koKIgO2wDk4UzRVivJldL&#10;zF048SsNe6lUgnDM0UIt0uVax7Imj3EWOuLkHULvUZLsK+16PCW4b/WdMY/aY8NpocaOtjWVX/tv&#10;b+HzaXiRj+es2N7/ZLu5VOFozoW119NxswAlNMol/N8unIUHM4e/M+kI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ECKMYAAADcAAAADwAAAAAAAAAAAAAAAACYAgAAZHJz&#10;L2Rvd25yZXYueG1sUEsFBgAAAAAEAAQA9QAAAIsDAAAAAA==&#10;" path="m279,171r-1,-2l272,166r-7,-6l256,153r-6,-4l245,144r-8,-4l232,137r-7,-6l219,127r-7,-5l206,118r-9,-5l192,106r-7,-4l177,96r-7,-5l163,85r-6,-5l152,76r-8,-5l139,67r-6,-3l130,62r-9,-8l117,53r-6,-6l104,43,97,40,90,36,79,31,69,27,58,22,49,18,40,14,31,11,22,7,15,5,7,1,4,,,,2,1,6,3r7,4l18,11r9,5l35,22r11,7l53,34r11,6l73,47r11,7l91,60r9,5l108,71r5,5l119,82r11,5l133,89r6,4l146,96r6,6l157,104r7,5l170,113r7,4l185,120r9,4l199,127r9,6l214,135r7,3l227,142r7,4l239,149r8,2l252,155r6,3l265,164r7,4l278,169r1,2l279,171xe" fillcolor="#dead94" stroked="f">
              <v:path arrowok="t" o:connecttype="custom" o:connectlocs="87949,53971;83836,51097;79091,47584;74978,44710;71181,41836;67069,38962;62323,36087;58527,32574;53782,29061;49669,25549;45556,22674;42076,20439;38280,17245;35116,15010;30687,12774;24993,9900;18349,7026;12654,4471;6960,2235;2215,319;0,0;1898,958;5695,3513;11073,7026;16767,10858;23094,15010;28789,19161;34167,22674;37647,26187;42076,28423;46189,30658;49669,33213;53782,36087;58527,38323;62956,40558;67701,43113;71814,45349;75611,47584;79723,49500;83836,52375;87949,53971;88265,54610" o:connectangles="0,0,0,0,0,0,0,0,0,0,0,0,0,0,0,0,0,0,0,0,0,0,0,0,0,0,0,0,0,0,0,0,0,0,0,0,0,0,0,0,0,0"/>
            </v:shape>
            <v:shape id="Freeform 395" o:spid="_x0000_s1186" style="position:absolute;left:1111;top:4749;width:889;height:540;visibility:visible;mso-wrap-style:square;v-text-anchor:top" coordsize="279,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82SsMA&#10;AADcAAAADwAAAGRycy9kb3ducmV2LnhtbERPy2rCQBTdF/yH4Qru6iSCpURHqUJodVHqI+32krlm&#10;QjN3YmbU9O87C8Hl4bzny9424kqdrx0rSMcJCOLS6ZorBcdD/vwKwgdkjY1jUvBHHpaLwdMcM+1u&#10;vKPrPlQihrDPUIEJoc2k9KUhi37sWuLInVxnMUTYVVJ3eIvhtpGTJHmRFmuODQZbWhsqf/cXq2B1&#10;fi+KLZ6/vzbF6Sd3/c5MP1dKjYb92wxEoD48xHf3h1YwTeP8eCYeAb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82SsMAAADcAAAADwAAAAAAAAAAAAAAAACYAgAAZHJzL2Rv&#10;d25yZXYueG1sUEsFBgAAAAAEAAQA9QAAAIgDAAAAAA==&#10;" path="m279,172r-2,-2l272,168r-7,-7l257,155r-7,-5l244,146r-7,-5l232,137r-6,-5l219,128r-6,-5l206,119r-7,-6l191,108r-7,-7l177,97r-7,-5l164,86r-7,-5l151,77r-5,-4l140,70r-5,-4l131,62r-9,-5l117,53r-6,-5l106,44,96,40,89,37,80,31,71,28,60,22,51,20,40,15,31,11,23,8,16,6,9,4,3,2,,,3,2,7,4r7,5l20,11r7,6l36,22r9,7l54,35r11,5l75,48r9,7l93,61r7,7l107,73r8,6l120,82r9,6l135,92r5,1l146,97r7,4l159,104r5,6l171,113r8,4l186,121r7,3l201,128r7,6l213,135r8,6l226,143r7,5l239,150r7,4l252,157r5,2l265,165r7,3l277,170r2,2l279,172xe" fillcolor="#dead94" stroked="f">
              <v:path arrowok="t" o:connecttype="custom" o:connectlocs="88263,53347;84439,50523;79659,47071;75517,44247;72012,41423;67870,38598;63409,35460;58629,31695;54168,28870;50026,25418;46521,22908;43016,20711;38874,17887;35369,15063;30589,12552;25491,9728;19118,6904;12746,4707;7329,2510;2868,1255;0,0;2230,1255;6373,3452;11471,6904;17206,10983;23898,15063;29633,19142;34094,22908;38237,25732;43016,28870;46521,30439;50663,32636;54487,35460;59267,37971;64046,40167;67870,42364;72012,44875;76154,47071;80297,49268;84439,51778;88263,53347;88900,53975" o:connectangles="0,0,0,0,0,0,0,0,0,0,0,0,0,0,0,0,0,0,0,0,0,0,0,0,0,0,0,0,0,0,0,0,0,0,0,0,0,0,0,0,0,0"/>
            </v:shape>
            <v:shape id="Freeform 396" o:spid="_x0000_s1187" style="position:absolute;left:1104;top:5619;width:889;height:540;visibility:visible;mso-wrap-style:square;v-text-anchor:top" coordsize="279,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FZtsUA&#10;AADcAAAADwAAAGRycy9kb3ducmV2LnhtbESPQWvCQBSE7wX/w/IEb2YTwVZSVxFBEEGh0YPH1+xr&#10;kpp9G7Orif313YLQ4zAz3zDzZW9qcafWVZYVJFEMgji3uuJCwem4Gc9AOI+ssbZMCh7kYLkYvMwx&#10;1bbjD7pnvhABwi5FBaX3TSqly0sy6CLbEAfvy7YGfZBtIXWLXYCbWk7i+FUarDgslNjQuqT8kt2M&#10;guZNZt3hE4vH9+68X1U/l+m1j5UaDfvVOwhPvf8PP9tbrWCaJPB3Jhw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wVm2xQAAANwAAAAPAAAAAAAAAAAAAAAAAJgCAABkcnMv&#10;ZG93bnJldi54bWxQSwUGAAAAAAQABAD1AAAAigMAAAAA&#10;" path="m279,170r-2,-2l272,166r-7,-5l256,153r-6,-3l245,144r-8,-5l232,135r-7,-5l217,126r-5,-6l204,117r-7,-6l190,106r-7,-6l175,95r-7,-6l162,84r-7,-6l150,75r-6,-4l139,68r-6,-4l130,60,120,55r-3,-4l111,46r-7,-4l97,38,89,35,78,31,69,27,58,22,49,18,40,15,31,11,22,7,16,5,9,2,4,,,,4,2,7,4r7,3l20,11r7,5l36,22r10,7l55,35r11,5l75,47r9,8l93,60r7,6l108,71r7,6l120,80r10,6l135,89r6,2l146,95r7,5l159,102r5,6l172,111r7,4l186,119r7,3l201,126r7,5l214,133r7,6l226,141r8,5l239,150r7,1l252,153r5,6l265,162r7,4l277,168r2,2l279,170xe" fillcolor="#dead94" stroked="f">
              <v:path arrowok="t" o:connecttype="custom" o:connectlocs="88263,53340;84439,51118;79659,47625;75517,44133;71694,41275;67551,38100;62772,35243;58311,31750;53531,28258;49389,24765;45884,22543;42379,20320;38237,17463;35369,14605;30908,12065;24854,9843;18481,6985;12746,4763;7010,2223;2868,635;0,0;2230,1270;6373,3493;11471,6985;17525,11113;23898,14923;29633,19050;34413,22543;38237,25400;43016,28258;46521,30163;50663,32385;54806,35243;59267,37783;64046,40005;68189,42228;72012,44768;76154,47625;80297,48578;84439,51435;88263,53340;88900,53975" o:connectangles="0,0,0,0,0,0,0,0,0,0,0,0,0,0,0,0,0,0,0,0,0,0,0,0,0,0,0,0,0,0,0,0,0,0,0,0,0,0,0,0,0,0"/>
            </v:shape>
            <v:shape id="Freeform 397" o:spid="_x0000_s1188" style="position:absolute;left:1060;top:6356;width:883;height:546;visibility:visible;mso-wrap-style:square;v-text-anchor:top" coordsize="278,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mIdMEA&#10;AADcAAAADwAAAGRycy9kb3ducmV2LnhtbESP3arCMBCE7wXfIazgjWjaglKqUVQUzpXizwMszdoW&#10;m01pota3NwcEL4eZ+YZZrDpTiye1rrKsIJ5EIIhzqysuFFwv+3EKwnlkjbVlUvAmB6tlv7fATNsX&#10;n+h59oUIEHYZKii9bzIpXV6SQTexDXHwbrY16INsC6lbfAW4qWUSRTNpsOKwUGJD25Ly+/lhFCR2&#10;lLjTrEl5txnFKRbHg3c3pYaDbj0H4anzv/C3/acVTOME/s+EIyC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piHTBAAAA3AAAAA8AAAAAAAAAAAAAAAAAmAIAAGRycy9kb3du&#10;cmV2LnhtbFBLBQYAAAAABAAEAPUAAACGAwAAAAA=&#10;" path="m278,171r-2,-1l272,166r-9,-6l254,155r-5,-5l243,146r-7,-6l230,137r-7,-6l218,126r-8,-4l205,117r-9,-6l188,106r-7,-6l176,97r-8,-6l161,84r-5,-4l150,77r-7,-6l137,67r-5,-3l128,62r-7,-7l115,53r-5,-6l103,44,95,40,88,36,77,31,68,27,59,22,50,18,39,14,29,11,20,7,15,5,8,2,4,2,,,2,2,6,3r7,6l19,11r9,5l35,22r11,7l53,35r11,7l73,47r11,8l92,60r9,6l108,71r5,6l119,80r9,7l132,91r5,2l145,97r5,3l156,104r7,4l168,111r8,6l183,118r7,6l198,128r9,3l212,135r7,5l225,142r7,6l238,150r7,3l250,155r6,4l265,164r7,4l276,170r2,1l278,171xe" fillcolor="#dead94" stroked="f">
              <v:path arrowok="t" o:connecttype="custom" o:connectlocs="87630,54291;83503,51097;79058,47904;74930,44710;70803,41836;66675,38962;62230,35449;57468,31936;53340,29061;49530,25549;45403,22674;41910,20439;38418,17565;34925,15010;30163,12774;24448,9900;18733,7026;12383,4471;6350,2235;2540,639;0,0;1905,958;6033,3513;11113,7026;16828,11177;23178,15010;29210,19161;34290,22674;37783,25549;41910,29061;46038,30978;49530,33213;53340,35449;58103,37684;62865,40878;67310,43113;71438,45349;75565,47904;79375,49500;84138,52375;87630,54291;88265,54610" o:connectangles="0,0,0,0,0,0,0,0,0,0,0,0,0,0,0,0,0,0,0,0,0,0,0,0,0,0,0,0,0,0,0,0,0,0,0,0,0,0,0,0,0,0"/>
            </v:shape>
            <v:shape id="Freeform 398" o:spid="_x0000_s1189" style="position:absolute;left:2203;top:4724;width:737;height:483;visibility:visible;mso-wrap-style:square;v-text-anchor:top" coordsize="232,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BCk8gA&#10;AADcAAAADwAAAGRycy9kb3ducmV2LnhtbESPQUvDQBSE74L/YXmCF2k3sSiSdluKEmk9FIxtobfX&#10;7GsSmn0bdtc2+feuIHgcZuYbZrboTSsu5HxjWUE6TkAQl1Y3XCnYfuWjFxA+IGtsLZOCgTws5rc3&#10;M8y0vfInXYpQiQhhn6GCOoQuk9KXNRn0Y9sRR+9kncEQpaukdniNcNPKxyR5lgYbjgs1dvRaU3ku&#10;vo2Ct/RYvq82p3wYhn63d4fd+uMhV+r+rl9OQQTqw3/4r73SCp7SCfyeiUdAz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2AEKTyAAAANwAAAAPAAAAAAAAAAAAAAAAAJgCAABk&#10;cnMvZG93bnJldi54bWxQSwUGAAAAAAQABAD1AAAAjQMAAAAA&#10;" path="m232,152r-2,-2l228,146r-5,-4l217,137r-9,-6l201,124r-9,-9l183,108r-6,-6l172,99r-6,-6l163,89,152,82r-8,-7l135,68r-9,-6l121,55r-4,-2l110,47r-6,-3l95,40,88,36,79,31,69,27,59,24,49,20,38,15,29,11,22,9,15,5,7,4,4,2,,,2,4,6,5r7,4l18,13r9,5l35,24r11,5l53,35r11,7l73,47r11,8l91,62r10,6l108,73r5,5l119,82r7,6l135,93r9,6l154,104r10,6l168,113r6,4l179,120r6,4l194,128r9,5l210,139r7,3l223,146r5,2l230,150r2,2l232,152xe" fillcolor="#dead94" stroked="f">
              <v:path arrowok="t" o:connecttype="custom" o:connectlocs="73025,47625;70803,45085;66040,41593;60960,36513;56198,32385;52705,29528;48260,26035;42863,21590;38418,17463;34925,14923;30163,12700;25083,9843;18733,7620;12065,4763;6985,2858;2223,1270;0,0;1905,1588;5715,4128;11113,7620;16828,11113;23178,14923;28893,19685;34290,23178;37783,26035;42863,29528;48895,33020;53340,35878;56833,38100;61595,40640;66675,44133;70803,46355;73025,47625;73660,48260" o:connectangles="0,0,0,0,0,0,0,0,0,0,0,0,0,0,0,0,0,0,0,0,0,0,0,0,0,0,0,0,0,0,0,0,0,0"/>
            </v:shape>
            <v:shape id="Freeform 399" o:spid="_x0000_s1190" style="position:absolute;left:2184;top:5473;width:737;height:483;visibility:visible;mso-wrap-style:square;v-text-anchor:top" coordsize="232,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xMnMQA&#10;AADcAAAADwAAAGRycy9kb3ducmV2LnhtbESPUWvCMBSF3wf7D+EO9ramlU2kNoobCmNPWv0Bl+Su&#10;rTY3Jcm0269fBMHHwznnO5xqOdpenMmHzrGCIstBEGtnOm4UHPablxmIEJEN9o5JwS8FWC4eHyos&#10;jbvwjs51bESCcChRQRvjUEoZdEsWQ+YG4uR9O28xJukbaTxeEtz2cpLnU2mx47TQ4kAfLelT/WMV&#10;yOOfKU5fuX7f1ka7iWnouF4p9fw0ruYgIo3xHr61P42Ct+IVrmfS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8TJzEAAAA3AAAAA8AAAAAAAAAAAAAAAAAmAIAAGRycy9k&#10;b3ducmV2LnhtbFBLBQYAAAAABAAEAPUAAACJAwAAAAA=&#10;" path="m232,154r-2,-2l226,150r-5,-5l215,139r-7,-7l201,125r-10,-8l180,110r-5,-5l171,101r-5,-7l160,90r-9,-7l144,75,133,66r-6,-5l120,57r-4,-4l111,50r-7,-4l96,41,89,37,78,32,69,28,58,22,49,21,40,15,31,11,22,8,14,6,9,4,3,2,,,3,2,7,4r5,6l20,11r9,6l36,22r9,8l54,35r10,7l73,48r11,7l91,61r7,7l106,74r7,5l118,83r8,5l133,94r11,5l153,105r9,7l168,114r5,3l177,121r5,4l191,130r10,6l210,139r7,6l222,148r4,4l230,154r2,l232,154xe" fillcolor="#dead94" stroked="f">
              <v:path arrowok="t" o:connecttype="custom" o:connectlocs="73025,47633;70168,45440;66040,41366;60643,36665;55563,32905;52705,29457;47943,26010;42228,20683;38100,17862;35243,15669;30480,12848;24765,10028;18415,6894;12700,4701;6985,2507;2858,1254;0,0;2223,1254;6350,3447;11430,6894;17145,10968;23178,15042;28893,19116;33655,23190;37465,26010;42228,29457;48578,32905;53340,35725;56198,37919;60643,40739;66675,43559;70485,46380;73025,48260;73660,48260" o:connectangles="0,0,0,0,0,0,0,0,0,0,0,0,0,0,0,0,0,0,0,0,0,0,0,0,0,0,0,0,0,0,0,0,0,0"/>
            </v:shape>
            <v:shape id="Freeform 400" o:spid="_x0000_s1191" style="position:absolute;left:2165;top:6305;width:736;height:489;visibility:visible;mso-wrap-style:square;v-text-anchor:top" coordsize="232,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DpB8QA&#10;AADcAAAADwAAAGRycy9kb3ducmV2LnhtbESPwWrDMBBE74X8g9hCb7Vsg0NwooQ0tFB6atx+wCJt&#10;bCfWyliq7fbrq0Agx2Fm3jCb3Ww7MdLgW8cKsiQFQaydablW8P319rwC4QOywc4xKfglD7vt4mGD&#10;pXETH2msQi0ihH2JCpoQ+lJKrxuy6BPXE0fv5AaLIcqhlmbAKcJtJ/M0XUqLLceFBns6NKQv1Y9V&#10;IM9/Jrt8pPrlszLa5aam8+teqafHeb8GEWgO9/Ct/W4UFFkB1zPxCM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6QfEAAAA3AAAAA8AAAAAAAAAAAAAAAAAmAIAAGRycy9k&#10;b3ducmV2LnhtbFBLBQYAAAAABAAEAPUAAACJAwAAAAA=&#10;" path="m232,154r-2,-2l229,148r-6,-3l218,139r-9,-5l201,126r-9,-9l183,110r-6,-4l172,101r-5,-6l163,92,152,84r-9,-7l134,68r-8,-6l121,57r-6,-4l110,50r-6,-4l95,41,88,37,79,33,70,30,59,24,50,20,44,19,39,17,35,15,31,13,20,10,15,6,8,4,4,2,,,2,2,6,4r7,6l19,13r7,6l35,24r11,6l53,35r11,7l73,50r11,5l92,61r9,7l108,73r6,6l119,83r7,5l135,94r10,5l154,106r11,6l168,115r6,4l179,121r6,4l192,130r11,5l210,139r8,6l223,146r6,4l230,154r2,l232,154xe" fillcolor="#dead94" stroked="f">
              <v:path arrowok="t" o:connecttype="custom" o:connectlocs="73025,48260;70803,46038;66358,42545;60960,37148;56198,33655;53023,30163;48260,26670;42545,21590;38418,18098;34925,15875;30163,13018;25083,10478;18733,7620;13970,6033;11113,4763;6350,3175;2540,1270;0,0;1905,1270;6033,4128;11113,7620;16828,11113;23178,15875;29210,19368;34290,23178;37783,26353;42863,29845;48895,33655;53340,36513;56833,38418;60960,41275;66675,44133;70803,46355;73025,48895;73660,48895" o:connectangles="0,0,0,0,0,0,0,0,0,0,0,0,0,0,0,0,0,0,0,0,0,0,0,0,0,0,0,0,0,0,0,0,0,0,0"/>
            </v:shape>
            <v:shape id="Freeform 401" o:spid="_x0000_s1192" style="position:absolute;left:2165;top:7086;width:730;height:489;visibility:visible;mso-wrap-style:square;v-text-anchor:top" coordsize="230,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X88UA&#10;AADcAAAADwAAAGRycy9kb3ducmV2LnhtbESPQWvCQBSE70L/w/KE3nSTUqVEV7EFIfTWqNDcHtln&#10;EpN9m2a3Gv+9Kwgeh5n5hlmuB9OKM/WutqwgnkYgiAuray4V7HfbyQcI55E1tpZJwZUcrFcvoyUm&#10;2l74h86ZL0WAsEtQQeV9l0jpiooMuqntiIN3tL1BH2RfSt3jJcBNK9+iaC4N1hwWKuzoq6Kiyf6N&#10;gvQv/x22aXPKNvlnRO/f8bVxB6Vex8NmAcLT4J/hRzvVCmbxHO5nwhG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xfzxQAAANwAAAAPAAAAAAAAAAAAAAAAAJgCAABkcnMv&#10;ZG93bnJldi54bWxQSwUGAAAAAAQABAD1AAAAigMAAAAA&#10;" path="m230,153r-1,-2l225,150r-6,-6l214,140r-7,-7l199,126r-11,-9l179,109r-5,-5l170,100r-5,-5l159,91r-9,-7l141,77,132,67r-6,-5l119,56r-4,-3l110,49r-6,-3l95,42,88,38,77,33,68,29,59,25,50,22,39,16,30,13,20,9,15,5,8,4,4,2,,,2,2,6,4r7,5l19,13r7,5l35,24r11,7l53,36r11,6l73,49r11,6l92,60r9,7l108,73r6,5l119,82r7,5l134,93r9,7l152,106r9,5l167,115r5,4l176,120r5,6l190,129r9,6l209,140r7,4l221,148r4,3l229,153r1,l230,153xe" fillcolor="#dead94" stroked="f">
              <v:path arrowok="t" o:connecttype="custom" o:connectlocs="72708,48256;69533,46019;65723,42503;59690,37390;55245,33236;52388,30360;47625,26844;41910,21412;37783,17896;34925,15659;30163,13422;24448,10546;18733,7989;12383,5113;6350,2876;2540,1278;0,0;1905,1278;6033,4154;11113,7670;16828,11505;23178,15659;29210,19175;34290,23329;37783,26205;42545,29720;48260,33875;53023,36751;55880,38349;60325,41225;66358,44741;70168,47297;72708,48895;73025,48895" o:connectangles="0,0,0,0,0,0,0,0,0,0,0,0,0,0,0,0,0,0,0,0,0,0,0,0,0,0,0,0,0,0,0,0,0,0"/>
            </v:shape>
            <v:shape id="Freeform 402" o:spid="_x0000_s1193" style="position:absolute;left:3136;top:7454;width:1175;height:115;visibility:visible;mso-wrap-style:square;v-text-anchor:top" coordsize="3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3acIA&#10;AADcAAAADwAAAGRycy9kb3ducmV2LnhtbESPS6vCMBSE94L/IRzBjWiq4INeo4iguPWxcXdojmmv&#10;zUlpoq3+enPhgsthZr5hluvWluJJtS8cKxiPEhDEmdMFGwWX8264AOEDssbSMSl4kYf1qttZYqpd&#10;w0d6noIREcI+RQV5CFUqpc9ysuhHriKO3s3VFkOUtZG6xibCbSknSTKTFguOCzlWtM0pu58eVsE+&#10;GyT6uPh9XyXuZ9fDtCmkMUr1e+3mB0SgNnzD/+2DVjAdz+HvTDwCcv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9PdpwgAAANwAAAAPAAAAAAAAAAAAAAAAAJgCAABkcnMvZG93&#10;bnJldi54bWxQSwUGAAAAAAQABAD1AAAAhwMAAAAA&#10;" path="m371,r-2,l364,r-6,l353,r-8,l340,r-7,l325,r-9,l309,,298,r-9,2l280,2r-10,l261,2r-9,l241,2r-9,2l223,4r-9,l205,4r-8,l188,4r-7,l174,4r-6,l163,4r-6,l154,4r-2,l144,4r-7,l132,4r-6,1l121,5r-6,2l110,7r-8,4l97,11r-6,2l84,14r-5,2l71,16r-5,2l59,18r-8,2l46,22r-6,2l35,24r-6,1l24,25r-4,2l11,29,6,31r-4,l,33r2,l7,33r4,l15,33r5,l26,33r5,l37,33r7,l51,33r8,l66,33r9,l84,35r9,l101,35r9,l117,35r9,l135,35r8,l152,35r7,l166,35r8,l181,36r5,l194,36r5,l205,36r3,l212,35r6,l223,35r5,-2l234,31r7,l249,29r5,-2l261,25r8,-1l276,24r5,-2l289,20r7,-2l305,16r6,-2l316,13r7,-2l329,11r5,-4l340,7r5,-2l351,4r7,-2l365,r4,l371,r,xe" fillcolor="#fac9b0" stroked="f">
              <v:path arrowok="t" o:connecttype="custom" o:connectlocs="116842,0;113359,0;109242,0;105443,0;100060,0;94360,0;88660,635;82644,635;76311,635;70612,1270;64912,1270;59529,1270;55096,1270;51613,1270;48763,1270;45597,1270;41797,1270;38314,1588;34831,2223;30714,3493;26598,4445;22482,5080;18682,5715;14566,6985;11083,7620;7599,7938;3483,9208;633,9843;633,10478;3483,10478;6333,10478;9816,10478;13932,10478;18682,10478;23748,10478;29448,11113;34831,11113;39897,11113;45280,11113;50346,11113;55096,11113;58896,11430;63012,11430;65862,11430;69028,11113;72195,10478;76311,9843;80428,8573;85177,7620;88977,6985;93727,5715;98476,4445;102276,3493;105759,2223;109242,1588;113359,635;116842,0;117475,0" o:connectangles="0,0,0,0,0,0,0,0,0,0,0,0,0,0,0,0,0,0,0,0,0,0,0,0,0,0,0,0,0,0,0,0,0,0,0,0,0,0,0,0,0,0,0,0,0,0,0,0,0,0,0,0,0,0,0,0,0,0"/>
            </v:shape>
            <v:shape id="Freeform 403" o:spid="_x0000_s1194" style="position:absolute;left:3162;top:6673;width:1175;height:102;visibility:visible;mso-wrap-style:square;v-text-anchor:top" coordsize="37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JHW8EA&#10;AADcAAAADwAAAGRycy9kb3ducmV2LnhtbERPy2oCMRTdC/2HcAvdaWaU2jqdjBTBUt05LXR7Se48&#10;6ORmSKJO/75ZCC4P511uJzuIC/nQO1aQLzIQxNqZnlsF31/7+SuIEJENDo5JwR8F2FYPsxIL4658&#10;oksdW5FCOBSooItxLKQMuiOLYeFG4sQ1zluMCfpWGo/XFG4HucyytbTYc2rocKRdR/q3PlsF/nzU&#10;m+GwxpcwZvrnI29Wm9go9fQ4vb+BiDTFu/jm/jQKnvO0Np1JR0BW/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giR1vBAAAA3AAAAA8AAAAAAAAAAAAAAAAAmAIAAGRycy9kb3du&#10;cmV2LnhtbFBLBQYAAAAABAAEAPUAAACGAwAAAAA=&#10;" path="m371,r-3,l362,r-5,l353,r-7,l340,r-7,l326,,316,r-7,l300,,289,2r-9,l273,2r-11,l253,2r-10,l232,4r-9,l214,4r-7,l200,4r-10,l183,4r-7,l170,4r-7,l159,4r-3,l154,4r-7,l137,4r-5,l126,6r-5,l116,8r-6,l103,10r-6,1l90,13r-6,l77,15r-5,2l66,19r-9,l52,20r-6,l41,22r-6,l30,24r-6,2l21,28r-10,l6,30,2,31,,31r2,l8,31r2,l15,31r4,l26,31r6,l37,31r5,l52,33r7,l68,33r7,l84,33r10,l101,33r9,l119,33r7,l136,33r7,l152,33r7,l167,33r5,l181,33r6,l192,33r6,l203,33r4,l212,33r6,-2l223,31r6,-1l234,30r8,-2l249,28r5,-2l262,24r5,-2l274,22r8,-2l289,19r7,-2l304,17r5,-4l316,13r6,-2l329,10r4,-2l338,8r6,-2l351,4r7,-2l364,r5,l371,r,xe" fillcolor="#fac9b0" stroked="f">
              <v:path arrowok="t" o:connecttype="custom" o:connectlocs="116525,0;113042,0;109559,0;105443,0;100060,0;94993,0;88660,616;82961,616;76945,616;70612,1232;65545,1232;60162,1232;55729,1232;51613,1232;49396,1232;46547,1232;41797,1232;38314,1847;34831,2463;30714,3387;26598,4002;22798,5234;18049,5850;14566,6158;11083,6773;7599,8005;3483,8621;633,9544;633,9544;3166,9544;6016,9544;10133,9544;13299,9544;18682,10160;23748,10160;29765,10160;34831,10160;39897,10160;45280,10160;50346,10160;54463,10160;59212,10160;62696,10160;65545,10160;69028,9544;72512,9236;76628,8621;80428,8005;84544,6773;89294,6158;93727,5234;97843,4002;101959,3387;105443,2463;108926,1847;113359,616;116842,0;117475,0" o:connectangles="0,0,0,0,0,0,0,0,0,0,0,0,0,0,0,0,0,0,0,0,0,0,0,0,0,0,0,0,0,0,0,0,0,0,0,0,0,0,0,0,0,0,0,0,0,0,0,0,0,0,0,0,0,0,0,0,0,0"/>
            </v:shape>
            <v:shape id="Freeform 404" o:spid="_x0000_s1195" style="position:absolute;left:3187;top:5886;width:1169;height:114;visibility:visible;mso-wrap-style:square;v-text-anchor:top" coordsize="36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wA8sUA&#10;AADcAAAADwAAAGRycy9kb3ducmV2LnhtbESPQWvCQBSE70L/w/IK3upGwVajGwlCUWihaCt4fGRf&#10;ssHs2zS7mvTfdwsFj8PMfMOsN4NtxI06XztWMJ0kIIgLp2uuFHx9vj4tQPiArLFxTAp+yMMmexit&#10;MdWu5wPdjqESEcI+RQUmhDaV0heGLPqJa4mjV7rOYoiyq6TusI9w28hZkjxLizXHBYMtbQ0Vl+PV&#10;KjjtDM7K/uPNXN+/h/PLtqJTnis1fhzyFYhAQ7iH/9t7rWA+XcLfmXgEZ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fADyxQAAANwAAAAPAAAAAAAAAAAAAAAAAJgCAABkcnMv&#10;ZG93bnJldi54bWxQSwUGAAAAAAQABAD1AAAAigMAAAAA&#10;" path="m367,r-2,l359,r-5,l348,r-5,l336,r-8,l321,r-7,l305,,295,r-9,2l277,2r-9,l259,2r-9,l239,2r-9,l221,2r-10,l202,2r-7,2l188,4r-8,l173,4r-7,l160,4r-5,l151,4r-2,l142,4r-7,l129,4r-3,l120,5r-5,l109,5r-7,2l95,9r-6,2l84,11r-8,2l71,15r-6,1l58,18r-7,l45,20r-5,2l34,22r-5,2l23,25r-3,2l11,27,5,29,1,31,,31r1,l7,31r2,l14,31r4,l23,31r6,l34,31r8,l49,33r9,l65,33r9,l82,33r9,l98,33r9,l116,33r8,l133,33r7,l149,35r8,l164,35r7,l179,35r5,l190,35r5,l201,35r3,-2l210,33r5,l221,33r5,-2l233,29r6,l246,27r6,-2l259,25r7,-1l274,22r5,-2l288,20r6,-2l301,16r5,-3l314,13r5,-2l327,9r3,-2l336,7r7,-2l348,4r8,-2l361,r4,l367,r,xe" fillcolor="#fac9b0" stroked="f">
              <v:path arrowok="t" o:connecttype="custom" o:connectlocs="116203,0;112701,0;109199,0;104424,0;99967,0;93918,0;88187,653;82457,653;76089,653;70359,653;64310,653;59853,1306;55077,1306;50938,1306;48073,1306;45208,1306;41069,1306;38204,1633;34702,1633;30245,2939;26743,3592;22604,4899;18465,5878;14326,6531;10824,7185;7322,8164;3502,8817;318,10124;318,10124;2865,10124;5731,10124;9233,10124;13371,10124;18465,10777;23559,10777;28971,10777;34065,10777;39477,10777;44571,10777;49983,11430;54440,11430;58579,11430;62081,11430;64946,10777;68449,10777;71951,10124;76089,9471;80228,8164;84685,7838;88824,6531;93599,5878;97420,4245;101558,3592;105060,2286;109199,1633;113338,653;116203,0;116840,0" o:connectangles="0,0,0,0,0,0,0,0,0,0,0,0,0,0,0,0,0,0,0,0,0,0,0,0,0,0,0,0,0,0,0,0,0,0,0,0,0,0,0,0,0,0,0,0,0,0,0,0,0,0,0,0,0,0,0,0,0,0"/>
            </v:shape>
            <v:shape id="Freeform 405" o:spid="_x0000_s1196" style="position:absolute;left:3162;top:5181;width:1162;height:108;visibility:visible;mso-wrap-style:square;v-text-anchor:top" coordsize="36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Eaf74A&#10;AADcAAAADwAAAGRycy9kb3ducmV2LnhtbERPy4rCMBTdD/gP4QruxtSCzlCNIorg1tesr821qTY3&#10;oYla/94shFkeznu26GwjHtSG2rGC0TADQVw6XXOl4HjYfP+CCBFZY+OYFLwowGLe+5phod2Td/TY&#10;x0qkEA4FKjAx+kLKUBqyGIbOEyfu4lqLMcG2krrFZwq3jcyzbCIt1pwaDHpaGSpv+7tVcCrP5hR2&#10;WX73P2sf5O1vs71apQb9bjkFEamL/+KPe6sVjPM0P51JR0DO3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RGn++AAAA3AAAAA8AAAAAAAAAAAAAAAAAmAIAAGRycy9kb3ducmV2&#10;LnhtbFBLBQYAAAAABAAEAPUAAACDAwAAAAA=&#10;" path="m368,r-2,l360,r-5,l349,r-7,l337,r-8,l322,r-7,l305,2r-9,l287,2r-9,l269,4r-9,l251,4r-11,l231,4r-10,l212,4r-9,l196,4r-7,l181,4r-7,l168,4r-7,l158,4r-4,l152,6r-7,l136,6r-6,l126,6r-5,2l116,9r-8,l103,11r-6,l90,13r-6,l77,15r-5,2l66,18r-9,l52,20r-6,2l41,22r-6,l30,24r-6,2l21,28,11,29,6,31r-4,l,33r2,l8,33r2,l15,33r4,l26,33r6,l37,33r5,l52,33r7,l68,33r7,l84,35r8,l101,35r7,l117,35r9,l134,35r9,l150,35r8,l165,35r7,l181,35r6,l192,35r6,l203,35r4,l212,35r6,-2l223,33r6,-2l234,31r8,-2l247,29r6,-1l260,26r7,-2l274,22r6,l289,20r6,-2l302,17r5,-2l315,13r5,-2l327,11r4,-2l337,8r5,-2l347,6,357,2r5,l366,r2,l368,xe" fillcolor="#fac9b0" stroked="f">
              <v:path arrowok="t" o:connecttype="custom" o:connectlocs="115573,0;112100,0;107995,0;103890,0;99469,0;93469,617;87785,617;82101,1234;75786,1234;69786,1234;64102,1234;59681,1234;54945,1234;50840,1234;48629,1234;45787,1851;41051,1851;38209,2467;34104,2776;30630,3393;26525,4010;22736,5243;17999,5552;14526,6785;11052,6785;7579,8019;3474,8944;632,9561;632,10178;3158,10178;6000,10178;10105,10178;13263,10178;18631,10178;23683,10178;29051,10795;34104,10795;39788,10795;45156,10795;49892,10795;54313,10795;59050,10795;62523,10795;65365,10795;68839,10178;72312,9561;76417,8944;79891,8636;84312,7402;88417,6785;93153,5552;96943,4626;101048,3393;104521,2776;107995,1851;112731,617;115573,0;116205,0" o:connectangles="0,0,0,0,0,0,0,0,0,0,0,0,0,0,0,0,0,0,0,0,0,0,0,0,0,0,0,0,0,0,0,0,0,0,0,0,0,0,0,0,0,0,0,0,0,0,0,0,0,0,0,0,0,0,0,0,0,0"/>
            </v:shape>
            <v:shape id="Freeform 406" o:spid="_x0000_s1197" style="position:absolute;left:2178;top:3886;width:1168;height:108;visibility:visible;mso-wrap-style:square;v-text-anchor:top" coordsize="36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bGScUA&#10;AADcAAAADwAAAGRycy9kb3ducmV2LnhtbESP3WrCQBSE7wu+w3IE7+rGgK1EVwmCtGCh1B/w8pA9&#10;ZoPZszG7mvj23ULBy2FmvmEWq97W4k6trxwrmIwTEMSF0xWXCg77zesMhA/IGmvHpOBBHlbLwcsC&#10;M+06/qH7LpQiQthnqMCE0GRS+sKQRT92DXH0zq61GKJsS6lb7CLc1jJNkjdpseK4YLChtaHisrtZ&#10;BccPg+m5+96a29e1P72vSzrmuVKjYZ/PQQTqwzP83/7UCqbpBP7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ZsZJxQAAANwAAAAPAAAAAAAAAAAAAAAAAJgCAABkcnMv&#10;ZG93bnJldi54bWxQSwUGAAAAAAQABAD1AAAAigMAAAAA&#10;" path="m367,r-2,l360,r-6,l349,r-6,l338,2r-8,l323,2r-9,l305,2r-9,l287,2r-10,l270,4r-11,l250,4r-11,l230,4r-9,l212,4r-8,l197,6r-9,l181,6r-8,l168,6r-7,l157,6r-4,l151,6,144,4r-9,2l129,6r-3,l120,8r-5,l109,8r-7,1l97,11r-6,2l84,13r-6,2l71,17r-5,1l58,18r-7,2l45,20r-5,2l34,24r-5,2l24,26r-4,2l11,29,5,31r-3,l,33r2,l7,33r2,l14,33r4,l25,33r6,l36,33r6,l51,33r7,l66,33r9,l84,35r7,l100,35r8,l117,35r7,l133,35r9,l150,35r7,l164,35r7,l179,35r5,l190,35r7,l203,35r3,-2l210,33r5,-2l221,31r5,-2l232,29r7,-1l246,28r6,-2l259,24r7,-2l274,22r5,-2l287,18r7,-1l301,17r6,-4l314,13r5,-2l327,9r3,-1l336,8r5,-2l347,6r7,-4l361,2,365,r2,l367,xe" fillcolor="#fac9b0" stroked="f">
              <v:path arrowok="t" o:connecttype="custom" o:connectlocs="116203,0;112701,0;109199,0;105060,617;99967,617;94236,617;88187,617;82457,1234;76089,1234;70359,1234;64946,1234;59853,1851;55077,1851;51257,1851;48710,1851;45845,1234;41069,1851;38204,2467;34702,2467;30881,3393;26743,4010;22604,5243;18465,5552;14326,6169;10824,7402;7641,8019;3502,8944;637,9561;637,10178;2865,10178;5731,10178;9869,10178;13371,10178;18465,10178;23877,10178;28971,10795;34383,10795;39477,10795;45208,10795;49983,10795;54440,10795;58579,10795;62718,10795;65583,10178;68449,9561;71951,8944;76089,8636;80228,8019;84685,6785;88824,6169;93599,5243;97738,4010;101558,3393;105060,2467;108563,1851;112701,617;116203,0;116840,0" o:connectangles="0,0,0,0,0,0,0,0,0,0,0,0,0,0,0,0,0,0,0,0,0,0,0,0,0,0,0,0,0,0,0,0,0,0,0,0,0,0,0,0,0,0,0,0,0,0,0,0,0,0,0,0,0,0,0,0,0,0"/>
            </v:shape>
            <v:shape id="Freeform 407" o:spid="_x0000_s1198" style="position:absolute;left:1143;top:3498;width:882;height:546;visibility:visible;mso-wrap-style:square;v-text-anchor:top" coordsize="277,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pCAMYA&#10;AADcAAAADwAAAGRycy9kb3ducmV2LnhtbESP3WrCQBSE7wt9h+UIvWs2BmprzCraH/BCixof4JA9&#10;JsHs2TS7xvj2bqHQy2FmvmGyxWAa0VPnassKxlEMgriwuuZSwTH/en4D4TyyxsYyKbiRg8X88SHD&#10;VNsr76k/+FIECLsUFVTet6mUrqjIoItsSxy8k+0M+iC7UuoOrwFuGpnE8UQarDksVNjSe0XF+XAx&#10;Cnab/rb//ty29QpXl4/81dPyZ6rU02hYzkB4Gvx/+K+91gpekgR+z4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pCAMYAAADcAAAADwAAAAAAAAAAAAAAAACYAgAAZHJz&#10;L2Rvd25yZXYueG1sUEsFBgAAAAAEAAQA9QAAAIsDAAAAAA==&#10;" path="m277,171r-1,-1l270,166r-7,-6l254,155r-6,-6l243,146r-6,-6l230,137r-7,-6l217,128r-7,-6l204,118r-7,-7l190,106r-8,-6l175,97r-7,-6l161,86r-6,-6l150,76r-8,-3l137,69r-6,-5l128,62r-8,-7l115,53r-6,-6l102,44,95,40,87,36,77,31,67,27,58,22,47,20,38,14,29,11,20,7,14,5,7,2,3,,,,2,2,5,3r8,6l18,11r7,5l35,22r9,7l53,34r11,6l73,47r9,8l91,60r7,5l106,73r7,5l119,82r9,5l133,91r6,2l144,97r7,3l157,104r5,3l170,111r7,6l184,120r8,4l199,128r7,5l212,135r7,3l224,142r8,4l237,149r8,4l250,155r6,4l263,164r7,4l276,170r1,1l277,171xe" fillcolor="#dead94" stroked="f">
              <v:path arrowok="t" o:connecttype="custom" o:connectlocs="87946,54291;83804,51097;79024,47584;75519,44710;71058,41836;66916,38962;62773,35449;57994,31936;53533,29061;49390,25549;45248,23313;41743,20439;38238,17565;34732,15010;30271,12774;24536,9900;18481,7026;12109,4471;6373,2235;2231,639;0,0;1593,958;5736,3513;11153,7026;16888,10858;23261,15010;28997,19161;33776,23313;37919,26187;42380,29061;45885,30978;50027,33213;54170,35449;58631,38323;63411,40878;67553,43113;71377,45349;75519,47584;79662,49500;83804,52375;87946,54291;88265,54610" o:connectangles="0,0,0,0,0,0,0,0,0,0,0,0,0,0,0,0,0,0,0,0,0,0,0,0,0,0,0,0,0,0,0,0,0,0,0,0,0,0,0,0,0,0"/>
            </v:shape>
            <v:shape id="Freeform 408" o:spid="_x0000_s1199" style="position:absolute;left:1244;top:2844;width:889;height:546;visibility:visible;mso-wrap-style:square;v-text-anchor:top" coordsize="279,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FigMYA&#10;AADcAAAADwAAAGRycy9kb3ducmV2LnhtbESPT2sCMRTE70K/Q3hCb5rVYimrUbQgtT0U/61eH5vn&#10;ZunmZd1EXb+9KRR6HGbmN8xk1tpKXKnxpWMFg34Cgjh3uuRCwX637L2B8AFZY+WYFNzJw2z61Jlg&#10;qt2NN3TdhkJECPsUFZgQ6lRKnxuy6PuuJo7eyTUWQ5RNIXWDtwi3lRwmyau0WHJcMFjTu6H8Z3ux&#10;Chbnjyz7wvNh/ZmdjkvXbszoe6HUc7edj0EEasN/+K+90gpGwxf4PROP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2FigMYAAADcAAAADwAAAAAAAAAAAAAAAACYAgAAZHJz&#10;L2Rvd25yZXYueG1sUEsFBgAAAAAEAAQA9QAAAIsDAAAAAA==&#10;" path="m279,172r-2,-2l272,168r-7,-7l255,156r-5,-6l244,146r-7,-5l232,137r-8,-5l219,128r-7,-5l206,119r-9,-7l190,106r-8,-5l177,97r-7,-5l162,86r-5,-5l151,77r-7,-4l139,70r-6,-4l129,63r-9,-6l117,53r-8,-5l104,44,95,41,87,37,76,31,67,28,58,22,49,21,40,15,31,11,22,8,14,6,9,2,3,,,,3,2,7,4r5,6l18,11r9,6l36,22r9,8l54,35r10,6l73,48r11,7l93,61r7,7l107,73r8,6l120,83r9,5l133,92r7,2l146,97r7,4l159,104r5,4l171,112r8,5l184,121r7,4l201,128r7,6l213,136r8,5l226,143r7,5l239,150r5,4l250,156r7,3l265,165r7,3l277,170r2,2l279,172xe" fillcolor="#dead94" stroked="f">
              <v:path arrowok="t" o:connecttype="custom" o:connectlocs="88263,53975;84439,51118;79659,47625;75517,44768;71375,41910;67551,39053;62772,35560;57992,32068;54168,29210;50026,25718;45884,23178;42379,20955;38237,18098;34732,15240;30271,13018;24216,9843;18481,6985;12746,4763;7010,2540;2868,635;0,0;2230,1270;5735,3493;11471,6985;17206,11113;23261,15240;29633,19368;34094,23178;38237,26353;42379,29210;46521,30798;50663,33020;54487,35560;58629,38418;64046,40640;67870,43180;72012,45403;76154,47625;79659,49530;84439,52388;88263,53975;88900,54610" o:connectangles="0,0,0,0,0,0,0,0,0,0,0,0,0,0,0,0,0,0,0,0,0,0,0,0,0,0,0,0,0,0,0,0,0,0,0,0,0,0,0,0,0,0"/>
            </v:shape>
            <v:shape id="Freeform 409" o:spid="_x0000_s1200" style="position:absolute;left:4013;top:1085;width:1003;height:978;visibility:visible;mso-wrap-style:square;v-text-anchor:top" coordsize="316,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L2J8QA&#10;AADcAAAADwAAAGRycy9kb3ducmV2LnhtbESPW2vCQBSE3wX/w3IE38wmXkqbukopFHz1QkvfDtnT&#10;JCR7Ns2uuvrrXUHwcZiZb5jlOphWnKh3tWUFWZKCIC6srrlUcNh/TV5BOI+ssbVMCi7kYL0aDpaY&#10;a3vmLZ12vhQRwi5HBZX3XS6lKyoy6BLbEUfvz/YGfZR9KXWP5wg3rZym6Ys0WHNcqLCjz4qKZnc0&#10;Cn5xs8W3Y9NkoTPX7DvM/n/sTKnxKHy8g/AU/DP8aG+0gsV0Dvcz8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S9ifEAAAA3AAAAA8AAAAAAAAAAAAAAAAAmAIAAGRycy9k&#10;b3ducmV2LnhtbFBLBQYAAAAABAAEAPUAAACJAwAAAAA=&#10;" path="m122,309r-1,-2l117,303r-6,-7l104,287r-5,-7l95,274r-6,-5l86,263r-8,-7l73,249r-5,-8l64,234,58,223r-5,-7l47,207r-5,-8l36,190r-5,-9l26,172r-4,-9l16,154r-3,-8l11,137,7,128,5,119,4,112,2,104r,-7l,88,,81,,73,2,66r,-5l4,53r,-5l7,44,9,39r2,-6l15,28r3,-4l26,17,36,11,40,8,46,6,51,4,57,2r5,l68,r5,l82,2r6,l95,2r7,2l110,6r7,2l126,11r7,2l142,19r8,3l159,26r7,4l175,35r8,6l190,44r9,6l208,55r6,6l221,66r7,7l236,79r7,5l250,90r7,5l263,101r5,5l274,112r5,3l285,123r7,7l301,139r6,7l310,152r4,2l316,156r,l312,159r-3,4l307,168r-6,6l296,183r-6,7l285,199r-7,10l270,218r-7,9l256,238r-9,7l239,254r-7,7l225,271r-10,5l208,282r-9,3l190,291r-9,2l173,296r-9,4l157,302r-7,1l142,305r-5,l131,307r-7,2l122,309r,xe" fillcolor="#b3d996" stroked="f">
              <v:path arrowok="t" o:connecttype="custom" o:connectlocs="38418,97157;35243,93676;31433,88612;28258,85131;24765,81017;21590,76270;18415,70573;14923,65510;11430,60130;8255,54433;5080,48737;3493,43357;1588,37660;635,32913;0,27850;0,23102;635,19305;1270,15191;2858,12342;4763,8861;8255,5380;12700,2532;16193,1266;19685,633;23178,0;27940,633;32385,1266;37148,2532;42228,4114;47625,6962;52705,9494;58103,12975;63183,15824;67945,19305;72390,23102;77153,26584;81598,30065;85090,33546;88583,36394;92710,41141;97473,46205;99695,48737;100330,49370;98108,51585;95568,55066;92075,60130;88265,66143;83503,71839;78423,77536;73660,82599;68263,87346;63183,90195;57468,92726;52070,94942;47625,95891;43498,96524;39370,97790;38735,97790" o:connectangles="0,0,0,0,0,0,0,0,0,0,0,0,0,0,0,0,0,0,0,0,0,0,0,0,0,0,0,0,0,0,0,0,0,0,0,0,0,0,0,0,0,0,0,0,0,0,0,0,0,0,0,0,0,0,0,0,0,0"/>
            </v:shape>
            <v:shape id="Freeform 410" o:spid="_x0000_s1201" style="position:absolute;left:2114;top:3238;width:1181;height:108;visibility:visible;mso-wrap-style:square;v-text-anchor:top" coordsize="37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jnncUA&#10;AADcAAAADwAAAGRycy9kb3ducmV2LnhtbESPQWvCQBSE7wX/w/KE3uqu0hSJriKKUIogTQX19sg+&#10;k2D2bciuMf57t1DocZiZb5j5sre16Kj1lWMN45ECQZw7U3Gh4fCzfZuC8AHZYO2YNDzIw3IxeJlj&#10;atydv6nLQiEihH2KGsoQmlRKn5dk0Y9cQxy9i2sthijbQpoW7xFuazlR6kNarDgulNjQuqT8mt2s&#10;ht1hvD9+7bvzplPnU55sMvOuHlq/DvvVDESgPvyH/9qfRkMySeD3TDwCcvE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6OedxQAAANwAAAAPAAAAAAAAAAAAAAAAAJgCAABkcnMv&#10;ZG93bnJldi54bWxQSwUGAAAAAAQABAD1AAAAigMAAAAA&#10;" path="m370,r-3,l361,r-5,l352,r-7,l339,r-7,l323,r-7,l307,,297,r-9,1l279,1r-9,l261,1r-9,l241,1r-9,2l223,3r-10,l204,3r-7,l188,3r-7,l173,3r-5,l162,3r-5,l153,3r-4,l142,3r-7,l129,3r-3,2l120,5r-5,2l109,7r-7,2l96,9r-7,2l84,12r-8,2l71,14r-6,2l58,18r-7,l45,20r-5,1l34,21r-5,2l23,25r-3,2l11,27,5,29,2,31,,31r2,l7,31r2,l14,31r4,l23,31r6,l36,31r8,l51,32r7,l65,32r10,l84,32r7,l100,32r9,l117,32r9,l133,32r9,l149,32r8,l166,32r7,l181,32r5,l191,32r6,l202,32r4,l212,32r5,-1l223,31r5,-2l233,29r8,-2l248,27r6,-2l261,23r5,-2l275,21r6,-1l288,18r8,-2l303,16r5,-4l316,12r5,-1l328,9r6,-2l339,7r6,-2l350,3r8,-2l363,r6,l370,r,xe" fillcolor="#fac9b0" stroked="f">
              <v:path arrowok="t" o:connecttype="custom" o:connectlocs="117152,0;113641,0;110130,0;105980,0;100872,0;94807,0;89061,337;83315,337;76931,337;71185,1012;65120,1012;60013,1012;55224,1012;51713,1012;48840,1012;45329,1012;41179,1012;38306,1687;34795,2361;30645,3036;26814,4048;22664,4723;18515,6072;14365,6747;10853,7084;7342,8434;3511,9108;638,10458;638,10458;2873,10458;5746,10458;9257,10458;14046,10458;18515,10795;23941,10795;29049,10795;34795,10795;40221,10795;45329,10795;50117,10795;55224,10795;59374,10795;62886,10795;65759,10795;69270,10458;72781,9783;76931,9108;81081,8434;84912,7084;89700,6747;94488,5398;98319,4048;102468,3711;106618,2361;110130,1687;114279,337;117791,0;118110,0" o:connectangles="0,0,0,0,0,0,0,0,0,0,0,0,0,0,0,0,0,0,0,0,0,0,0,0,0,0,0,0,0,0,0,0,0,0,0,0,0,0,0,0,0,0,0,0,0,0,0,0,0,0,0,0,0,0,0,0,0,0"/>
            </v:shape>
            <v:shape id="Freeform 411" o:spid="_x0000_s1202" style="position:absolute;left:1123;top:2540;width:458;height:393;visibility:visible;mso-wrap-style:square;v-text-anchor:top" coordsize="145,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O0cMA&#10;AADcAAAADwAAAGRycy9kb3ducmV2LnhtbESPQYvCMBSE7wv+h/AEb2uqokg1igqCenGtgtdH82yL&#10;zUtpoq3/3gjCHoeZ+YaZL1tTiifVrrCsYNCPQBCnVhecKbict79TEM4jaywtk4IXOVguOj9zjLVt&#10;+ETPxGciQNjFqCD3voqldGlOBl3fVsTBu9naoA+yzqSusQlwU8phFE2kwYLDQo4VbXJK78nDKDg+&#10;Dn/rfXN1m9HtvirMrqzSw1apXrddzUB4av1/+NveaQXj4QQ+Z8IRkI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0O0cMAAADcAAAADwAAAAAAAAAAAAAAAACYAgAAZHJzL2Rv&#10;d25yZXYueG1sUEsFBgAAAAAEAAQA9QAAAIgDAAAAAA==&#10;" path="m31,1r2,l37,3r5,4l50,12r9,6l70,25r5,2l81,33r5,3l92,42r3,3l101,51r5,3l112,58r9,9l130,76r6,8l141,93r4,7l145,109r-4,4l136,117r-10,3l117,122r-7,l104,124r-5,l93,124r-5,l81,124r-6,l70,124r-8,-2l55,120r-7,l42,118r-5,-1l31,117r-5,-2l22,113r-9,-4l6,106,,102,,98,,93,,87,,80,2,73r,-9l4,54,6,45,8,36,9,27r2,-7l15,12,19,7,24,r7,1l31,1xe" fillcolor="#c29970" stroked="f">
              <v:path arrowok="t" o:connecttype="custom" o:connectlocs="9775,318;10405,318;11666,953;13243,2223;15766,3810;18603,5715;22072,7938;23648,8573;25540,10478;27117,11430;29009,13335;29954,14288;31846,16193;33423,17145;35315,18415;38153,21273;40990,24130;42882,26670;44459,29528;45720,31750;45720,34608;44459,35878;42882,37148;39729,38100;36891,38735;34684,38735;32792,39370;31216,39370;29324,39370;27747,39370;25540,39370;23648,39370;22072,39370;19549,38735;17342,38100;15135,38100;13243,37465;11666,37148;9775,37148;8198,36513;6937,35878;4099,34608;1892,33655;0,32385;0,31115;0,29528;0,27623;0,25400;631,23178;631,20320;1261,17145;1892,14288;2522,11430;2838,8573;3468,6350;4730,3810;5991,2223;7567,0;9775,318;9775,318" o:connectangles="0,0,0,0,0,0,0,0,0,0,0,0,0,0,0,0,0,0,0,0,0,0,0,0,0,0,0,0,0,0,0,0,0,0,0,0,0,0,0,0,0,0,0,0,0,0,0,0,0,0,0,0,0,0,0,0,0,0,0,0"/>
            </v:shape>
            <v:shape id="Freeform 412" o:spid="_x0000_s1203" style="position:absolute;left:2692;top:641;width:590;height:387;visibility:visible;mso-wrap-style:square;v-text-anchor:top" coordsize="186,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qKncgA&#10;AADcAAAADwAAAGRycy9kb3ducmV2LnhtbESPQUvDQBSE74L/YXlCL2I2LWhD7LaU1lLpodBUwd4e&#10;2Wc2NPs2ZrdN/PeuIHgcZuYbZrYYbCOu1PnasYJxkoIgLp2uuVLwdtw8ZCB8QNbYOCYF3+RhMb+9&#10;mWGuXc8HuhahEhHCPkcFJoQ2l9KXhiz6xLXE0ft0ncUQZVdJ3WEf4baRkzR9khZrjgsGW1oZKs/F&#10;xSr4erkfTsVubbJ9tv3od+/Vqj31So3uhuUziEBD+A//tV+1gsfJFH7PxCMg5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6oqdyAAAANwAAAAPAAAAAAAAAAAAAAAAAJgCAABk&#10;cnMvZG93bnJldi54bWxQSwUGAAAAAAQABAD1AAAAjQMAAAAA&#10;" path="m186,r-2,1l182,11r-2,5l180,22r-1,7l177,38r-2,5l173,53r-4,5l168,65r-2,6l164,76r-2,4l160,84r-5,l149,87r-5,l138,91r-5,l129,95r-7,l116,96r-7,4l104,102r-8,2l89,106r-7,1l76,109r-7,2l62,113r-8,l49,115r-7,2l36,118r-7,l25,120r-5,l14,120r-4,l7,122r-4,l1,120,,117r,-4l,109r,-5l,96,1,91,3,85,5,80r,-7l7,67,9,62r3,-6l16,47r5,-2l25,42r7,-2l36,38r4,l45,36r7,-2l58,33r5,-2l71,29r7,-2l85,25r8,-2l100,22r9,-2l115,18r7,-2l129,14r7,-2l142,9r7,l155,7r7,-2l166,3r5,-2l175,r4,l184,r2,l186,xe" fillcolor="#73474f" stroked="f">
              <v:path arrowok="t" o:connecttype="custom" o:connectlocs="58420,318;57150,5080;56833,9208;55563,13653;53658,18415;52705,22543;51435,25400;49213,26670;45720,27623;42228,28893;38735,30163;34608,31750;30480,33020;26035,33973;21908,35243;17145,35878;13335,37148;9208,37465;6350,38100;3175,38100;953,38735;0,37148;0,34608;0,30480;953,26988;1588,23178;2858,19685;5080,14923;7938,13335;11430,12065;14288,11430;18415,10478;22543,9208;26988,7938;31750,6985;36513,5715;40958,4445;45085,2858;49213,2223;52705,953;55563,0;58420,0;59055,0" o:connectangles="0,0,0,0,0,0,0,0,0,0,0,0,0,0,0,0,0,0,0,0,0,0,0,0,0,0,0,0,0,0,0,0,0,0,0,0,0,0,0,0,0,0,0"/>
            </v:shape>
            <w10:anchorlock/>
          </v:group>
        </w:pict>
      </w:r>
    </w:p>
    <w:p w:rsidR="00270ADA" w:rsidRDefault="00270ADA" w:rsidP="00337E5F">
      <w:pPr>
        <w:ind w:left="426" w:right="-214" w:hanging="426"/>
        <w:rPr>
          <w:rFonts w:ascii="Arial" w:hAnsi="Arial" w:cs="Arial"/>
          <w:b/>
          <w:sz w:val="24"/>
          <w:szCs w:val="24"/>
        </w:rPr>
      </w:pPr>
    </w:p>
    <w:p w:rsidR="00270ADA" w:rsidRDefault="00270ADA" w:rsidP="00337E5F">
      <w:pPr>
        <w:ind w:left="426" w:right="-214" w:hanging="426"/>
        <w:rPr>
          <w:rFonts w:ascii="Arial" w:hAnsi="Arial" w:cs="Arial"/>
          <w:b/>
          <w:sz w:val="24"/>
          <w:szCs w:val="24"/>
        </w:rPr>
      </w:pPr>
      <w:r>
        <w:rPr>
          <w:rFonts w:ascii="Arial" w:hAnsi="Arial" w:cs="Arial"/>
          <w:b/>
          <w:sz w:val="24"/>
          <w:szCs w:val="24"/>
        </w:rPr>
        <w:t>Ahmet ustanın sorusunun cevabı kaçtır?</w:t>
      </w:r>
    </w:p>
    <w:p w:rsidR="00270ADA" w:rsidRDefault="00270ADA" w:rsidP="00337E5F">
      <w:pPr>
        <w:ind w:left="426" w:right="-214" w:hanging="426"/>
        <w:rPr>
          <w:rFonts w:ascii="Arial" w:hAnsi="Arial" w:cs="Arial"/>
          <w:b/>
          <w:sz w:val="24"/>
          <w:szCs w:val="24"/>
        </w:rPr>
      </w:pPr>
      <w:r>
        <w:rPr>
          <w:rFonts w:ascii="Arial" w:hAnsi="Arial" w:cs="Arial"/>
          <w:b/>
          <w:sz w:val="24"/>
          <w:szCs w:val="24"/>
        </w:rPr>
        <w:t>A)</w:t>
      </w:r>
      <w:r w:rsidRPr="000F23A5">
        <w:rPr>
          <w:rFonts w:ascii="Arial" w:hAnsi="Arial" w:cs="Arial"/>
          <w:sz w:val="24"/>
          <w:szCs w:val="24"/>
        </w:rPr>
        <w:t>512</w:t>
      </w:r>
      <w:r>
        <w:rPr>
          <w:rFonts w:ascii="Arial" w:hAnsi="Arial" w:cs="Arial"/>
          <w:b/>
          <w:sz w:val="24"/>
          <w:szCs w:val="24"/>
        </w:rPr>
        <w:tab/>
      </w:r>
      <w:r>
        <w:rPr>
          <w:rFonts w:ascii="Arial" w:hAnsi="Arial" w:cs="Arial"/>
          <w:b/>
          <w:sz w:val="24"/>
          <w:szCs w:val="24"/>
        </w:rPr>
        <w:tab/>
        <w:t>B)</w:t>
      </w:r>
      <w:r w:rsidRPr="000F23A5">
        <w:rPr>
          <w:rFonts w:ascii="Arial" w:hAnsi="Arial" w:cs="Arial"/>
          <w:sz w:val="24"/>
          <w:szCs w:val="24"/>
        </w:rPr>
        <w:t>480</w:t>
      </w:r>
      <w:r>
        <w:rPr>
          <w:rFonts w:ascii="Arial" w:hAnsi="Arial" w:cs="Arial"/>
          <w:b/>
          <w:sz w:val="24"/>
          <w:szCs w:val="24"/>
        </w:rPr>
        <w:t xml:space="preserve">       C) </w:t>
      </w:r>
      <w:r w:rsidRPr="000F23A5">
        <w:rPr>
          <w:rFonts w:ascii="Arial" w:hAnsi="Arial" w:cs="Arial"/>
          <w:sz w:val="24"/>
          <w:szCs w:val="24"/>
        </w:rPr>
        <w:t xml:space="preserve">488  </w:t>
      </w:r>
      <w:r>
        <w:rPr>
          <w:rFonts w:ascii="Arial" w:hAnsi="Arial" w:cs="Arial"/>
          <w:b/>
          <w:sz w:val="24"/>
          <w:szCs w:val="24"/>
        </w:rPr>
        <w:t xml:space="preserve">     D) </w:t>
      </w:r>
      <w:r w:rsidRPr="000F23A5">
        <w:rPr>
          <w:rFonts w:ascii="Arial" w:hAnsi="Arial" w:cs="Arial"/>
          <w:sz w:val="24"/>
          <w:szCs w:val="24"/>
        </w:rPr>
        <w:t>64</w:t>
      </w:r>
      <w:r>
        <w:rPr>
          <w:rFonts w:ascii="Arial" w:hAnsi="Arial" w:cs="Arial"/>
          <w:b/>
          <w:sz w:val="24"/>
          <w:szCs w:val="24"/>
        </w:rPr>
        <w:t xml:space="preserve"> </w:t>
      </w:r>
    </w:p>
    <w:p w:rsidR="00270ADA" w:rsidRPr="0062091E" w:rsidRDefault="00270ADA" w:rsidP="0062091E">
      <w:pPr>
        <w:rPr>
          <w:rFonts w:ascii="Arial" w:hAnsi="Arial" w:cs="Arial"/>
          <w:b/>
          <w:sz w:val="24"/>
          <w:szCs w:val="20"/>
        </w:rPr>
      </w:pPr>
      <w:r>
        <w:rPr>
          <w:rFonts w:ascii="Arial" w:hAnsi="Arial" w:cs="Arial"/>
          <w:b/>
          <w:sz w:val="32"/>
          <w:szCs w:val="20"/>
        </w:rPr>
        <w:t>6</w:t>
      </w:r>
      <w:r>
        <w:rPr>
          <w:rFonts w:ascii="Arial" w:hAnsi="Arial" w:cs="Arial"/>
          <w:b/>
          <w:sz w:val="24"/>
          <w:szCs w:val="20"/>
        </w:rPr>
        <w:t xml:space="preserve"> - </w:t>
      </w:r>
      <w:r w:rsidRPr="0062091E">
        <w:rPr>
          <w:rFonts w:ascii="Arial" w:hAnsi="Arial" w:cs="Arial"/>
          <w:b/>
          <w:sz w:val="24"/>
          <w:szCs w:val="20"/>
        </w:rPr>
        <w:t>Aşağıdaki tabloda boş bırakılan kutuya gelmesi gereken sayı hangisidir?</w:t>
      </w:r>
    </w:p>
    <w:tbl>
      <w:tblPr>
        <w:tblpPr w:leftFromText="141" w:rightFromText="141" w:vertAnchor="text" w:horzAnchor="page" w:tblpX="6388" w:tblpY="35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4"/>
        <w:gridCol w:w="824"/>
        <w:gridCol w:w="824"/>
        <w:gridCol w:w="825"/>
      </w:tblGrid>
      <w:tr w:rsidR="00270ADA" w:rsidRPr="00C05861" w:rsidTr="00C05861">
        <w:trPr>
          <w:trHeight w:val="554"/>
        </w:trPr>
        <w:tc>
          <w:tcPr>
            <w:tcW w:w="824" w:type="dxa"/>
          </w:tcPr>
          <w:p w:rsidR="00270ADA" w:rsidRPr="00C05861" w:rsidRDefault="00270ADA" w:rsidP="00C05861">
            <w:pPr>
              <w:spacing w:after="0" w:line="240" w:lineRule="auto"/>
              <w:rPr>
                <w:rFonts w:ascii="Arial" w:hAnsi="Arial" w:cs="Arial"/>
                <w:sz w:val="24"/>
                <w:szCs w:val="20"/>
                <w:lang w:eastAsia="tr-TR"/>
              </w:rPr>
            </w:pPr>
            <w:r w:rsidRPr="00C05861">
              <w:rPr>
                <w:rFonts w:ascii="Arial" w:hAnsi="Arial" w:cs="Arial"/>
                <w:sz w:val="24"/>
                <w:szCs w:val="20"/>
                <w:lang w:eastAsia="tr-TR"/>
              </w:rPr>
              <w:t xml:space="preserve">  15</w:t>
            </w:r>
          </w:p>
        </w:tc>
        <w:tc>
          <w:tcPr>
            <w:tcW w:w="824" w:type="dxa"/>
          </w:tcPr>
          <w:p w:rsidR="00270ADA" w:rsidRPr="00C05861" w:rsidRDefault="00270ADA" w:rsidP="00C05861">
            <w:pPr>
              <w:spacing w:after="0" w:line="240" w:lineRule="auto"/>
              <w:rPr>
                <w:rFonts w:ascii="Arial" w:hAnsi="Arial" w:cs="Arial"/>
                <w:sz w:val="24"/>
                <w:szCs w:val="20"/>
                <w:lang w:eastAsia="tr-TR"/>
              </w:rPr>
            </w:pPr>
            <w:r w:rsidRPr="00C05861">
              <w:rPr>
                <w:rFonts w:ascii="Arial" w:hAnsi="Arial" w:cs="Arial"/>
                <w:sz w:val="24"/>
                <w:szCs w:val="20"/>
                <w:lang w:eastAsia="tr-TR"/>
              </w:rPr>
              <w:t xml:space="preserve">  2</w:t>
            </w:r>
          </w:p>
        </w:tc>
        <w:tc>
          <w:tcPr>
            <w:tcW w:w="824" w:type="dxa"/>
          </w:tcPr>
          <w:p w:rsidR="00270ADA" w:rsidRPr="00C05861" w:rsidRDefault="00270ADA" w:rsidP="00C05861">
            <w:pPr>
              <w:spacing w:after="0" w:line="240" w:lineRule="auto"/>
              <w:rPr>
                <w:rFonts w:ascii="Arial" w:hAnsi="Arial" w:cs="Arial"/>
                <w:sz w:val="24"/>
                <w:szCs w:val="20"/>
                <w:lang w:eastAsia="tr-TR"/>
              </w:rPr>
            </w:pPr>
            <w:r w:rsidRPr="00C05861">
              <w:rPr>
                <w:rFonts w:ascii="Arial" w:hAnsi="Arial" w:cs="Arial"/>
                <w:sz w:val="24"/>
                <w:szCs w:val="20"/>
                <w:lang w:eastAsia="tr-TR"/>
              </w:rPr>
              <w:t xml:space="preserve">  5 </w:t>
            </w:r>
          </w:p>
        </w:tc>
        <w:tc>
          <w:tcPr>
            <w:tcW w:w="825" w:type="dxa"/>
          </w:tcPr>
          <w:p w:rsidR="00270ADA" w:rsidRPr="00C05861" w:rsidRDefault="00270ADA" w:rsidP="00C05861">
            <w:pPr>
              <w:spacing w:after="0" w:line="240" w:lineRule="auto"/>
              <w:rPr>
                <w:rFonts w:ascii="Arial" w:hAnsi="Arial" w:cs="Arial"/>
                <w:sz w:val="24"/>
                <w:szCs w:val="20"/>
                <w:lang w:eastAsia="tr-TR"/>
              </w:rPr>
            </w:pPr>
            <w:r w:rsidRPr="00C05861">
              <w:rPr>
                <w:rFonts w:ascii="Arial" w:hAnsi="Arial" w:cs="Arial"/>
                <w:sz w:val="24"/>
                <w:szCs w:val="20"/>
                <w:lang w:eastAsia="tr-TR"/>
              </w:rPr>
              <w:t xml:space="preserve">  4</w:t>
            </w:r>
          </w:p>
        </w:tc>
      </w:tr>
    </w:tbl>
    <w:p w:rsidR="00270ADA" w:rsidRPr="0062091E" w:rsidRDefault="00270ADA" w:rsidP="0062091E">
      <w:pPr>
        <w:rPr>
          <w:rFonts w:ascii="Arial" w:hAnsi="Arial" w:cs="Arial"/>
          <w:sz w:val="24"/>
          <w:szCs w:val="20"/>
        </w:rPr>
      </w:pPr>
    </w:p>
    <w:tbl>
      <w:tblPr>
        <w:tblpPr w:leftFromText="141" w:rightFromText="141" w:vertAnchor="text" w:horzAnchor="page" w:tblpX="6718" w:tblpY="39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726"/>
        <w:gridCol w:w="908"/>
      </w:tblGrid>
      <w:tr w:rsidR="00270ADA" w:rsidRPr="00C05861" w:rsidTr="00C05861">
        <w:trPr>
          <w:trHeight w:val="533"/>
        </w:trPr>
        <w:tc>
          <w:tcPr>
            <w:tcW w:w="1016" w:type="dxa"/>
          </w:tcPr>
          <w:p w:rsidR="00270ADA" w:rsidRPr="00C05861" w:rsidRDefault="00270ADA" w:rsidP="00C05861">
            <w:pPr>
              <w:spacing w:after="0" w:line="240" w:lineRule="auto"/>
              <w:rPr>
                <w:rFonts w:ascii="Arial" w:hAnsi="Arial" w:cs="Arial"/>
                <w:sz w:val="24"/>
                <w:szCs w:val="20"/>
                <w:lang w:eastAsia="tr-TR"/>
              </w:rPr>
            </w:pPr>
            <w:r w:rsidRPr="00C05861">
              <w:rPr>
                <w:rFonts w:ascii="Arial" w:hAnsi="Arial" w:cs="Arial"/>
                <w:sz w:val="24"/>
                <w:szCs w:val="20"/>
                <w:lang w:eastAsia="tr-TR"/>
              </w:rPr>
              <w:t xml:space="preserve">   30</w:t>
            </w:r>
          </w:p>
        </w:tc>
        <w:tc>
          <w:tcPr>
            <w:tcW w:w="726" w:type="dxa"/>
          </w:tcPr>
          <w:p w:rsidR="00270ADA" w:rsidRPr="00C05861" w:rsidRDefault="00270ADA" w:rsidP="00C05861">
            <w:pPr>
              <w:spacing w:after="0" w:line="240" w:lineRule="auto"/>
              <w:rPr>
                <w:rFonts w:ascii="Arial" w:hAnsi="Arial" w:cs="Arial"/>
                <w:sz w:val="24"/>
                <w:szCs w:val="20"/>
                <w:lang w:eastAsia="tr-TR"/>
              </w:rPr>
            </w:pPr>
            <w:r w:rsidRPr="00C05861">
              <w:rPr>
                <w:rFonts w:ascii="Arial" w:hAnsi="Arial" w:cs="Arial"/>
                <w:sz w:val="24"/>
                <w:szCs w:val="20"/>
                <w:lang w:eastAsia="tr-TR"/>
              </w:rPr>
              <w:t xml:space="preserve"> 10</w:t>
            </w:r>
          </w:p>
        </w:tc>
        <w:tc>
          <w:tcPr>
            <w:tcW w:w="908" w:type="dxa"/>
          </w:tcPr>
          <w:p w:rsidR="00270ADA" w:rsidRPr="00C05861" w:rsidRDefault="00270ADA" w:rsidP="00C05861">
            <w:pPr>
              <w:spacing w:after="0" w:line="240" w:lineRule="auto"/>
              <w:rPr>
                <w:rFonts w:ascii="Arial" w:hAnsi="Arial" w:cs="Arial"/>
                <w:sz w:val="24"/>
                <w:szCs w:val="20"/>
                <w:lang w:eastAsia="tr-TR"/>
              </w:rPr>
            </w:pPr>
            <w:r w:rsidRPr="00C05861">
              <w:rPr>
                <w:rFonts w:ascii="Arial" w:hAnsi="Arial" w:cs="Arial"/>
                <w:sz w:val="24"/>
                <w:szCs w:val="20"/>
                <w:lang w:eastAsia="tr-TR"/>
              </w:rPr>
              <w:t xml:space="preserve">  20</w:t>
            </w:r>
          </w:p>
        </w:tc>
      </w:tr>
    </w:tbl>
    <w:p w:rsidR="00270ADA" w:rsidRPr="0062091E" w:rsidRDefault="00270ADA" w:rsidP="0062091E">
      <w:pPr>
        <w:rPr>
          <w:rFonts w:ascii="Arial" w:hAnsi="Arial" w:cs="Arial"/>
          <w:sz w:val="24"/>
          <w:szCs w:val="20"/>
        </w:rPr>
      </w:pPr>
    </w:p>
    <w:tbl>
      <w:tblPr>
        <w:tblpPr w:leftFromText="141" w:rightFromText="141" w:vertAnchor="text" w:horzAnchor="page" w:tblpX="7183" w:tblpY="41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
        <w:gridCol w:w="931"/>
      </w:tblGrid>
      <w:tr w:rsidR="00270ADA" w:rsidRPr="00C05861" w:rsidTr="00C05861">
        <w:trPr>
          <w:trHeight w:val="545"/>
        </w:trPr>
        <w:tc>
          <w:tcPr>
            <w:tcW w:w="828" w:type="dxa"/>
          </w:tcPr>
          <w:p w:rsidR="00270ADA" w:rsidRPr="00C05861" w:rsidRDefault="00270ADA" w:rsidP="00C05861">
            <w:pPr>
              <w:spacing w:after="0" w:line="240" w:lineRule="auto"/>
              <w:rPr>
                <w:rFonts w:ascii="Arial" w:hAnsi="Arial" w:cs="Arial"/>
                <w:sz w:val="24"/>
                <w:szCs w:val="20"/>
                <w:lang w:eastAsia="tr-TR"/>
              </w:rPr>
            </w:pPr>
            <w:r w:rsidRPr="00C05861">
              <w:rPr>
                <w:rFonts w:ascii="Arial" w:hAnsi="Arial" w:cs="Arial"/>
                <w:sz w:val="24"/>
                <w:szCs w:val="20"/>
                <w:lang w:eastAsia="tr-TR"/>
              </w:rPr>
              <w:t xml:space="preserve">  300</w:t>
            </w:r>
          </w:p>
        </w:tc>
        <w:tc>
          <w:tcPr>
            <w:tcW w:w="931" w:type="dxa"/>
          </w:tcPr>
          <w:p w:rsidR="00270ADA" w:rsidRPr="00C05861" w:rsidRDefault="00270ADA" w:rsidP="00C05861">
            <w:pPr>
              <w:spacing w:after="0" w:line="240" w:lineRule="auto"/>
              <w:rPr>
                <w:rFonts w:ascii="Arial" w:hAnsi="Arial" w:cs="Arial"/>
                <w:sz w:val="24"/>
                <w:szCs w:val="20"/>
                <w:lang w:eastAsia="tr-TR"/>
              </w:rPr>
            </w:pPr>
            <w:r w:rsidRPr="00C05861">
              <w:rPr>
                <w:rFonts w:ascii="Arial" w:hAnsi="Arial" w:cs="Arial"/>
                <w:sz w:val="24"/>
                <w:szCs w:val="20"/>
                <w:lang w:eastAsia="tr-TR"/>
              </w:rPr>
              <w:t xml:space="preserve"> 200</w:t>
            </w:r>
          </w:p>
        </w:tc>
      </w:tr>
    </w:tbl>
    <w:p w:rsidR="00270ADA" w:rsidRPr="00CA6FFF" w:rsidRDefault="00270ADA" w:rsidP="0062091E">
      <w:pPr>
        <w:rPr>
          <w:rFonts w:ascii="Comic Sans MS" w:hAnsi="Comic Sans MS"/>
          <w:sz w:val="20"/>
          <w:szCs w:val="20"/>
        </w:rPr>
      </w:pPr>
    </w:p>
    <w:tbl>
      <w:tblPr>
        <w:tblpPr w:leftFromText="141" w:rightFromText="141" w:vertAnchor="text" w:horzAnchor="page" w:tblpX="7723" w:tblpY="49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49"/>
      </w:tblGrid>
      <w:tr w:rsidR="00270ADA" w:rsidRPr="00C05861" w:rsidTr="00C05861">
        <w:trPr>
          <w:trHeight w:val="353"/>
        </w:trPr>
        <w:tc>
          <w:tcPr>
            <w:tcW w:w="749" w:type="dxa"/>
          </w:tcPr>
          <w:p w:rsidR="00270ADA" w:rsidRPr="00C05861" w:rsidRDefault="00270ADA" w:rsidP="00C05861">
            <w:pPr>
              <w:spacing w:after="0" w:line="240" w:lineRule="auto"/>
              <w:rPr>
                <w:rFonts w:ascii="Comic Sans MS" w:hAnsi="Comic Sans MS"/>
                <w:sz w:val="20"/>
                <w:szCs w:val="20"/>
                <w:lang w:eastAsia="tr-TR"/>
              </w:rPr>
            </w:pPr>
            <w:r w:rsidRPr="00C05861">
              <w:rPr>
                <w:rFonts w:ascii="Comic Sans MS" w:hAnsi="Comic Sans MS"/>
                <w:sz w:val="20"/>
                <w:szCs w:val="20"/>
                <w:lang w:eastAsia="tr-TR"/>
              </w:rPr>
              <w:t>?</w:t>
            </w:r>
          </w:p>
        </w:tc>
      </w:tr>
    </w:tbl>
    <w:p w:rsidR="00270ADA" w:rsidRPr="00CA6FFF" w:rsidRDefault="00270ADA" w:rsidP="0062091E">
      <w:pPr>
        <w:rPr>
          <w:rFonts w:ascii="Comic Sans MS" w:hAnsi="Comic Sans MS"/>
          <w:sz w:val="20"/>
          <w:szCs w:val="20"/>
        </w:rPr>
      </w:pPr>
    </w:p>
    <w:p w:rsidR="00270ADA" w:rsidRPr="00CA6FFF" w:rsidRDefault="00270ADA" w:rsidP="0062091E">
      <w:pPr>
        <w:rPr>
          <w:rFonts w:ascii="Comic Sans MS" w:hAnsi="Comic Sans MS"/>
          <w:sz w:val="20"/>
          <w:szCs w:val="20"/>
        </w:rPr>
      </w:pPr>
    </w:p>
    <w:p w:rsidR="00270ADA" w:rsidRPr="0062091E" w:rsidRDefault="00270ADA" w:rsidP="0062091E">
      <w:pPr>
        <w:spacing w:after="0" w:line="240" w:lineRule="auto"/>
        <w:rPr>
          <w:rFonts w:ascii="Arial" w:hAnsi="Arial" w:cs="Arial"/>
          <w:sz w:val="24"/>
          <w:szCs w:val="20"/>
        </w:rPr>
      </w:pPr>
      <w:r w:rsidRPr="0062091E">
        <w:rPr>
          <w:rFonts w:ascii="Arial" w:hAnsi="Arial" w:cs="Arial"/>
          <w:b/>
          <w:sz w:val="24"/>
          <w:szCs w:val="20"/>
        </w:rPr>
        <w:t>A</w:t>
      </w:r>
      <w:r>
        <w:rPr>
          <w:rFonts w:ascii="Arial" w:hAnsi="Arial" w:cs="Arial"/>
          <w:sz w:val="24"/>
          <w:szCs w:val="20"/>
        </w:rPr>
        <w:t xml:space="preserve">.60             </w:t>
      </w:r>
      <w:r w:rsidRPr="0062091E">
        <w:rPr>
          <w:rFonts w:ascii="Arial" w:hAnsi="Arial" w:cs="Arial"/>
          <w:b/>
          <w:sz w:val="24"/>
          <w:szCs w:val="20"/>
        </w:rPr>
        <w:t>B</w:t>
      </w:r>
      <w:r w:rsidRPr="0062091E">
        <w:rPr>
          <w:rFonts w:ascii="Arial" w:hAnsi="Arial" w:cs="Arial"/>
          <w:sz w:val="24"/>
          <w:szCs w:val="20"/>
        </w:rPr>
        <w:t>.600</w:t>
      </w:r>
      <w:r>
        <w:rPr>
          <w:rFonts w:ascii="Arial" w:hAnsi="Arial" w:cs="Arial"/>
          <w:sz w:val="24"/>
          <w:szCs w:val="20"/>
        </w:rPr>
        <w:t xml:space="preserve">       </w:t>
      </w:r>
      <w:r w:rsidRPr="0062091E">
        <w:rPr>
          <w:rFonts w:ascii="Arial" w:hAnsi="Arial" w:cs="Arial"/>
          <w:b/>
          <w:color w:val="FF0000"/>
          <w:sz w:val="24"/>
          <w:szCs w:val="20"/>
        </w:rPr>
        <w:t>C</w:t>
      </w:r>
      <w:r w:rsidRPr="0062091E">
        <w:rPr>
          <w:rFonts w:ascii="Arial" w:hAnsi="Arial" w:cs="Arial"/>
          <w:b/>
          <w:sz w:val="24"/>
          <w:szCs w:val="20"/>
        </w:rPr>
        <w:t>.</w:t>
      </w:r>
      <w:r w:rsidRPr="0062091E">
        <w:rPr>
          <w:rFonts w:ascii="Arial" w:hAnsi="Arial" w:cs="Arial"/>
          <w:sz w:val="24"/>
          <w:szCs w:val="20"/>
        </w:rPr>
        <w:t>60</w:t>
      </w:r>
      <w:r>
        <w:rPr>
          <w:rFonts w:ascii="Arial" w:hAnsi="Arial" w:cs="Arial"/>
          <w:sz w:val="24"/>
          <w:szCs w:val="20"/>
        </w:rPr>
        <w:t xml:space="preserve"> 000          </w:t>
      </w:r>
      <w:r w:rsidRPr="0062091E">
        <w:rPr>
          <w:rFonts w:ascii="Arial" w:hAnsi="Arial" w:cs="Arial"/>
          <w:b/>
          <w:sz w:val="24"/>
          <w:szCs w:val="20"/>
        </w:rPr>
        <w:t>D</w:t>
      </w:r>
      <w:r w:rsidRPr="0062091E">
        <w:rPr>
          <w:rFonts w:ascii="Arial" w:hAnsi="Arial" w:cs="Arial"/>
          <w:sz w:val="24"/>
          <w:szCs w:val="20"/>
        </w:rPr>
        <w:t>.6</w:t>
      </w:r>
      <w:r>
        <w:rPr>
          <w:rFonts w:ascii="Arial" w:hAnsi="Arial" w:cs="Arial"/>
          <w:sz w:val="24"/>
          <w:szCs w:val="20"/>
        </w:rPr>
        <w:t xml:space="preserve"> </w:t>
      </w:r>
      <w:r w:rsidRPr="0062091E">
        <w:rPr>
          <w:rFonts w:ascii="Arial" w:hAnsi="Arial" w:cs="Arial"/>
          <w:sz w:val="24"/>
          <w:szCs w:val="20"/>
        </w:rPr>
        <w:t>000</w:t>
      </w:r>
    </w:p>
    <w:p w:rsidR="00270ADA" w:rsidRDefault="00270ADA" w:rsidP="00337E5F">
      <w:pPr>
        <w:ind w:left="426" w:right="-214" w:hanging="426"/>
        <w:rPr>
          <w:rFonts w:ascii="Arial" w:hAnsi="Arial" w:cs="Arial"/>
          <w:b/>
          <w:sz w:val="28"/>
          <w:szCs w:val="24"/>
        </w:rPr>
      </w:pPr>
    </w:p>
    <w:p w:rsidR="00270ADA" w:rsidRDefault="00270ADA" w:rsidP="00337E5F">
      <w:pPr>
        <w:ind w:left="426" w:right="-214" w:hanging="426"/>
        <w:rPr>
          <w:rFonts w:ascii="Arial" w:hAnsi="Arial" w:cs="Arial"/>
          <w:b/>
          <w:sz w:val="24"/>
          <w:szCs w:val="24"/>
        </w:rPr>
      </w:pPr>
      <w:r>
        <w:rPr>
          <w:rFonts w:ascii="Arial" w:hAnsi="Arial" w:cs="Arial"/>
          <w:b/>
          <w:sz w:val="28"/>
          <w:szCs w:val="24"/>
        </w:rPr>
        <w:t>7</w:t>
      </w:r>
      <w:r>
        <w:rPr>
          <w:rFonts w:ascii="Arial" w:hAnsi="Arial" w:cs="Arial"/>
          <w:b/>
          <w:sz w:val="24"/>
          <w:szCs w:val="24"/>
        </w:rPr>
        <w:t xml:space="preserve">- </w:t>
      </w:r>
      <w:r>
        <w:rPr>
          <w:noProof/>
          <w:lang w:eastAsia="tr-TR"/>
        </w:rPr>
        <w:pict>
          <v:shape id="Resim 4" o:spid="_x0000_s1204" type="#_x0000_t75" alt="http://tbn0.google.com/images?q=tbn:VqU6zyKoX8oQCM:http://www.yenice.com.tr/turkce/damacana2.gif" href="http://images.google.com.tr/imgres?imgurl=http://www.yenice.com.tr/turkce/damacana2.gif&amp;imgrefurl=http://www.yenice.com.tr/turkce/profil.htm&amp;h=660&amp;w=362&amp;sz=108&amp;hl=tr&amp;start=1&amp;tbnid=VqU6zyKoX8oQCM:&amp;tbnh=138&amp;tbnw=76&amp;prev=/images?q=damacana&amp;gbv=2&amp;hl=tr&amp;sa" style="position:absolute;left:0;text-align:left;margin-left:7.6pt;margin-top:23.3pt;width:57pt;height:103.5pt;z-index:-251693568;visibility:visible;mso-position-horizontal-relative:text;mso-position-vertical-relative:text" wrapcoords="-284 0 -284 21443 21600 21443 21600 0 -284 0" o:button="t">
            <v:fill o:detectmouseclick="t"/>
            <v:imagedata r:id="rId19" r:href="rId20"/>
            <w10:wrap type="through"/>
          </v:shape>
        </w:pict>
      </w:r>
    </w:p>
    <w:p w:rsidR="00270ADA" w:rsidRPr="00CA6FFF" w:rsidRDefault="00270ADA" w:rsidP="00154640">
      <w:pPr>
        <w:rPr>
          <w:rFonts w:ascii="Comic Sans MS" w:hAnsi="Comic Sans MS"/>
          <w:sz w:val="20"/>
          <w:szCs w:val="20"/>
        </w:rPr>
      </w:pPr>
      <w:r w:rsidRPr="00154640">
        <w:rPr>
          <w:rFonts w:ascii="Arial" w:hAnsi="Arial" w:cs="Arial"/>
          <w:b/>
          <w:sz w:val="24"/>
          <w:szCs w:val="20"/>
        </w:rPr>
        <w:t xml:space="preserve">Yarım damacana su </w:t>
      </w:r>
      <w:smartTag w:uri="urn:schemas-microsoft-com:office:smarttags" w:element="metricconverter">
        <w:smartTagPr>
          <w:attr w:name="ProductID" w:val="7 kilogram"/>
        </w:smartTagPr>
        <w:r w:rsidRPr="00154640">
          <w:rPr>
            <w:rFonts w:ascii="Arial" w:hAnsi="Arial" w:cs="Arial"/>
            <w:b/>
            <w:sz w:val="24"/>
            <w:szCs w:val="20"/>
          </w:rPr>
          <w:t>7 kilogram</w:t>
        </w:r>
      </w:smartTag>
      <w:r w:rsidRPr="00154640">
        <w:rPr>
          <w:rFonts w:ascii="Arial" w:hAnsi="Arial" w:cs="Arial"/>
          <w:b/>
          <w:sz w:val="24"/>
          <w:szCs w:val="20"/>
        </w:rPr>
        <w:t xml:space="preserve"> gelmektedir.Damacana tam dolarsa </w:t>
      </w:r>
      <w:smartTag w:uri="urn:schemas-microsoft-com:office:smarttags" w:element="metricconverter">
        <w:smartTagPr>
          <w:attr w:name="ProductID" w:val="13 kilogram"/>
        </w:smartTagPr>
        <w:r w:rsidRPr="00154640">
          <w:rPr>
            <w:rFonts w:ascii="Arial" w:hAnsi="Arial" w:cs="Arial"/>
            <w:b/>
            <w:sz w:val="24"/>
            <w:szCs w:val="20"/>
          </w:rPr>
          <w:t>13 kilogram</w:t>
        </w:r>
      </w:smartTag>
      <w:r w:rsidRPr="00154640">
        <w:rPr>
          <w:rFonts w:ascii="Arial" w:hAnsi="Arial" w:cs="Arial"/>
          <w:b/>
          <w:sz w:val="24"/>
          <w:szCs w:val="20"/>
        </w:rPr>
        <w:t xml:space="preserve"> gelmektedir.Damacananın darası ne kadardır?</w:t>
      </w:r>
    </w:p>
    <w:p w:rsidR="00270ADA" w:rsidRPr="00154640" w:rsidRDefault="00270ADA" w:rsidP="00154640">
      <w:pPr>
        <w:rPr>
          <w:rFonts w:ascii="Comic Sans MS" w:hAnsi="Comic Sans MS"/>
          <w:sz w:val="20"/>
          <w:szCs w:val="20"/>
        </w:rPr>
      </w:pPr>
      <w:r>
        <w:rPr>
          <w:rFonts w:ascii="Arial" w:hAnsi="Arial" w:cs="Arial"/>
          <w:sz w:val="24"/>
          <w:szCs w:val="20"/>
        </w:rPr>
        <w:t xml:space="preserve">A.3         </w:t>
      </w:r>
      <w:r w:rsidRPr="00154640">
        <w:rPr>
          <w:rFonts w:ascii="Arial" w:hAnsi="Arial" w:cs="Arial"/>
          <w:sz w:val="24"/>
          <w:szCs w:val="20"/>
        </w:rPr>
        <w:t>B.2</w:t>
      </w:r>
      <w:r>
        <w:rPr>
          <w:rFonts w:ascii="Comic Sans MS" w:hAnsi="Comic Sans MS"/>
          <w:sz w:val="20"/>
          <w:szCs w:val="20"/>
        </w:rPr>
        <w:t xml:space="preserve">        </w:t>
      </w:r>
      <w:r w:rsidRPr="00154640">
        <w:rPr>
          <w:rFonts w:ascii="Arial" w:hAnsi="Arial" w:cs="Arial"/>
          <w:color w:val="FF0000"/>
          <w:sz w:val="24"/>
          <w:szCs w:val="20"/>
        </w:rPr>
        <w:t>C.</w:t>
      </w:r>
      <w:r w:rsidRPr="00154640">
        <w:rPr>
          <w:rFonts w:ascii="Arial" w:hAnsi="Arial" w:cs="Arial"/>
          <w:sz w:val="24"/>
          <w:szCs w:val="20"/>
        </w:rPr>
        <w:t>1</w:t>
      </w:r>
      <w:r>
        <w:rPr>
          <w:rFonts w:ascii="Arial" w:hAnsi="Arial" w:cs="Arial"/>
          <w:sz w:val="24"/>
          <w:szCs w:val="20"/>
        </w:rPr>
        <w:t xml:space="preserve">              </w:t>
      </w:r>
      <w:r w:rsidRPr="00154640">
        <w:rPr>
          <w:rFonts w:ascii="Arial" w:hAnsi="Arial" w:cs="Arial"/>
          <w:sz w:val="24"/>
          <w:szCs w:val="20"/>
        </w:rPr>
        <w:t xml:space="preserve">D.4 </w:t>
      </w:r>
    </w:p>
    <w:p w:rsidR="00270ADA" w:rsidRPr="008E72C9" w:rsidRDefault="00270ADA" w:rsidP="00154640">
      <w:pPr>
        <w:tabs>
          <w:tab w:val="left" w:pos="435"/>
          <w:tab w:val="left" w:pos="1845"/>
          <w:tab w:val="left" w:pos="2955"/>
        </w:tabs>
        <w:ind w:left="2955" w:hanging="2955"/>
        <w:rPr>
          <w:rFonts w:ascii="Book Antiqua" w:hAnsi="Book Antiqua"/>
        </w:rPr>
      </w:pPr>
      <w:r w:rsidRPr="00154640">
        <w:rPr>
          <w:rFonts w:ascii="Arial" w:hAnsi="Arial" w:cs="Arial"/>
          <w:b/>
          <w:sz w:val="28"/>
          <w:szCs w:val="24"/>
        </w:rPr>
        <w:t xml:space="preserve">8- </w:t>
      </w:r>
      <w:r w:rsidRPr="00154640">
        <w:rPr>
          <w:rFonts w:ascii="Arial" w:hAnsi="Arial" w:cs="Arial"/>
          <w:b/>
          <w:sz w:val="24"/>
        </w:rPr>
        <w:t>Aşağıdaki  örüntü hangisi ile devam etmelidir?</w:t>
      </w:r>
      <w:r w:rsidRPr="00154640">
        <w:rPr>
          <w:rFonts w:ascii="Book Antiqua" w:hAnsi="Book Antiqua"/>
          <w:sz w:val="24"/>
        </w:rPr>
        <w:t xml:space="preserve">   </w:t>
      </w:r>
    </w:p>
    <w:p w:rsidR="00270ADA" w:rsidRPr="00154640" w:rsidRDefault="00270ADA" w:rsidP="00154640">
      <w:pPr>
        <w:tabs>
          <w:tab w:val="left" w:pos="435"/>
          <w:tab w:val="left" w:pos="1845"/>
          <w:tab w:val="left" w:pos="2955"/>
        </w:tabs>
        <w:rPr>
          <w:b/>
        </w:rPr>
      </w:pPr>
      <w:r>
        <w:rPr>
          <w:b/>
        </w:rPr>
        <w:t xml:space="preserve"> </w:t>
      </w:r>
      <w:r w:rsidRPr="008E72C9">
        <w:rPr>
          <w:rFonts w:ascii="Book Antiqua" w:hAnsi="Book Antiqua"/>
        </w:rPr>
        <w:sym w:font="Wingdings 2" w:char="F0E4"/>
      </w:r>
      <w:r w:rsidRPr="008E72C9">
        <w:rPr>
          <w:rFonts w:ascii="Book Antiqua" w:hAnsi="Book Antiqua"/>
        </w:rPr>
        <w:sym w:font="Wingdings 2" w:char="F0E4"/>
      </w:r>
      <w:r w:rsidRPr="008E72C9">
        <w:rPr>
          <w:rFonts w:ascii="Book Antiqua" w:hAnsi="Book Antiqua"/>
        </w:rPr>
        <w:sym w:font="Wingdings 2" w:char="F0E4"/>
      </w:r>
      <w:r w:rsidRPr="008E72C9">
        <w:rPr>
          <w:rFonts w:ascii="Book Antiqua" w:hAnsi="Book Antiqua"/>
        </w:rPr>
        <w:sym w:font="Wingdings 2" w:char="F0B3"/>
      </w:r>
      <w:r w:rsidRPr="008E72C9">
        <w:rPr>
          <w:rFonts w:ascii="Book Antiqua" w:hAnsi="Book Antiqua"/>
        </w:rPr>
        <w:sym w:font="Wingdings 2" w:char="F09A"/>
      </w:r>
      <w:r w:rsidRPr="008E72C9">
        <w:rPr>
          <w:rFonts w:ascii="Book Antiqua" w:hAnsi="Book Antiqua"/>
        </w:rPr>
        <w:sym w:font="Wingdings 2" w:char="F0A3"/>
      </w:r>
      <w:r w:rsidRPr="008E72C9">
        <w:rPr>
          <w:rFonts w:ascii="Book Antiqua" w:hAnsi="Book Antiqua"/>
        </w:rPr>
        <w:sym w:font="Wingdings 2" w:char="F0A3"/>
      </w:r>
      <w:r w:rsidRPr="008E72C9">
        <w:rPr>
          <w:rFonts w:ascii="Book Antiqua" w:hAnsi="Book Antiqua"/>
        </w:rPr>
        <w:sym w:font="Wingdings 2" w:char="F0E4"/>
      </w:r>
      <w:r w:rsidRPr="008E72C9">
        <w:rPr>
          <w:rFonts w:ascii="Book Antiqua" w:hAnsi="Book Antiqua"/>
        </w:rPr>
        <w:sym w:font="Wingdings 2" w:char="F0E4"/>
      </w:r>
      <w:r w:rsidRPr="008E72C9">
        <w:rPr>
          <w:rFonts w:ascii="Book Antiqua" w:hAnsi="Book Antiqua"/>
        </w:rPr>
        <w:sym w:font="Wingdings 2" w:char="F0E4"/>
      </w:r>
      <w:r w:rsidRPr="008E72C9">
        <w:rPr>
          <w:rFonts w:ascii="Book Antiqua" w:hAnsi="Book Antiqua"/>
        </w:rPr>
        <w:sym w:font="Wingdings 2" w:char="F0B3"/>
      </w:r>
      <w:r w:rsidRPr="008E72C9">
        <w:rPr>
          <w:rFonts w:ascii="Book Antiqua" w:hAnsi="Book Antiqua"/>
        </w:rPr>
        <w:sym w:font="Wingdings 2" w:char="F09A"/>
      </w:r>
      <w:r w:rsidRPr="008E72C9">
        <w:rPr>
          <w:rFonts w:ascii="Book Antiqua" w:hAnsi="Book Antiqua"/>
        </w:rPr>
        <w:sym w:font="Wingdings 2" w:char="F0A3"/>
      </w:r>
      <w:r w:rsidRPr="008E72C9">
        <w:rPr>
          <w:rFonts w:ascii="Book Antiqua" w:hAnsi="Book Antiqua"/>
        </w:rPr>
        <w:sym w:font="Wingdings 2" w:char="F0A3"/>
      </w:r>
      <w:r w:rsidRPr="008E72C9">
        <w:rPr>
          <w:rFonts w:ascii="Book Antiqua" w:hAnsi="Book Antiqua"/>
        </w:rPr>
        <w:sym w:font="Wingdings 2" w:char="F0E4"/>
      </w:r>
      <w:r w:rsidRPr="008E72C9">
        <w:rPr>
          <w:rFonts w:ascii="Book Antiqua" w:hAnsi="Book Antiqua"/>
        </w:rPr>
        <w:sym w:font="Wingdings 2" w:char="F0E4"/>
      </w:r>
      <w:r w:rsidRPr="008E72C9">
        <w:rPr>
          <w:rFonts w:ascii="Book Antiqua" w:hAnsi="Book Antiqua"/>
        </w:rPr>
        <w:sym w:font="Wingdings 2" w:char="F0E4"/>
      </w:r>
      <w:r w:rsidRPr="008E72C9">
        <w:rPr>
          <w:rFonts w:ascii="Book Antiqua" w:hAnsi="Book Antiqua"/>
        </w:rPr>
        <w:t xml:space="preserve">…                                 </w:t>
      </w:r>
    </w:p>
    <w:p w:rsidR="00270ADA" w:rsidRDefault="00270ADA" w:rsidP="00A6094F">
      <w:pPr>
        <w:tabs>
          <w:tab w:val="left" w:pos="435"/>
          <w:tab w:val="left" w:pos="1845"/>
          <w:tab w:val="left" w:pos="2955"/>
        </w:tabs>
        <w:ind w:left="2955" w:hanging="2955"/>
        <w:rPr>
          <w:rFonts w:ascii="Book Antiqua" w:hAnsi="Book Antiqua"/>
        </w:rPr>
      </w:pPr>
      <w:r>
        <w:rPr>
          <w:rFonts w:ascii="Book Antiqua" w:hAnsi="Book Antiqua"/>
        </w:rPr>
        <w:t xml:space="preserve">     </w:t>
      </w:r>
      <w:r w:rsidRPr="00154640">
        <w:rPr>
          <w:rFonts w:ascii="Arial" w:hAnsi="Arial" w:cs="Arial"/>
          <w:b/>
          <w:sz w:val="24"/>
        </w:rPr>
        <w:t>A</w:t>
      </w:r>
      <w:r>
        <w:rPr>
          <w:rFonts w:ascii="Book Antiqua" w:hAnsi="Book Antiqua"/>
        </w:rPr>
        <w:t>)</w:t>
      </w:r>
      <w:r w:rsidRPr="008E72C9">
        <w:rPr>
          <w:rFonts w:ascii="Book Antiqua" w:hAnsi="Book Antiqua"/>
        </w:rPr>
        <w:t xml:space="preserve"> </w:t>
      </w:r>
      <w:r w:rsidRPr="008E72C9">
        <w:rPr>
          <w:rFonts w:ascii="Book Antiqua" w:hAnsi="Book Antiqua"/>
        </w:rPr>
        <w:sym w:font="Wingdings 2" w:char="F09A"/>
      </w:r>
      <w:r w:rsidRPr="008E72C9">
        <w:rPr>
          <w:rFonts w:ascii="Book Antiqua" w:hAnsi="Book Antiqua"/>
        </w:rPr>
        <w:t xml:space="preserve">              </w:t>
      </w:r>
      <w:r w:rsidRPr="00154640">
        <w:rPr>
          <w:rFonts w:ascii="Arial" w:hAnsi="Arial" w:cs="Arial"/>
          <w:b/>
          <w:sz w:val="24"/>
        </w:rPr>
        <w:t>B</w:t>
      </w:r>
      <w:r>
        <w:rPr>
          <w:rFonts w:ascii="Book Antiqua" w:hAnsi="Book Antiqua"/>
        </w:rPr>
        <w:t xml:space="preserve">) </w:t>
      </w:r>
      <w:r w:rsidRPr="008E72C9">
        <w:rPr>
          <w:rFonts w:ascii="Book Antiqua" w:hAnsi="Book Antiqua"/>
        </w:rPr>
        <w:sym w:font="Wingdings 2" w:char="F0A3"/>
      </w:r>
      <w:r w:rsidRPr="008E72C9">
        <w:rPr>
          <w:rFonts w:ascii="Book Antiqua" w:hAnsi="Book Antiqua"/>
        </w:rPr>
        <w:t xml:space="preserve">       </w:t>
      </w:r>
      <w:r w:rsidRPr="00154640">
        <w:rPr>
          <w:rFonts w:ascii="Arial" w:hAnsi="Arial" w:cs="Arial"/>
          <w:b/>
          <w:sz w:val="24"/>
        </w:rPr>
        <w:t>C</w:t>
      </w:r>
      <w:r>
        <w:rPr>
          <w:rFonts w:ascii="Book Antiqua" w:hAnsi="Book Antiqua"/>
        </w:rPr>
        <w:t>)</w:t>
      </w:r>
      <w:r w:rsidRPr="008E72C9">
        <w:rPr>
          <w:rFonts w:ascii="Book Antiqua" w:hAnsi="Book Antiqua"/>
        </w:rPr>
        <w:t xml:space="preserve"> </w:t>
      </w:r>
      <w:r w:rsidRPr="008E72C9">
        <w:rPr>
          <w:rFonts w:ascii="Book Antiqua" w:hAnsi="Book Antiqua"/>
        </w:rPr>
        <w:sym w:font="Wingdings 2" w:char="F0E4"/>
      </w:r>
      <w:r w:rsidRPr="008E72C9">
        <w:rPr>
          <w:rFonts w:ascii="Book Antiqua" w:hAnsi="Book Antiqua"/>
        </w:rPr>
        <w:t xml:space="preserve">           </w:t>
      </w:r>
      <w:r w:rsidRPr="00154640">
        <w:rPr>
          <w:rFonts w:ascii="Arial" w:hAnsi="Arial" w:cs="Arial"/>
          <w:b/>
          <w:sz w:val="24"/>
        </w:rPr>
        <w:t>D</w:t>
      </w:r>
      <w:r>
        <w:rPr>
          <w:rFonts w:ascii="Book Antiqua" w:hAnsi="Book Antiqua"/>
        </w:rPr>
        <w:t>)</w:t>
      </w:r>
      <w:r w:rsidRPr="008E72C9">
        <w:rPr>
          <w:rFonts w:ascii="Book Antiqua" w:hAnsi="Book Antiqua"/>
        </w:rPr>
        <w:sym w:font="Wingdings 2" w:char="F0B3"/>
      </w:r>
    </w:p>
    <w:p w:rsidR="00270ADA" w:rsidRPr="00A6094F" w:rsidRDefault="00270ADA" w:rsidP="00A6094F">
      <w:pPr>
        <w:tabs>
          <w:tab w:val="left" w:pos="0"/>
          <w:tab w:val="left" w:pos="435"/>
          <w:tab w:val="left" w:pos="1845"/>
        </w:tabs>
        <w:rPr>
          <w:rFonts w:ascii="Book Antiqua" w:hAnsi="Book Antiqua"/>
        </w:rPr>
      </w:pPr>
      <w:r w:rsidRPr="00A6094F">
        <w:rPr>
          <w:rFonts w:ascii="Arial" w:hAnsi="Arial" w:cs="Arial"/>
          <w:b/>
          <w:sz w:val="28"/>
          <w:szCs w:val="24"/>
        </w:rPr>
        <w:t>9</w:t>
      </w:r>
      <w:r>
        <w:rPr>
          <w:rFonts w:ascii="Arial" w:hAnsi="Arial" w:cs="Arial"/>
          <w:b/>
          <w:noProof/>
          <w:sz w:val="28"/>
          <w:szCs w:val="24"/>
          <w:lang w:eastAsia="tr-TR"/>
        </w:rPr>
        <w:t>-</w:t>
      </w:r>
      <w:r w:rsidRPr="00C05861">
        <w:rPr>
          <w:rFonts w:ascii="Arial" w:hAnsi="Arial" w:cs="Arial"/>
          <w:b/>
          <w:noProof/>
          <w:sz w:val="28"/>
          <w:szCs w:val="24"/>
          <w:lang w:eastAsia="tr-TR"/>
        </w:rPr>
        <w:pict>
          <v:shape id="Resim 454" o:spid="_x0000_i1042" type="#_x0000_t75" style="width:250.5pt;height:66.75pt;visibility:visible">
            <v:imagedata r:id="rId21" o:title=""/>
          </v:shape>
        </w:pict>
      </w:r>
      <w:r>
        <w:rPr>
          <w:rFonts w:ascii="Arial" w:hAnsi="Arial" w:cs="Arial"/>
          <w:b/>
          <w:sz w:val="24"/>
          <w:szCs w:val="24"/>
        </w:rPr>
        <w:t xml:space="preserve">                </w:t>
      </w:r>
    </w:p>
    <w:p w:rsidR="00270ADA" w:rsidRPr="00A37694" w:rsidRDefault="00270ADA" w:rsidP="00154640">
      <w:pPr>
        <w:rPr>
          <w:rFonts w:ascii="Arial" w:hAnsi="Arial" w:cs="Arial"/>
          <w:sz w:val="24"/>
        </w:rPr>
      </w:pPr>
      <w:r w:rsidRPr="00A37694">
        <w:rPr>
          <w:rFonts w:ascii="Arial" w:hAnsi="Arial" w:cs="Arial"/>
          <w:b/>
          <w:sz w:val="24"/>
        </w:rPr>
        <w:t xml:space="preserve"> A</w:t>
      </w:r>
      <w:r w:rsidRPr="00A37694">
        <w:rPr>
          <w:rFonts w:ascii="Arial" w:hAnsi="Arial" w:cs="Arial"/>
          <w:sz w:val="24"/>
        </w:rPr>
        <w:t xml:space="preserve">) 1                 </w:t>
      </w:r>
      <w:r w:rsidRPr="00A37694">
        <w:rPr>
          <w:rFonts w:ascii="Arial" w:hAnsi="Arial" w:cs="Arial"/>
          <w:b/>
          <w:sz w:val="24"/>
        </w:rPr>
        <w:t>B</w:t>
      </w:r>
      <w:r w:rsidRPr="00A37694">
        <w:rPr>
          <w:rFonts w:ascii="Arial" w:hAnsi="Arial" w:cs="Arial"/>
          <w:sz w:val="24"/>
        </w:rPr>
        <w:t xml:space="preserve">) 2           </w:t>
      </w:r>
      <w:r w:rsidRPr="00A37694">
        <w:rPr>
          <w:rFonts w:ascii="Arial" w:hAnsi="Arial" w:cs="Arial"/>
          <w:b/>
          <w:sz w:val="24"/>
        </w:rPr>
        <w:t xml:space="preserve">C) </w:t>
      </w:r>
      <w:r w:rsidRPr="00A37694">
        <w:rPr>
          <w:rFonts w:ascii="Arial" w:hAnsi="Arial" w:cs="Arial"/>
          <w:sz w:val="24"/>
        </w:rPr>
        <w:t xml:space="preserve">3              </w:t>
      </w:r>
      <w:r w:rsidRPr="00A37694">
        <w:rPr>
          <w:rFonts w:ascii="Arial" w:hAnsi="Arial" w:cs="Arial"/>
          <w:b/>
          <w:sz w:val="24"/>
        </w:rPr>
        <w:t xml:space="preserve">D) </w:t>
      </w:r>
      <w:r w:rsidRPr="00A37694">
        <w:rPr>
          <w:rFonts w:ascii="Arial" w:hAnsi="Arial" w:cs="Arial"/>
          <w:sz w:val="24"/>
        </w:rPr>
        <w:t>4</w:t>
      </w:r>
    </w:p>
    <w:p w:rsidR="00270ADA" w:rsidRPr="00154640" w:rsidRDefault="00270ADA" w:rsidP="00154640">
      <w:pPr>
        <w:spacing w:after="0" w:line="240" w:lineRule="auto"/>
        <w:rPr>
          <w:rFonts w:ascii="Arial" w:hAnsi="Arial" w:cs="Arial"/>
          <w:b/>
          <w:sz w:val="28"/>
          <w:szCs w:val="24"/>
        </w:rPr>
      </w:pPr>
    </w:p>
    <w:p w:rsidR="00270ADA" w:rsidRPr="00A37694" w:rsidRDefault="00270ADA" w:rsidP="00A37694">
      <w:pPr>
        <w:spacing w:after="0" w:line="240" w:lineRule="auto"/>
        <w:rPr>
          <w:rFonts w:ascii="Arial" w:hAnsi="Arial" w:cs="Arial"/>
          <w:b/>
          <w:sz w:val="24"/>
          <w:u w:val="single"/>
        </w:rPr>
      </w:pPr>
      <w:r w:rsidRPr="00A37694">
        <w:rPr>
          <w:rFonts w:ascii="Arial" w:hAnsi="Arial" w:cs="Arial"/>
          <w:b/>
          <w:sz w:val="28"/>
          <w:szCs w:val="24"/>
        </w:rPr>
        <w:t>10</w:t>
      </w:r>
      <w:r>
        <w:rPr>
          <w:rFonts w:ascii="Arial" w:hAnsi="Arial" w:cs="Arial"/>
          <w:b/>
          <w:sz w:val="28"/>
          <w:szCs w:val="24"/>
        </w:rPr>
        <w:t xml:space="preserve"> - </w:t>
      </w:r>
      <w:r w:rsidRPr="00A37694">
        <w:rPr>
          <w:rFonts w:ascii="Arial" w:hAnsi="Arial" w:cs="Arial"/>
          <w:b/>
          <w:sz w:val="24"/>
        </w:rPr>
        <w:t>3 kardeşin yaşlarının toplamı 37’dir. Çocuklardan biri 15 yaşındadır. Diğer ikisi de ikiz olduğuna göre ikizlerden biri kaç yaşındadır?</w:t>
      </w:r>
    </w:p>
    <w:p w:rsidR="00270ADA" w:rsidRPr="00A37694" w:rsidRDefault="00270ADA" w:rsidP="00A37694">
      <w:pPr>
        <w:spacing w:after="0" w:line="240" w:lineRule="auto"/>
        <w:rPr>
          <w:rFonts w:ascii="Arial" w:hAnsi="Arial" w:cs="Arial"/>
          <w:b/>
          <w:sz w:val="24"/>
          <w:u w:val="single"/>
        </w:rPr>
      </w:pPr>
    </w:p>
    <w:p w:rsidR="00270ADA" w:rsidRPr="00A37694" w:rsidRDefault="00270ADA" w:rsidP="00A37694">
      <w:pPr>
        <w:shd w:val="clear" w:color="auto" w:fill="FFFFFF"/>
        <w:autoSpaceDE w:val="0"/>
        <w:autoSpaceDN w:val="0"/>
        <w:adjustRightInd w:val="0"/>
        <w:spacing w:after="0" w:line="240" w:lineRule="auto"/>
        <w:rPr>
          <w:rFonts w:ascii="Arial" w:hAnsi="Arial" w:cs="Arial"/>
          <w:color w:val="000000"/>
          <w:sz w:val="24"/>
        </w:rPr>
      </w:pPr>
      <w:r w:rsidRPr="00A37694">
        <w:rPr>
          <w:rFonts w:ascii="Arial" w:hAnsi="Arial" w:cs="Arial"/>
          <w:b/>
          <w:color w:val="000000"/>
          <w:sz w:val="24"/>
        </w:rPr>
        <w:t>A)</w:t>
      </w:r>
      <w:r w:rsidRPr="00A37694">
        <w:rPr>
          <w:rFonts w:ascii="Arial" w:hAnsi="Arial" w:cs="Arial"/>
          <w:color w:val="000000"/>
          <w:sz w:val="24"/>
        </w:rPr>
        <w:t xml:space="preserve"> 22        </w:t>
      </w:r>
      <w:r w:rsidRPr="00A37694">
        <w:rPr>
          <w:rFonts w:ascii="Arial" w:hAnsi="Arial" w:cs="Arial"/>
          <w:b/>
          <w:color w:val="000000"/>
          <w:sz w:val="24"/>
        </w:rPr>
        <w:t>B)</w:t>
      </w:r>
      <w:r w:rsidRPr="00A37694">
        <w:rPr>
          <w:rFonts w:ascii="Arial" w:hAnsi="Arial" w:cs="Arial"/>
          <w:color w:val="000000"/>
          <w:sz w:val="24"/>
        </w:rPr>
        <w:t xml:space="preserve"> 11            </w:t>
      </w:r>
      <w:r w:rsidRPr="00A37694">
        <w:rPr>
          <w:rFonts w:ascii="Arial" w:hAnsi="Arial" w:cs="Arial"/>
          <w:b/>
          <w:color w:val="000000"/>
          <w:sz w:val="24"/>
        </w:rPr>
        <w:t>C)</w:t>
      </w:r>
      <w:r w:rsidRPr="00A37694">
        <w:rPr>
          <w:rFonts w:ascii="Arial" w:hAnsi="Arial" w:cs="Arial"/>
          <w:color w:val="000000"/>
          <w:sz w:val="24"/>
        </w:rPr>
        <w:t xml:space="preserve"> 8           </w:t>
      </w:r>
      <w:r w:rsidRPr="00A37694">
        <w:rPr>
          <w:rFonts w:ascii="Arial" w:hAnsi="Arial" w:cs="Arial"/>
          <w:b/>
          <w:color w:val="000000"/>
          <w:sz w:val="24"/>
        </w:rPr>
        <w:t>D)</w:t>
      </w:r>
      <w:r w:rsidRPr="00A37694">
        <w:rPr>
          <w:rFonts w:ascii="Arial" w:hAnsi="Arial" w:cs="Arial"/>
          <w:color w:val="000000"/>
          <w:sz w:val="24"/>
        </w:rPr>
        <w:t xml:space="preserve"> 16</w:t>
      </w:r>
    </w:p>
    <w:p w:rsidR="00270ADA" w:rsidRDefault="00270ADA" w:rsidP="00154640">
      <w:pPr>
        <w:spacing w:after="0" w:line="240" w:lineRule="auto"/>
        <w:ind w:left="426" w:right="-214" w:hanging="426"/>
        <w:rPr>
          <w:rFonts w:ascii="Arial" w:hAnsi="Arial" w:cs="Arial"/>
          <w:b/>
          <w:sz w:val="28"/>
          <w:szCs w:val="24"/>
        </w:rPr>
      </w:pPr>
    </w:p>
    <w:p w:rsidR="00270ADA" w:rsidRPr="00690BB0" w:rsidRDefault="00270ADA" w:rsidP="00690BB0">
      <w:pPr>
        <w:rPr>
          <w:rFonts w:ascii="Arial" w:hAnsi="Arial" w:cs="Arial"/>
          <w:color w:val="000000"/>
          <w:szCs w:val="32"/>
        </w:rPr>
      </w:pPr>
      <w:r>
        <w:rPr>
          <w:rFonts w:ascii="Arial" w:hAnsi="Arial" w:cs="Arial"/>
          <w:b/>
          <w:sz w:val="28"/>
          <w:szCs w:val="24"/>
        </w:rPr>
        <w:t xml:space="preserve">11-      </w:t>
      </w:r>
      <w:r w:rsidRPr="0075644D">
        <w:rPr>
          <w:color w:val="000000"/>
          <w:sz w:val="28"/>
          <w:szCs w:val="28"/>
        </w:rPr>
        <w:sym w:font="Wingdings" w:char="F0A8"/>
      </w:r>
      <w:r w:rsidRPr="0075644D">
        <w:rPr>
          <w:color w:val="000000"/>
          <w:sz w:val="28"/>
          <w:szCs w:val="28"/>
        </w:rPr>
        <w:t xml:space="preserve"> 8 2</w:t>
      </w:r>
      <w:r w:rsidRPr="0075644D">
        <w:rPr>
          <w:color w:val="000000"/>
          <w:sz w:val="32"/>
          <w:szCs w:val="32"/>
        </w:rPr>
        <w:t xml:space="preserve">       </w:t>
      </w:r>
      <w:r>
        <w:rPr>
          <w:color w:val="000000"/>
          <w:sz w:val="32"/>
          <w:szCs w:val="32"/>
        </w:rPr>
        <w:t xml:space="preserve">   </w:t>
      </w:r>
      <w:r>
        <w:rPr>
          <w:rFonts w:ascii="Arial" w:hAnsi="Arial" w:cs="Arial"/>
          <w:b/>
          <w:color w:val="000000"/>
          <w:sz w:val="24"/>
          <w:szCs w:val="32"/>
        </w:rPr>
        <w:t xml:space="preserve">Yandaki toplama </w:t>
      </w:r>
      <w:r w:rsidRPr="0075644D">
        <w:rPr>
          <w:color w:val="000000"/>
          <w:sz w:val="32"/>
          <w:szCs w:val="32"/>
        </w:rPr>
        <w:t xml:space="preserve">   </w:t>
      </w:r>
    </w:p>
    <w:p w:rsidR="00270ADA" w:rsidRPr="00690BB0" w:rsidRDefault="00270ADA" w:rsidP="00690BB0">
      <w:pPr>
        <w:rPr>
          <w:color w:val="000000"/>
          <w:sz w:val="32"/>
          <w:szCs w:val="32"/>
        </w:rPr>
      </w:pPr>
      <w:r>
        <w:rPr>
          <w:noProof/>
          <w:lang w:eastAsia="tr-TR"/>
        </w:rPr>
        <w:pict>
          <v:line id="Düz Bağlayıcı 448" o:spid="_x0000_s1205" style="position:absolute;z-index:251624960;visibility:visible" from="15.75pt,17.6pt" to="87.75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"/>
        </w:pict>
      </w:r>
      <w:r>
        <w:rPr>
          <w:color w:val="000000"/>
        </w:rPr>
        <w:t xml:space="preserve">              +  </w:t>
      </w:r>
      <w:r w:rsidRPr="0075644D">
        <w:rPr>
          <w:color w:val="000000"/>
          <w:sz w:val="28"/>
          <w:szCs w:val="28"/>
        </w:rPr>
        <w:t>2  4 5</w:t>
      </w:r>
      <w:r w:rsidRPr="0075644D">
        <w:rPr>
          <w:color w:val="000000"/>
          <w:sz w:val="28"/>
          <w:szCs w:val="28"/>
        </w:rPr>
        <w:tab/>
      </w:r>
      <w:r w:rsidRPr="00690BB0">
        <w:rPr>
          <w:rFonts w:ascii="Arial" w:hAnsi="Arial" w:cs="Arial"/>
          <w:b/>
          <w:color w:val="000000"/>
          <w:sz w:val="24"/>
          <w:szCs w:val="28"/>
        </w:rPr>
        <w:t>işlemine göre</w:t>
      </w:r>
      <w:r w:rsidRPr="00690BB0">
        <w:rPr>
          <w:color w:val="000000"/>
          <w:sz w:val="24"/>
          <w:szCs w:val="28"/>
        </w:rPr>
        <w:t xml:space="preserve"> </w:t>
      </w:r>
      <w:r w:rsidRPr="0075644D">
        <w:rPr>
          <w:color w:val="000000"/>
          <w:sz w:val="28"/>
          <w:szCs w:val="28"/>
        </w:rPr>
        <w:tab/>
      </w:r>
      <w:r w:rsidRPr="0075644D">
        <w:rPr>
          <w:color w:val="000000"/>
        </w:rPr>
        <w:tab/>
      </w:r>
      <w:r w:rsidRPr="0075644D">
        <w:rPr>
          <w:color w:val="000000"/>
        </w:rPr>
        <w:tab/>
      </w:r>
      <w:r w:rsidRPr="0075644D">
        <w:rPr>
          <w:color w:val="000000"/>
          <w:sz w:val="28"/>
          <w:szCs w:val="28"/>
        </w:rPr>
        <w:t xml:space="preserve"> </w:t>
      </w:r>
      <w:r w:rsidRPr="0075644D">
        <w:rPr>
          <w:color w:val="000000"/>
        </w:rPr>
        <w:t xml:space="preserve">  </w:t>
      </w:r>
      <w:r w:rsidRPr="0075644D">
        <w:rPr>
          <w:color w:val="000000"/>
          <w:sz w:val="28"/>
          <w:szCs w:val="28"/>
        </w:rPr>
        <w:t xml:space="preserve">7 </w:t>
      </w:r>
      <w:r w:rsidRPr="0075644D">
        <w:rPr>
          <w:color w:val="000000"/>
          <w:sz w:val="28"/>
          <w:szCs w:val="28"/>
        </w:rPr>
        <w:sym w:font="Wingdings 2" w:char="F0E2"/>
      </w:r>
      <w:r w:rsidRPr="0075644D">
        <w:rPr>
          <w:color w:val="000000"/>
          <w:sz w:val="28"/>
          <w:szCs w:val="28"/>
        </w:rPr>
        <w:sym w:font="Wingdings" w:char="F06D"/>
      </w:r>
      <w:r>
        <w:rPr>
          <w:color w:val="000000"/>
          <w:sz w:val="28"/>
          <w:szCs w:val="28"/>
        </w:rPr>
        <w:t xml:space="preserve">           </w:t>
      </w:r>
      <w:r w:rsidRPr="0075644D">
        <w:rPr>
          <w:color w:val="000000"/>
          <w:sz w:val="28"/>
          <w:szCs w:val="28"/>
        </w:rPr>
        <w:sym w:font="Wingdings" w:char="F0A8"/>
      </w:r>
      <w:r>
        <w:rPr>
          <w:color w:val="000000"/>
          <w:sz w:val="28"/>
          <w:szCs w:val="28"/>
        </w:rPr>
        <w:t xml:space="preserve"> + </w:t>
      </w:r>
      <w:r w:rsidRPr="0075644D">
        <w:rPr>
          <w:color w:val="000000"/>
          <w:sz w:val="28"/>
          <w:szCs w:val="28"/>
        </w:rPr>
        <w:sym w:font="Wingdings 2" w:char="F0E2"/>
      </w:r>
      <w:r>
        <w:rPr>
          <w:color w:val="000000"/>
          <w:sz w:val="28"/>
          <w:szCs w:val="28"/>
        </w:rPr>
        <w:t xml:space="preserve"> +  </w:t>
      </w:r>
      <w:r w:rsidRPr="0075644D">
        <w:rPr>
          <w:color w:val="000000"/>
          <w:sz w:val="28"/>
          <w:szCs w:val="28"/>
        </w:rPr>
        <w:sym w:font="Wingdings" w:char="F06D"/>
      </w:r>
      <w:r>
        <w:rPr>
          <w:color w:val="000000"/>
          <w:sz w:val="28"/>
          <w:szCs w:val="28"/>
        </w:rPr>
        <w:t xml:space="preserve"> =</w:t>
      </w:r>
      <w:r w:rsidRPr="00690BB0">
        <w:rPr>
          <w:rFonts w:ascii="Arial" w:hAnsi="Arial" w:cs="Arial"/>
          <w:color w:val="000000"/>
          <w:sz w:val="24"/>
          <w:szCs w:val="28"/>
        </w:rPr>
        <w:t xml:space="preserve"> işleminin </w:t>
      </w:r>
    </w:p>
    <w:p w:rsidR="00270ADA" w:rsidRDefault="00270ADA" w:rsidP="00154640">
      <w:pPr>
        <w:spacing w:after="0" w:line="240" w:lineRule="auto"/>
        <w:ind w:left="426" w:right="-214" w:hanging="426"/>
        <w:rPr>
          <w:rFonts w:ascii="Arial" w:hAnsi="Arial" w:cs="Arial"/>
          <w:b/>
          <w:sz w:val="28"/>
          <w:szCs w:val="24"/>
        </w:rPr>
      </w:pPr>
      <w:r>
        <w:rPr>
          <w:rFonts w:ascii="Arial" w:hAnsi="Arial" w:cs="Arial"/>
          <w:b/>
          <w:sz w:val="28"/>
          <w:szCs w:val="24"/>
        </w:rPr>
        <w:t xml:space="preserve">                            Sonucu kaçtır?</w:t>
      </w:r>
    </w:p>
    <w:p w:rsidR="00270ADA" w:rsidRPr="00690BB0" w:rsidRDefault="00270ADA" w:rsidP="00154640">
      <w:pPr>
        <w:spacing w:after="0" w:line="240" w:lineRule="auto"/>
        <w:ind w:left="426" w:right="-214" w:hanging="426"/>
        <w:rPr>
          <w:rFonts w:ascii="Arial" w:hAnsi="Arial" w:cs="Arial"/>
          <w:b/>
          <w:sz w:val="24"/>
          <w:szCs w:val="24"/>
        </w:rPr>
      </w:pPr>
    </w:p>
    <w:p w:rsidR="00270ADA" w:rsidRPr="00690BB0" w:rsidRDefault="00270ADA" w:rsidP="00154640">
      <w:pPr>
        <w:spacing w:after="0" w:line="240" w:lineRule="auto"/>
        <w:ind w:left="426" w:right="-214" w:hanging="426"/>
        <w:rPr>
          <w:rFonts w:ascii="Arial" w:hAnsi="Arial" w:cs="Arial"/>
          <w:b/>
          <w:sz w:val="24"/>
          <w:szCs w:val="24"/>
        </w:rPr>
      </w:pPr>
      <w:r w:rsidRPr="00690BB0">
        <w:rPr>
          <w:rFonts w:ascii="Arial" w:hAnsi="Arial" w:cs="Arial"/>
          <w:b/>
          <w:sz w:val="24"/>
          <w:szCs w:val="24"/>
        </w:rPr>
        <w:t>A)</w:t>
      </w:r>
      <w:r w:rsidRPr="00690BB0">
        <w:rPr>
          <w:rFonts w:ascii="Arial" w:hAnsi="Arial" w:cs="Arial"/>
          <w:sz w:val="24"/>
          <w:szCs w:val="24"/>
        </w:rPr>
        <w:t>10</w:t>
      </w:r>
      <w:r w:rsidRPr="00690BB0">
        <w:rPr>
          <w:rFonts w:ascii="Arial" w:hAnsi="Arial" w:cs="Arial"/>
          <w:b/>
          <w:sz w:val="24"/>
          <w:szCs w:val="24"/>
        </w:rPr>
        <w:tab/>
      </w:r>
      <w:r w:rsidRPr="00690BB0">
        <w:rPr>
          <w:rFonts w:ascii="Arial" w:hAnsi="Arial" w:cs="Arial"/>
          <w:b/>
          <w:sz w:val="24"/>
          <w:szCs w:val="24"/>
        </w:rPr>
        <w:tab/>
        <w:t xml:space="preserve">B) </w:t>
      </w:r>
      <w:r w:rsidRPr="00690BB0">
        <w:rPr>
          <w:rFonts w:ascii="Arial" w:hAnsi="Arial" w:cs="Arial"/>
          <w:sz w:val="24"/>
          <w:szCs w:val="24"/>
        </w:rPr>
        <w:t>11</w:t>
      </w:r>
      <w:r w:rsidRPr="00690BB0">
        <w:rPr>
          <w:rFonts w:ascii="Arial" w:hAnsi="Arial" w:cs="Arial"/>
          <w:sz w:val="24"/>
          <w:szCs w:val="24"/>
        </w:rPr>
        <w:tab/>
      </w:r>
      <w:r w:rsidRPr="00690BB0">
        <w:rPr>
          <w:rFonts w:ascii="Arial" w:hAnsi="Arial" w:cs="Arial"/>
          <w:b/>
          <w:sz w:val="24"/>
          <w:szCs w:val="24"/>
        </w:rPr>
        <w:tab/>
        <w:t>C)</w:t>
      </w:r>
      <w:r w:rsidRPr="00690BB0">
        <w:rPr>
          <w:rFonts w:ascii="Arial" w:hAnsi="Arial" w:cs="Arial"/>
          <w:sz w:val="24"/>
          <w:szCs w:val="24"/>
        </w:rPr>
        <w:t>12</w:t>
      </w:r>
      <w:r w:rsidRPr="00690BB0">
        <w:rPr>
          <w:rFonts w:ascii="Arial" w:hAnsi="Arial" w:cs="Arial"/>
          <w:b/>
          <w:sz w:val="24"/>
          <w:szCs w:val="24"/>
        </w:rPr>
        <w:tab/>
      </w:r>
      <w:r w:rsidRPr="00690BB0">
        <w:rPr>
          <w:rFonts w:ascii="Arial" w:hAnsi="Arial" w:cs="Arial"/>
          <w:b/>
          <w:sz w:val="24"/>
          <w:szCs w:val="24"/>
        </w:rPr>
        <w:tab/>
        <w:t xml:space="preserve">D) </w:t>
      </w:r>
      <w:r w:rsidRPr="00690BB0">
        <w:rPr>
          <w:rFonts w:ascii="Arial" w:hAnsi="Arial" w:cs="Arial"/>
          <w:sz w:val="24"/>
          <w:szCs w:val="24"/>
        </w:rPr>
        <w:t>13</w:t>
      </w:r>
      <w:r w:rsidRPr="00690BB0">
        <w:rPr>
          <w:rFonts w:ascii="Arial" w:hAnsi="Arial" w:cs="Arial"/>
          <w:b/>
          <w:sz w:val="24"/>
          <w:szCs w:val="24"/>
        </w:rPr>
        <w:t xml:space="preserve"> </w:t>
      </w:r>
    </w:p>
    <w:p w:rsidR="00270ADA" w:rsidRDefault="00270ADA" w:rsidP="00154640">
      <w:pPr>
        <w:spacing w:after="0" w:line="240" w:lineRule="auto"/>
        <w:ind w:left="426" w:right="-214" w:hanging="426"/>
        <w:rPr>
          <w:rFonts w:ascii="Arial" w:hAnsi="Arial" w:cs="Arial"/>
          <w:sz w:val="28"/>
          <w:szCs w:val="24"/>
        </w:rPr>
      </w:pPr>
    </w:p>
    <w:p w:rsidR="00270ADA" w:rsidRDefault="00270ADA" w:rsidP="00154640">
      <w:pPr>
        <w:spacing w:after="0" w:line="240" w:lineRule="auto"/>
        <w:ind w:left="426" w:right="-214" w:hanging="426"/>
        <w:rPr>
          <w:rFonts w:ascii="Arial" w:hAnsi="Arial" w:cs="Arial"/>
          <w:b/>
          <w:sz w:val="32"/>
          <w:szCs w:val="24"/>
        </w:rPr>
      </w:pPr>
      <w:r w:rsidRPr="00690BB0">
        <w:rPr>
          <w:rFonts w:ascii="Arial" w:hAnsi="Arial" w:cs="Arial"/>
          <w:b/>
          <w:sz w:val="32"/>
          <w:szCs w:val="24"/>
        </w:rPr>
        <w:t>12</w:t>
      </w:r>
      <w:r>
        <w:rPr>
          <w:rFonts w:ascii="Arial" w:hAnsi="Arial" w:cs="Arial"/>
          <w:b/>
          <w:sz w:val="32"/>
          <w:szCs w:val="24"/>
        </w:rPr>
        <w:t xml:space="preserve"> – </w:t>
      </w:r>
    </w:p>
    <w:p w:rsidR="00270ADA" w:rsidRDefault="00270ADA" w:rsidP="00427AA7">
      <w:pPr>
        <w:autoSpaceDE w:val="0"/>
        <w:autoSpaceDN w:val="0"/>
        <w:adjustRightInd w:val="0"/>
        <w:rPr>
          <w:rFonts w:ascii="Arial-BoldMT" w:hAnsi="Arial-BoldMT" w:cs="Arial-BoldMT"/>
          <w:b/>
          <w:bCs/>
          <w:sz w:val="20"/>
          <w:szCs w:val="20"/>
        </w:rPr>
      </w:pPr>
      <w:r w:rsidRPr="00C05861">
        <w:rPr>
          <w:rFonts w:ascii="Arial-BoldMT" w:hAnsi="Arial-BoldMT" w:cs="Arial-BoldMT"/>
          <w:b/>
          <w:noProof/>
          <w:sz w:val="20"/>
          <w:szCs w:val="20"/>
          <w:lang w:eastAsia="tr-TR"/>
        </w:rPr>
        <w:pict>
          <v:shape id="Resim 449" o:spid="_x0000_i1043" type="#_x0000_t75" style="width:207.75pt;height:78.75pt;visibility:visible">
            <v:imagedata r:id="rId22" o:title=""/>
          </v:shape>
        </w:pict>
      </w:r>
    </w:p>
    <w:p w:rsidR="00270ADA" w:rsidRPr="00427AA7" w:rsidRDefault="00270ADA" w:rsidP="00427AA7">
      <w:pPr>
        <w:autoSpaceDE w:val="0"/>
        <w:autoSpaceDN w:val="0"/>
        <w:adjustRightInd w:val="0"/>
        <w:spacing w:after="0" w:line="240" w:lineRule="auto"/>
        <w:rPr>
          <w:rFonts w:ascii="Arial-BoldMT" w:hAnsi="Arial-BoldMT" w:cs="Arial-BoldMT"/>
          <w:b/>
          <w:bCs/>
          <w:sz w:val="24"/>
          <w:szCs w:val="20"/>
        </w:rPr>
      </w:pPr>
      <w:r w:rsidRPr="00427AA7">
        <w:rPr>
          <w:rFonts w:ascii="Arial-BoldMT Tur" w:hAnsi="Arial-BoldMT Tur" w:cs="Arial-BoldMT Tur"/>
          <w:b/>
          <w:bCs/>
          <w:sz w:val="24"/>
          <w:szCs w:val="20"/>
        </w:rPr>
        <w:t>Bir kantincinin bir günde sattığı içecekler ve</w:t>
      </w:r>
    </w:p>
    <w:p w:rsidR="00270ADA" w:rsidRPr="00427AA7" w:rsidRDefault="00270ADA" w:rsidP="00427AA7">
      <w:pPr>
        <w:autoSpaceDE w:val="0"/>
        <w:autoSpaceDN w:val="0"/>
        <w:adjustRightInd w:val="0"/>
        <w:spacing w:after="0" w:line="240" w:lineRule="auto"/>
        <w:rPr>
          <w:rFonts w:ascii="Arial-BoldMT" w:hAnsi="Arial-BoldMT" w:cs="Arial-BoldMT"/>
          <w:b/>
          <w:bCs/>
          <w:sz w:val="24"/>
          <w:szCs w:val="20"/>
        </w:rPr>
      </w:pPr>
      <w:r w:rsidRPr="00427AA7">
        <w:rPr>
          <w:rFonts w:ascii="Arial-BoldMT Tur" w:hAnsi="Arial-BoldMT Tur" w:cs="Arial-BoldMT Tur"/>
          <w:b/>
          <w:bCs/>
          <w:sz w:val="24"/>
          <w:szCs w:val="20"/>
        </w:rPr>
        <w:t xml:space="preserve">sayıları yukarıdaki tabloda verilmiştir. </w:t>
      </w:r>
      <w:r w:rsidRPr="00427AA7">
        <w:rPr>
          <w:rFonts w:ascii="Arial-BoldMT" w:hAnsi="Arial-BoldMT" w:cs="Arial-BoldMT"/>
          <w:bCs/>
          <w:sz w:val="24"/>
          <w:szCs w:val="20"/>
        </w:rPr>
        <w:t>Bu kantinde</w:t>
      </w:r>
      <w:r>
        <w:rPr>
          <w:rFonts w:ascii="Arial-BoldMT" w:hAnsi="Arial-BoldMT" w:cs="Arial-BoldMT"/>
          <w:bCs/>
          <w:sz w:val="24"/>
          <w:szCs w:val="20"/>
        </w:rPr>
        <w:t xml:space="preserve"> </w:t>
      </w:r>
      <w:r w:rsidRPr="00427AA7">
        <w:rPr>
          <w:rFonts w:ascii="Arial-BoldMT Tur" w:hAnsi="Arial-BoldMT Tur" w:cs="Arial-BoldMT Tur"/>
          <w:bCs/>
          <w:sz w:val="24"/>
          <w:szCs w:val="20"/>
        </w:rPr>
        <w:t xml:space="preserve">su 1 litrelik şişelerde, meyve suyu, gazoz ve ayran ise yarım litrelik şişelerde satılmaktadır. </w:t>
      </w:r>
      <w:r w:rsidRPr="00427AA7">
        <w:rPr>
          <w:rFonts w:ascii="Arial-BoldMT" w:hAnsi="Arial-BoldMT" w:cs="Arial-BoldMT"/>
          <w:b/>
          <w:bCs/>
          <w:sz w:val="24"/>
          <w:szCs w:val="20"/>
        </w:rPr>
        <w:t xml:space="preserve">Tabloya göre, kantinci bir günde </w:t>
      </w:r>
      <w:r w:rsidRPr="00427AA7">
        <w:rPr>
          <w:rFonts w:ascii="Arial-BoldMT" w:hAnsi="Arial-BoldMT" w:cs="Arial-BoldMT"/>
          <w:b/>
          <w:bCs/>
          <w:sz w:val="24"/>
          <w:szCs w:val="20"/>
          <w:u w:val="single"/>
        </w:rPr>
        <w:t>kaç litre</w:t>
      </w:r>
      <w:r w:rsidRPr="00427AA7">
        <w:rPr>
          <w:rFonts w:ascii="Arial-BoldMT Tur" w:hAnsi="Arial-BoldMT Tur" w:cs="Arial-BoldMT Tur"/>
          <w:b/>
          <w:bCs/>
          <w:sz w:val="24"/>
          <w:szCs w:val="20"/>
        </w:rPr>
        <w:t xml:space="preserve"> içecek satmıştır?</w:t>
      </w:r>
    </w:p>
    <w:p w:rsidR="00270ADA" w:rsidRDefault="00270ADA" w:rsidP="00427AA7">
      <w:pPr>
        <w:autoSpaceDE w:val="0"/>
        <w:autoSpaceDN w:val="0"/>
        <w:adjustRightInd w:val="0"/>
        <w:spacing w:after="0" w:line="240" w:lineRule="auto"/>
        <w:rPr>
          <w:rFonts w:ascii="Arial-BoldMT" w:hAnsi="Arial-BoldMT" w:cs="Arial-BoldMT"/>
          <w:b/>
          <w:bCs/>
          <w:sz w:val="24"/>
          <w:szCs w:val="20"/>
        </w:rPr>
      </w:pPr>
    </w:p>
    <w:p w:rsidR="00270ADA" w:rsidRPr="00427AA7" w:rsidRDefault="00270ADA" w:rsidP="00427AA7">
      <w:pPr>
        <w:autoSpaceDE w:val="0"/>
        <w:autoSpaceDN w:val="0"/>
        <w:adjustRightInd w:val="0"/>
        <w:spacing w:after="0" w:line="240" w:lineRule="auto"/>
        <w:rPr>
          <w:rFonts w:ascii="Arial-BoldMT" w:hAnsi="Arial-BoldMT" w:cs="Arial-BoldMT"/>
          <w:bCs/>
          <w:sz w:val="24"/>
          <w:szCs w:val="20"/>
        </w:rPr>
      </w:pPr>
      <w:r w:rsidRPr="00427AA7">
        <w:rPr>
          <w:rFonts w:ascii="Arial-BoldMT" w:hAnsi="Arial-BoldMT" w:cs="Arial-BoldMT"/>
          <w:b/>
          <w:bCs/>
          <w:sz w:val="24"/>
          <w:szCs w:val="20"/>
        </w:rPr>
        <w:t xml:space="preserve">A) </w:t>
      </w:r>
      <w:r w:rsidRPr="00427AA7">
        <w:rPr>
          <w:rFonts w:ascii="Arial-BoldMT" w:hAnsi="Arial-BoldMT" w:cs="Arial-BoldMT"/>
          <w:bCs/>
          <w:sz w:val="24"/>
          <w:szCs w:val="20"/>
        </w:rPr>
        <w:t xml:space="preserve">36  </w:t>
      </w:r>
      <w:r w:rsidRPr="00427AA7">
        <w:rPr>
          <w:rFonts w:ascii="Arial-BoldMT" w:hAnsi="Arial-BoldMT" w:cs="Arial-BoldMT"/>
          <w:b/>
          <w:bCs/>
          <w:sz w:val="24"/>
          <w:szCs w:val="20"/>
        </w:rPr>
        <w:t xml:space="preserve">            B) </w:t>
      </w:r>
      <w:r w:rsidRPr="00427AA7">
        <w:rPr>
          <w:rFonts w:ascii="Arial-BoldMT" w:hAnsi="Arial-BoldMT" w:cs="Arial-BoldMT"/>
          <w:bCs/>
          <w:sz w:val="24"/>
          <w:szCs w:val="20"/>
        </w:rPr>
        <w:t xml:space="preserve">38 </w:t>
      </w:r>
      <w:r w:rsidRPr="00427AA7">
        <w:rPr>
          <w:rFonts w:ascii="Arial-BoldMT" w:hAnsi="Arial-BoldMT" w:cs="Arial-BoldMT"/>
          <w:b/>
          <w:bCs/>
          <w:sz w:val="24"/>
          <w:szCs w:val="20"/>
        </w:rPr>
        <w:t xml:space="preserve">  </w:t>
      </w:r>
      <w:r>
        <w:rPr>
          <w:rFonts w:ascii="Arial-BoldMT" w:hAnsi="Arial-BoldMT" w:cs="Arial-BoldMT"/>
          <w:b/>
          <w:bCs/>
          <w:sz w:val="24"/>
          <w:szCs w:val="20"/>
        </w:rPr>
        <w:t xml:space="preserve">             C) </w:t>
      </w:r>
      <w:r w:rsidRPr="00427AA7">
        <w:rPr>
          <w:rFonts w:ascii="Arial-BoldMT" w:hAnsi="Arial-BoldMT" w:cs="Arial-BoldMT"/>
          <w:bCs/>
          <w:sz w:val="24"/>
          <w:szCs w:val="20"/>
        </w:rPr>
        <w:t xml:space="preserve">42  </w:t>
      </w:r>
      <w:r>
        <w:rPr>
          <w:rFonts w:ascii="Arial-BoldMT" w:hAnsi="Arial-BoldMT" w:cs="Arial-BoldMT"/>
          <w:b/>
          <w:bCs/>
          <w:sz w:val="24"/>
          <w:szCs w:val="20"/>
        </w:rPr>
        <w:t xml:space="preserve">         </w:t>
      </w:r>
      <w:r w:rsidRPr="00427AA7">
        <w:rPr>
          <w:rFonts w:ascii="Arial-BoldMT" w:hAnsi="Arial-BoldMT" w:cs="Arial-BoldMT"/>
          <w:b/>
          <w:bCs/>
          <w:sz w:val="24"/>
          <w:szCs w:val="20"/>
        </w:rPr>
        <w:t xml:space="preserve">D) </w:t>
      </w:r>
      <w:r w:rsidRPr="00427AA7">
        <w:rPr>
          <w:rFonts w:ascii="Arial-BoldMT" w:hAnsi="Arial-BoldMT" w:cs="Arial-BoldMT"/>
          <w:bCs/>
          <w:sz w:val="24"/>
          <w:szCs w:val="20"/>
        </w:rPr>
        <w:t>72</w:t>
      </w:r>
    </w:p>
    <w:p w:rsidR="00270ADA" w:rsidRDefault="00270ADA" w:rsidP="00154640">
      <w:pPr>
        <w:spacing w:after="0" w:line="240" w:lineRule="auto"/>
        <w:ind w:left="426" w:right="-214" w:hanging="426"/>
        <w:rPr>
          <w:rFonts w:ascii="Arial" w:hAnsi="Arial" w:cs="Arial"/>
          <w:b/>
          <w:sz w:val="32"/>
          <w:szCs w:val="24"/>
        </w:rPr>
      </w:pPr>
    </w:p>
    <w:p w:rsidR="00270ADA" w:rsidRDefault="00270ADA" w:rsidP="00154640">
      <w:pPr>
        <w:spacing w:after="0" w:line="240" w:lineRule="auto"/>
        <w:ind w:left="426" w:right="-214" w:hanging="426"/>
        <w:rPr>
          <w:rFonts w:ascii="Arial" w:hAnsi="Arial" w:cs="Arial"/>
          <w:sz w:val="24"/>
          <w:szCs w:val="24"/>
        </w:rPr>
      </w:pPr>
      <w:r>
        <w:rPr>
          <w:rFonts w:ascii="Arial" w:hAnsi="Arial" w:cs="Arial"/>
          <w:b/>
          <w:sz w:val="32"/>
          <w:szCs w:val="24"/>
        </w:rPr>
        <w:t xml:space="preserve">13 – </w:t>
      </w:r>
      <w:r w:rsidRPr="00553F03">
        <w:rPr>
          <w:rFonts w:ascii="Arial" w:hAnsi="Arial" w:cs="Arial"/>
          <w:b/>
          <w:sz w:val="24"/>
          <w:szCs w:val="24"/>
        </w:rPr>
        <w:t>Bir çıkarma işleminde eksilen sayıya 20 ekler çıkan sayıdan ise 10 azaltırsak fark nasıl bir değişime uğrar?</w:t>
      </w:r>
    </w:p>
    <w:p w:rsidR="00270ADA" w:rsidRDefault="00270ADA" w:rsidP="00154640">
      <w:pPr>
        <w:spacing w:after="0" w:line="240" w:lineRule="auto"/>
        <w:ind w:left="426" w:right="-214" w:hanging="426"/>
        <w:rPr>
          <w:rFonts w:ascii="Arial" w:hAnsi="Arial" w:cs="Arial"/>
          <w:sz w:val="24"/>
          <w:szCs w:val="24"/>
        </w:rPr>
      </w:pPr>
    </w:p>
    <w:p w:rsidR="00270ADA" w:rsidRDefault="00270ADA" w:rsidP="00553F03">
      <w:pPr>
        <w:spacing w:after="0" w:line="240" w:lineRule="auto"/>
        <w:ind w:right="-214"/>
        <w:rPr>
          <w:rFonts w:ascii="Arial" w:hAnsi="Arial" w:cs="Arial"/>
          <w:sz w:val="24"/>
          <w:szCs w:val="24"/>
        </w:rPr>
      </w:pPr>
      <w:r w:rsidRPr="00553F03">
        <w:rPr>
          <w:rFonts w:ascii="Arial" w:hAnsi="Arial" w:cs="Arial"/>
          <w:b/>
          <w:sz w:val="24"/>
          <w:szCs w:val="24"/>
        </w:rPr>
        <w:t>A</w:t>
      </w:r>
      <w:r>
        <w:rPr>
          <w:rFonts w:ascii="Arial" w:hAnsi="Arial" w:cs="Arial"/>
          <w:sz w:val="24"/>
          <w:szCs w:val="24"/>
        </w:rPr>
        <w:t>)fark 10 azalır.</w:t>
      </w:r>
    </w:p>
    <w:p w:rsidR="00270ADA" w:rsidRDefault="00270ADA" w:rsidP="00553F03">
      <w:pPr>
        <w:spacing w:after="0" w:line="240" w:lineRule="auto"/>
        <w:ind w:right="-214"/>
        <w:rPr>
          <w:rFonts w:ascii="Arial" w:hAnsi="Arial" w:cs="Arial"/>
          <w:sz w:val="24"/>
          <w:szCs w:val="24"/>
        </w:rPr>
      </w:pPr>
      <w:r w:rsidRPr="00553F03">
        <w:rPr>
          <w:rFonts w:ascii="Arial" w:hAnsi="Arial" w:cs="Arial"/>
          <w:b/>
          <w:sz w:val="24"/>
          <w:szCs w:val="24"/>
        </w:rPr>
        <w:t xml:space="preserve">B) </w:t>
      </w:r>
      <w:r>
        <w:rPr>
          <w:rFonts w:ascii="Arial" w:hAnsi="Arial" w:cs="Arial"/>
          <w:sz w:val="24"/>
          <w:szCs w:val="24"/>
        </w:rPr>
        <w:t>fark 10 artar</w:t>
      </w:r>
    </w:p>
    <w:p w:rsidR="00270ADA" w:rsidRDefault="00270ADA" w:rsidP="00553F03">
      <w:pPr>
        <w:spacing w:after="0" w:line="240" w:lineRule="auto"/>
        <w:ind w:right="-214"/>
        <w:rPr>
          <w:rFonts w:ascii="Arial" w:hAnsi="Arial" w:cs="Arial"/>
          <w:sz w:val="24"/>
          <w:szCs w:val="24"/>
        </w:rPr>
      </w:pPr>
      <w:r w:rsidRPr="00553F03">
        <w:rPr>
          <w:rFonts w:ascii="Arial" w:hAnsi="Arial" w:cs="Arial"/>
          <w:b/>
          <w:sz w:val="24"/>
          <w:szCs w:val="24"/>
        </w:rPr>
        <w:t>C</w:t>
      </w:r>
      <w:r>
        <w:rPr>
          <w:rFonts w:ascii="Arial" w:hAnsi="Arial" w:cs="Arial"/>
          <w:sz w:val="24"/>
          <w:szCs w:val="24"/>
        </w:rPr>
        <w:t>) Fark 30 azalır.</w:t>
      </w:r>
    </w:p>
    <w:p w:rsidR="00270ADA" w:rsidRPr="00553F03" w:rsidRDefault="00270ADA" w:rsidP="00553F03">
      <w:pPr>
        <w:spacing w:after="0" w:line="240" w:lineRule="auto"/>
        <w:ind w:right="-214"/>
        <w:rPr>
          <w:rFonts w:ascii="Arial" w:hAnsi="Arial" w:cs="Arial"/>
          <w:sz w:val="24"/>
          <w:szCs w:val="24"/>
        </w:rPr>
      </w:pPr>
      <w:r w:rsidRPr="00553F03">
        <w:rPr>
          <w:rFonts w:ascii="Arial" w:hAnsi="Arial" w:cs="Arial"/>
          <w:b/>
          <w:sz w:val="24"/>
          <w:szCs w:val="24"/>
        </w:rPr>
        <w:t xml:space="preserve">D) </w:t>
      </w:r>
      <w:r>
        <w:rPr>
          <w:rFonts w:ascii="Arial" w:hAnsi="Arial" w:cs="Arial"/>
          <w:sz w:val="24"/>
          <w:szCs w:val="24"/>
        </w:rPr>
        <w:t>Fark 30 artar.</w:t>
      </w:r>
    </w:p>
    <w:p w:rsidR="00270ADA" w:rsidRDefault="00270ADA" w:rsidP="00154640">
      <w:pPr>
        <w:spacing w:after="0" w:line="240" w:lineRule="auto"/>
        <w:ind w:left="426" w:right="-214" w:hanging="426"/>
        <w:rPr>
          <w:rFonts w:ascii="Arial" w:hAnsi="Arial" w:cs="Arial"/>
          <w:b/>
          <w:sz w:val="32"/>
          <w:szCs w:val="24"/>
        </w:rPr>
      </w:pPr>
      <w:r>
        <w:rPr>
          <w:noProof/>
          <w:lang w:eastAsia="tr-TR"/>
        </w:rPr>
        <w:pict>
          <v:shapetype id="_x0000_t202" coordsize="21600,21600" o:spt="202" path="m,l,21600r21600,l21600,xe">
            <v:stroke joinstyle="miter"/>
            <v:path gradientshapeok="t" o:connecttype="rect"/>
          </v:shapetype>
          <v:shape id="Metin Kutusu 232" o:spid="_x0000_s1206" type="#_x0000_t202" style="position:absolute;left:0;text-align:left;margin-left:80.05pt;margin-top:13.2pt;width:153pt;height:84.75pt;z-index:251644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" strokeweight=".5pt">
            <v:textbox>
              <w:txbxContent>
                <w:p w:rsidR="00270ADA" w:rsidRPr="00385649" w:rsidRDefault="00270ADA">
                  <w:pPr>
                    <w:rPr>
                      <w:rFonts w:ascii="Arial" w:hAnsi="Arial" w:cs="Arial"/>
                      <w:b/>
                      <w:sz w:val="24"/>
                    </w:rPr>
                  </w:pPr>
                  <w:r w:rsidRPr="00385649">
                    <w:rPr>
                      <w:rFonts w:ascii="Arial" w:hAnsi="Arial" w:cs="Arial"/>
                      <w:b/>
                      <w:sz w:val="24"/>
                    </w:rPr>
                    <w:t>2 x ( A – 18 ) = 12</w:t>
                  </w:r>
                </w:p>
                <w:p w:rsidR="00270ADA" w:rsidRPr="00385649" w:rsidRDefault="00270ADA">
                  <w:pPr>
                    <w:rPr>
                      <w:rFonts w:ascii="Arial" w:hAnsi="Arial" w:cs="Arial"/>
                      <w:b/>
                      <w:sz w:val="24"/>
                    </w:rPr>
                  </w:pPr>
                  <w:r w:rsidRPr="00385649">
                    <w:rPr>
                      <w:rFonts w:ascii="Arial" w:hAnsi="Arial" w:cs="Arial"/>
                      <w:b/>
                      <w:sz w:val="24"/>
                    </w:rPr>
                    <w:t xml:space="preserve">4 x 7 + B = 36 </w:t>
                  </w:r>
                </w:p>
                <w:p w:rsidR="00270ADA" w:rsidRPr="00385649" w:rsidRDefault="00270ADA">
                  <w:pPr>
                    <w:rPr>
                      <w:rFonts w:ascii="Arial" w:hAnsi="Arial" w:cs="Arial"/>
                      <w:b/>
                      <w:sz w:val="24"/>
                    </w:rPr>
                  </w:pPr>
                  <w:r w:rsidRPr="00385649">
                    <w:rPr>
                      <w:rFonts w:ascii="Arial" w:hAnsi="Arial" w:cs="Arial"/>
                      <w:b/>
                      <w:sz w:val="24"/>
                    </w:rPr>
                    <w:t>( 3 X  C ) + ( 2 + 14) = 22</w:t>
                  </w:r>
                </w:p>
              </w:txbxContent>
            </v:textbox>
          </v:shape>
        </w:pict>
      </w:r>
      <w:r>
        <w:rPr>
          <w:noProof/>
          <w:lang w:eastAsia="tr-TR"/>
        </w:rPr>
        <w:pict>
          <v:shapetype id="_x0000_t112" coordsize="21600,21600" o:spt="112" path="m,l,21600r21600,l21600,xem2610,nfl2610,21600em18990,nfl18990,21600e">
            <v:stroke joinstyle="miter"/>
            <v:path o:extrusionok="f" gradientshapeok="t" o:connecttype="rect" textboxrect="2610,0,18990,21600"/>
          </v:shapetype>
          <v:shape id="Akış Çizelgesi: Önceden Tanımlı İşlem 231" o:spid="_x0000_s1207" type="#_x0000_t112" style="position:absolute;left:0;text-align:left;margin-left:63.55pt;margin-top:7.2pt;width:180.75pt;height:101.25pt;z-index:2516433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" fillcolor="#938953" strokecolor="#243f60" strokeweight="2pt"/>
        </w:pict>
      </w:r>
    </w:p>
    <w:p w:rsidR="00270ADA" w:rsidRDefault="00270ADA" w:rsidP="00427AA7">
      <w:pPr>
        <w:autoSpaceDE w:val="0"/>
        <w:autoSpaceDN w:val="0"/>
        <w:adjustRightInd w:val="0"/>
        <w:rPr>
          <w:rFonts w:ascii="Arial" w:hAnsi="Arial" w:cs="Arial"/>
          <w:b/>
          <w:sz w:val="32"/>
          <w:szCs w:val="24"/>
        </w:rPr>
      </w:pPr>
      <w:r>
        <w:rPr>
          <w:rFonts w:ascii="Arial" w:hAnsi="Arial" w:cs="Arial"/>
          <w:b/>
          <w:sz w:val="32"/>
          <w:szCs w:val="24"/>
        </w:rPr>
        <w:t xml:space="preserve">14- </w:t>
      </w:r>
    </w:p>
    <w:p w:rsidR="00270ADA" w:rsidRDefault="00270ADA" w:rsidP="00427AA7">
      <w:pPr>
        <w:autoSpaceDE w:val="0"/>
        <w:autoSpaceDN w:val="0"/>
        <w:adjustRightInd w:val="0"/>
        <w:rPr>
          <w:rFonts w:ascii="Arial" w:hAnsi="Arial" w:cs="Arial"/>
          <w:b/>
          <w:sz w:val="24"/>
          <w:szCs w:val="24"/>
        </w:rPr>
      </w:pPr>
      <w:r>
        <w:rPr>
          <w:rFonts w:ascii="Arial" w:hAnsi="Arial" w:cs="Arial"/>
          <w:b/>
          <w:sz w:val="24"/>
          <w:szCs w:val="24"/>
        </w:rPr>
        <w:t>Tahtadaki</w:t>
      </w:r>
    </w:p>
    <w:p w:rsidR="00270ADA" w:rsidRDefault="00270ADA" w:rsidP="00427AA7">
      <w:pPr>
        <w:autoSpaceDE w:val="0"/>
        <w:autoSpaceDN w:val="0"/>
        <w:adjustRightInd w:val="0"/>
        <w:rPr>
          <w:rFonts w:ascii="Arial" w:hAnsi="Arial" w:cs="Arial"/>
          <w:b/>
          <w:sz w:val="24"/>
          <w:szCs w:val="24"/>
        </w:rPr>
      </w:pPr>
      <w:r>
        <w:rPr>
          <w:rFonts w:ascii="Arial" w:hAnsi="Arial" w:cs="Arial"/>
          <w:b/>
          <w:sz w:val="24"/>
          <w:szCs w:val="24"/>
        </w:rPr>
        <w:t>İşlemlere</w:t>
      </w:r>
    </w:p>
    <w:p w:rsidR="00270ADA" w:rsidRDefault="00270ADA" w:rsidP="00427AA7">
      <w:pPr>
        <w:autoSpaceDE w:val="0"/>
        <w:autoSpaceDN w:val="0"/>
        <w:adjustRightInd w:val="0"/>
        <w:rPr>
          <w:rFonts w:ascii="Arial" w:hAnsi="Arial" w:cs="Arial"/>
          <w:b/>
          <w:sz w:val="24"/>
          <w:szCs w:val="24"/>
        </w:rPr>
      </w:pPr>
      <w:r>
        <w:rPr>
          <w:rFonts w:ascii="Arial" w:hAnsi="Arial" w:cs="Arial"/>
          <w:b/>
          <w:sz w:val="24"/>
          <w:szCs w:val="24"/>
        </w:rPr>
        <w:t xml:space="preserve">Göre </w:t>
      </w:r>
    </w:p>
    <w:p w:rsidR="00270ADA" w:rsidRDefault="00270ADA" w:rsidP="00427AA7">
      <w:pPr>
        <w:autoSpaceDE w:val="0"/>
        <w:autoSpaceDN w:val="0"/>
        <w:adjustRightInd w:val="0"/>
        <w:rPr>
          <w:rFonts w:ascii="Arial" w:hAnsi="Arial" w:cs="Arial"/>
          <w:b/>
          <w:sz w:val="24"/>
          <w:szCs w:val="24"/>
        </w:rPr>
      </w:pPr>
      <w:r>
        <w:rPr>
          <w:rFonts w:ascii="Arial" w:hAnsi="Arial" w:cs="Arial"/>
          <w:b/>
          <w:sz w:val="24"/>
          <w:szCs w:val="24"/>
        </w:rPr>
        <w:t>A + B + C = ? işleminin sonucu kaçtır</w:t>
      </w:r>
    </w:p>
    <w:p w:rsidR="00270ADA" w:rsidRPr="00385649" w:rsidRDefault="00270ADA" w:rsidP="00427AA7">
      <w:pPr>
        <w:autoSpaceDE w:val="0"/>
        <w:autoSpaceDN w:val="0"/>
        <w:adjustRightInd w:val="0"/>
        <w:rPr>
          <w:rFonts w:ascii="Arial" w:hAnsi="Arial" w:cs="Arial"/>
          <w:b/>
          <w:sz w:val="24"/>
          <w:szCs w:val="24"/>
        </w:rPr>
      </w:pPr>
      <w:r>
        <w:rPr>
          <w:rFonts w:ascii="Arial" w:hAnsi="Arial" w:cs="Arial"/>
          <w:b/>
          <w:sz w:val="24"/>
          <w:szCs w:val="24"/>
        </w:rPr>
        <w:t>A) 34       B)18         C) 38          D) 24</w:t>
      </w:r>
    </w:p>
    <w:p w:rsidR="00270ADA" w:rsidRDefault="00270ADA" w:rsidP="00427AA7">
      <w:pPr>
        <w:autoSpaceDE w:val="0"/>
        <w:autoSpaceDN w:val="0"/>
        <w:adjustRightInd w:val="0"/>
        <w:rPr>
          <w:rFonts w:ascii="Arial-BoldMT" w:hAnsi="Arial-BoldMT" w:cs="Arial-BoldMT"/>
          <w:b/>
          <w:bCs/>
          <w:sz w:val="20"/>
          <w:szCs w:val="20"/>
        </w:rPr>
      </w:pPr>
      <w:r>
        <w:rPr>
          <w:rFonts w:ascii="Arial" w:hAnsi="Arial" w:cs="Arial"/>
          <w:b/>
          <w:sz w:val="32"/>
          <w:szCs w:val="24"/>
        </w:rPr>
        <w:t xml:space="preserve">15 - </w:t>
      </w:r>
      <w:r w:rsidRPr="00C05861">
        <w:rPr>
          <w:rFonts w:ascii="Arial-BoldMT" w:hAnsi="Arial-BoldMT" w:cs="Arial-BoldMT"/>
          <w:b/>
          <w:noProof/>
          <w:sz w:val="20"/>
          <w:szCs w:val="20"/>
          <w:lang w:eastAsia="tr-TR"/>
        </w:rPr>
        <w:pict>
          <v:shape id="Resim 450" o:spid="_x0000_i1044" type="#_x0000_t75" style="width:259.5pt;height:91.5pt;visibility:visible">
            <v:imagedata r:id="rId23" o:title=""/>
          </v:shape>
        </w:pict>
      </w:r>
    </w:p>
    <w:p w:rsidR="00270ADA" w:rsidRPr="00427AA7" w:rsidRDefault="00270ADA" w:rsidP="00427AA7">
      <w:pPr>
        <w:autoSpaceDE w:val="0"/>
        <w:autoSpaceDN w:val="0"/>
        <w:adjustRightInd w:val="0"/>
        <w:spacing w:after="0" w:line="240" w:lineRule="auto"/>
        <w:rPr>
          <w:rFonts w:ascii="Arial-BoldMT" w:hAnsi="Arial-BoldMT" w:cs="Arial-BoldMT"/>
          <w:bCs/>
          <w:sz w:val="24"/>
          <w:szCs w:val="20"/>
        </w:rPr>
      </w:pPr>
      <w:r w:rsidRPr="00964231">
        <w:rPr>
          <w:rFonts w:ascii="Arial-BoldMT" w:hAnsi="Arial-BoldMT" w:cs="Arial-BoldMT"/>
          <w:b/>
          <w:bCs/>
        </w:rPr>
        <w:t xml:space="preserve"> </w:t>
      </w:r>
      <w:r w:rsidRPr="00427AA7">
        <w:rPr>
          <w:rFonts w:ascii="Arial-BoldMT Tur" w:hAnsi="Arial-BoldMT Tur" w:cs="Arial-BoldMT Tur"/>
          <w:bCs/>
          <w:sz w:val="24"/>
          <w:szCs w:val="20"/>
        </w:rPr>
        <w:t>Bir mağazadaki pantolon, kazak, çanta ve etek</w:t>
      </w:r>
    </w:p>
    <w:p w:rsidR="00270ADA" w:rsidRPr="00427AA7" w:rsidRDefault="00270ADA" w:rsidP="00427AA7">
      <w:pPr>
        <w:autoSpaceDE w:val="0"/>
        <w:autoSpaceDN w:val="0"/>
        <w:adjustRightInd w:val="0"/>
        <w:spacing w:after="0" w:line="240" w:lineRule="auto"/>
        <w:rPr>
          <w:rFonts w:ascii="Arial-BoldMT" w:hAnsi="Arial-BoldMT" w:cs="Arial-BoldMT"/>
          <w:bCs/>
          <w:sz w:val="24"/>
          <w:szCs w:val="20"/>
        </w:rPr>
      </w:pPr>
      <w:r w:rsidRPr="00427AA7">
        <w:rPr>
          <w:rFonts w:ascii="Arial-BoldMT Tur" w:hAnsi="Arial-BoldMT Tur" w:cs="Arial-BoldMT Tur"/>
          <w:bCs/>
          <w:sz w:val="24"/>
          <w:szCs w:val="20"/>
        </w:rPr>
        <w:t>fiyatları yukarıda verilmiştir. Bu mağazadan</w:t>
      </w:r>
    </w:p>
    <w:p w:rsidR="00270ADA" w:rsidRPr="00427AA7" w:rsidRDefault="00270ADA" w:rsidP="00427AA7">
      <w:pPr>
        <w:autoSpaceDE w:val="0"/>
        <w:autoSpaceDN w:val="0"/>
        <w:adjustRightInd w:val="0"/>
        <w:spacing w:after="0" w:line="240" w:lineRule="auto"/>
        <w:rPr>
          <w:rFonts w:ascii="Arial-BoldMT" w:hAnsi="Arial-BoldMT" w:cs="Arial-BoldMT"/>
          <w:bCs/>
          <w:sz w:val="24"/>
          <w:szCs w:val="20"/>
        </w:rPr>
      </w:pPr>
      <w:r w:rsidRPr="00427AA7">
        <w:rPr>
          <w:rFonts w:ascii="Arial-BoldMT Tur" w:hAnsi="Arial-BoldMT Tur" w:cs="Arial-BoldMT Tur"/>
          <w:bCs/>
          <w:sz w:val="24"/>
          <w:szCs w:val="20"/>
        </w:rPr>
        <w:t>alışv</w:t>
      </w:r>
      <w:r>
        <w:rPr>
          <w:rFonts w:ascii="Arial-BoldMT Tur" w:hAnsi="Arial-BoldMT Tur" w:cs="Arial-BoldMT Tur"/>
          <w:bCs/>
          <w:sz w:val="24"/>
          <w:szCs w:val="20"/>
        </w:rPr>
        <w:t xml:space="preserve">eriş yapacak olan Zeynep’in 80 </w:t>
      </w:r>
      <w:r w:rsidRPr="00427AA7">
        <w:rPr>
          <w:rFonts w:ascii="Arial-BoldMT Tur" w:hAnsi="Arial-BoldMT Tur" w:cs="Arial-BoldMT Tur"/>
          <w:bCs/>
          <w:sz w:val="24"/>
          <w:szCs w:val="20"/>
        </w:rPr>
        <w:t>TL’si vardır.</w:t>
      </w:r>
    </w:p>
    <w:p w:rsidR="00270ADA" w:rsidRPr="00427AA7" w:rsidRDefault="00270ADA" w:rsidP="00427AA7">
      <w:pPr>
        <w:autoSpaceDE w:val="0"/>
        <w:autoSpaceDN w:val="0"/>
        <w:adjustRightInd w:val="0"/>
        <w:spacing w:after="0" w:line="240" w:lineRule="auto"/>
        <w:rPr>
          <w:rFonts w:ascii="Arial-BoldMT" w:hAnsi="Arial-BoldMT" w:cs="Arial-BoldMT"/>
          <w:b/>
          <w:bCs/>
          <w:sz w:val="24"/>
          <w:szCs w:val="20"/>
        </w:rPr>
      </w:pPr>
      <w:r w:rsidRPr="00427AA7">
        <w:rPr>
          <w:rFonts w:ascii="Arial-BoldMT Tur" w:hAnsi="Arial-BoldMT Tur" w:cs="Arial-BoldMT Tur"/>
          <w:b/>
          <w:bCs/>
          <w:sz w:val="24"/>
          <w:szCs w:val="20"/>
        </w:rPr>
        <w:t xml:space="preserve">Aşağıdakilerden </w:t>
      </w:r>
      <w:r w:rsidRPr="00427AA7">
        <w:rPr>
          <w:rFonts w:ascii="Arial-BoldMT" w:hAnsi="Arial-BoldMT" w:cs="Arial-BoldMT"/>
          <w:b/>
          <w:bCs/>
          <w:sz w:val="24"/>
          <w:szCs w:val="20"/>
        </w:rPr>
        <w:t>hangisinde verilenleri</w:t>
      </w:r>
    </w:p>
    <w:p w:rsidR="00270ADA" w:rsidRPr="00427AA7" w:rsidRDefault="00270ADA" w:rsidP="00427AA7">
      <w:pPr>
        <w:autoSpaceDE w:val="0"/>
        <w:autoSpaceDN w:val="0"/>
        <w:adjustRightInd w:val="0"/>
        <w:spacing w:after="0" w:line="240" w:lineRule="auto"/>
        <w:rPr>
          <w:rFonts w:ascii="Arial-BoldMT" w:hAnsi="Arial-BoldMT" w:cs="Arial-BoldMT"/>
          <w:b/>
          <w:bCs/>
          <w:sz w:val="24"/>
          <w:szCs w:val="20"/>
        </w:rPr>
      </w:pPr>
      <w:r w:rsidRPr="00427AA7">
        <w:rPr>
          <w:rFonts w:ascii="Arial-BoldMT Tur" w:hAnsi="Arial-BoldMT Tur" w:cs="Arial-BoldMT Tur"/>
          <w:b/>
          <w:bCs/>
          <w:sz w:val="24"/>
          <w:szCs w:val="20"/>
        </w:rPr>
        <w:t>alırsa, Zeynep’in daha çok parası kalır?</w:t>
      </w:r>
    </w:p>
    <w:p w:rsidR="00270ADA" w:rsidRPr="00427AA7" w:rsidRDefault="00270ADA" w:rsidP="00427AA7">
      <w:pPr>
        <w:autoSpaceDE w:val="0"/>
        <w:autoSpaceDN w:val="0"/>
        <w:adjustRightInd w:val="0"/>
        <w:spacing w:after="0" w:line="240" w:lineRule="auto"/>
        <w:jc w:val="both"/>
        <w:rPr>
          <w:rFonts w:ascii="Arial-BoldMT" w:hAnsi="Arial-BoldMT" w:cs="Arial-BoldMT"/>
          <w:b/>
          <w:bCs/>
          <w:sz w:val="24"/>
          <w:szCs w:val="20"/>
        </w:rPr>
      </w:pPr>
      <w:r w:rsidRPr="00427AA7">
        <w:rPr>
          <w:rFonts w:ascii="Arial-BoldMT" w:hAnsi="Arial-BoldMT" w:cs="Arial-BoldMT"/>
          <w:b/>
          <w:bCs/>
          <w:sz w:val="24"/>
          <w:szCs w:val="20"/>
        </w:rPr>
        <w:t xml:space="preserve">A) </w:t>
      </w:r>
      <w:r w:rsidRPr="00427AA7">
        <w:rPr>
          <w:rFonts w:ascii="Arial-BoldMT" w:hAnsi="Arial-BoldMT" w:cs="Arial-BoldMT"/>
          <w:bCs/>
          <w:sz w:val="24"/>
          <w:szCs w:val="20"/>
        </w:rPr>
        <w:t>Pantolon ve kazak</w:t>
      </w:r>
    </w:p>
    <w:p w:rsidR="00270ADA" w:rsidRPr="00427AA7" w:rsidRDefault="00270ADA" w:rsidP="00427AA7">
      <w:pPr>
        <w:autoSpaceDE w:val="0"/>
        <w:autoSpaceDN w:val="0"/>
        <w:adjustRightInd w:val="0"/>
        <w:spacing w:after="0" w:line="240" w:lineRule="auto"/>
        <w:jc w:val="both"/>
        <w:rPr>
          <w:rFonts w:ascii="Arial-BoldMT" w:hAnsi="Arial-BoldMT" w:cs="Arial-BoldMT"/>
          <w:b/>
          <w:bCs/>
          <w:sz w:val="24"/>
          <w:szCs w:val="20"/>
        </w:rPr>
      </w:pPr>
      <w:r w:rsidRPr="00427AA7">
        <w:rPr>
          <w:rFonts w:ascii="Arial-BoldMT" w:hAnsi="Arial-BoldMT" w:cs="Arial-BoldMT"/>
          <w:b/>
          <w:bCs/>
          <w:sz w:val="24"/>
          <w:szCs w:val="20"/>
        </w:rPr>
        <w:t xml:space="preserve">B) </w:t>
      </w:r>
      <w:r w:rsidRPr="00427AA7">
        <w:rPr>
          <w:rFonts w:ascii="Arial-BoldMT" w:hAnsi="Arial-BoldMT" w:cs="Arial-BoldMT"/>
          <w:bCs/>
          <w:sz w:val="24"/>
          <w:szCs w:val="20"/>
        </w:rPr>
        <w:t>Kazak ve çanta</w:t>
      </w:r>
    </w:p>
    <w:p w:rsidR="00270ADA" w:rsidRPr="00427AA7" w:rsidRDefault="00270ADA" w:rsidP="00427AA7">
      <w:pPr>
        <w:autoSpaceDE w:val="0"/>
        <w:autoSpaceDN w:val="0"/>
        <w:adjustRightInd w:val="0"/>
        <w:spacing w:after="0" w:line="240" w:lineRule="auto"/>
        <w:jc w:val="both"/>
        <w:rPr>
          <w:rFonts w:ascii="Arial-BoldMT" w:hAnsi="Arial-BoldMT" w:cs="Arial-BoldMT"/>
          <w:b/>
          <w:bCs/>
          <w:sz w:val="24"/>
          <w:szCs w:val="20"/>
        </w:rPr>
      </w:pPr>
      <w:r w:rsidRPr="00427AA7">
        <w:rPr>
          <w:rFonts w:ascii="Arial-BoldMT" w:hAnsi="Arial-BoldMT" w:cs="Arial-BoldMT"/>
          <w:b/>
          <w:bCs/>
          <w:sz w:val="24"/>
          <w:szCs w:val="20"/>
        </w:rPr>
        <w:t xml:space="preserve">C) </w:t>
      </w:r>
      <w:r w:rsidRPr="00427AA7">
        <w:rPr>
          <w:rFonts w:ascii="Arial-BoldMT" w:hAnsi="Arial-BoldMT" w:cs="Arial-BoldMT"/>
          <w:bCs/>
          <w:sz w:val="24"/>
          <w:szCs w:val="20"/>
        </w:rPr>
        <w:t>Pantolon ve etek</w:t>
      </w:r>
    </w:p>
    <w:p w:rsidR="00270ADA" w:rsidRPr="00427AA7" w:rsidRDefault="00270ADA" w:rsidP="00427AA7">
      <w:pPr>
        <w:autoSpaceDE w:val="0"/>
        <w:autoSpaceDN w:val="0"/>
        <w:adjustRightInd w:val="0"/>
        <w:spacing w:after="0" w:line="240" w:lineRule="auto"/>
        <w:rPr>
          <w:rFonts w:ascii="Arial-BoldMT" w:hAnsi="Arial-BoldMT" w:cs="Arial-BoldMT"/>
          <w:b/>
          <w:bCs/>
          <w:sz w:val="24"/>
          <w:szCs w:val="20"/>
        </w:rPr>
      </w:pPr>
      <w:r w:rsidRPr="00427AA7">
        <w:rPr>
          <w:rFonts w:ascii="Arial-BoldMT" w:hAnsi="Arial-BoldMT" w:cs="Arial-BoldMT"/>
          <w:b/>
          <w:bCs/>
          <w:sz w:val="24"/>
          <w:szCs w:val="20"/>
        </w:rPr>
        <w:t xml:space="preserve">D) </w:t>
      </w:r>
      <w:r w:rsidRPr="00427AA7">
        <w:rPr>
          <w:rFonts w:ascii="Arial-BoldMT" w:hAnsi="Arial-BoldMT" w:cs="Arial-BoldMT"/>
          <w:bCs/>
          <w:sz w:val="24"/>
          <w:szCs w:val="20"/>
        </w:rPr>
        <w:t>Etek ve çanta</w:t>
      </w:r>
    </w:p>
    <w:p w:rsidR="00270ADA" w:rsidRDefault="00270ADA" w:rsidP="00C66D0E">
      <w:pPr>
        <w:spacing w:after="0" w:line="240" w:lineRule="auto"/>
        <w:ind w:right="-214"/>
        <w:rPr>
          <w:rFonts w:ascii="Arial" w:hAnsi="Arial" w:cs="Arial"/>
          <w:b/>
          <w:sz w:val="32"/>
          <w:szCs w:val="24"/>
        </w:rPr>
      </w:pPr>
    </w:p>
    <w:p w:rsidR="00270ADA" w:rsidRPr="00385649" w:rsidRDefault="00270ADA" w:rsidP="00C66D0E">
      <w:pPr>
        <w:spacing w:after="0" w:line="240" w:lineRule="auto"/>
        <w:ind w:right="-214"/>
        <w:rPr>
          <w:rFonts w:ascii="Arial" w:hAnsi="Arial" w:cs="Arial"/>
          <w:b/>
          <w:sz w:val="32"/>
          <w:szCs w:val="24"/>
        </w:rPr>
      </w:pPr>
      <w:r>
        <w:rPr>
          <w:rFonts w:ascii="Arial" w:hAnsi="Arial" w:cs="Arial"/>
          <w:b/>
          <w:sz w:val="32"/>
          <w:szCs w:val="24"/>
        </w:rPr>
        <w:t>16-</w:t>
      </w:r>
      <w:r>
        <w:rPr>
          <w:noProof/>
          <w:lang w:eastAsia="tr-TR"/>
        </w:rPr>
        <w:pict>
          <v:shapetype id="_x0000_t32" coordsize="21600,21600" o:spt="32" o:oned="t" path="m,l21600,21600e" filled="f">
            <v:path arrowok="t" fillok="f" o:connecttype="none"/>
            <o:lock v:ext="edit" shapetype="t"/>
          </v:shapetype>
          <v:shape id="Düz Ok Bağlayıcısı 465" o:spid="_x0000_s1208" type="#_x0000_t32" style="position:absolute;margin-left:29.65pt;margin-top:12.4pt;width:2.25pt;height:167.25pt;flip:y;z-index:2516259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">
            <v:stroke endarrow="block"/>
          </v:shape>
        </w:pict>
      </w:r>
      <w:r>
        <w:rPr>
          <w:rFonts w:ascii="Arial" w:hAnsi="Arial" w:cs="Arial"/>
          <w:b/>
          <w:sz w:val="32"/>
          <w:szCs w:val="24"/>
        </w:rPr>
        <w:t xml:space="preserve"> </w:t>
      </w:r>
      <w:r w:rsidRPr="00385649">
        <w:rPr>
          <w:rFonts w:ascii="Arial" w:hAnsi="Arial" w:cs="Arial"/>
          <w:b/>
          <w:sz w:val="32"/>
          <w:szCs w:val="24"/>
        </w:rPr>
        <w:t xml:space="preserve">  </w:t>
      </w:r>
      <w:r w:rsidRPr="00385649">
        <w:rPr>
          <w:b/>
        </w:rPr>
        <w:t>Araba sayısı</w:t>
      </w:r>
    </w:p>
    <w:p w:rsidR="00270ADA" w:rsidRPr="00385649" w:rsidRDefault="00270ADA" w:rsidP="003E53B0">
      <w:pPr>
        <w:tabs>
          <w:tab w:val="left" w:pos="1335"/>
        </w:tabs>
        <w:rPr>
          <w:b/>
        </w:rPr>
      </w:pPr>
      <w:r>
        <w:rPr>
          <w:noProof/>
          <w:lang w:eastAsia="tr-TR"/>
        </w:rPr>
        <w:pict>
          <v:rect id="Dikdörtgen 464" o:spid="_x0000_s1209" style="position:absolute;margin-left:78.4pt;margin-top:73.95pt;width:150pt;height:10.5pt;rotation:-90;z-index:251631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"/>
        </w:pict>
      </w:r>
      <w:r w:rsidRPr="00385649">
        <w:rPr>
          <w:b/>
        </w:rPr>
        <w:t xml:space="preserve">        25</w:t>
      </w:r>
    </w:p>
    <w:p w:rsidR="00270ADA" w:rsidRPr="00385649" w:rsidRDefault="00270ADA" w:rsidP="003E53B0">
      <w:pPr>
        <w:spacing w:after="0" w:line="240" w:lineRule="auto"/>
        <w:rPr>
          <w:b/>
        </w:rPr>
      </w:pPr>
      <w:r w:rsidRPr="00385649">
        <w:rPr>
          <w:b/>
        </w:rPr>
        <w:t xml:space="preserve">         </w:t>
      </w:r>
    </w:p>
    <w:p w:rsidR="00270ADA" w:rsidRPr="00385649" w:rsidRDefault="00270ADA" w:rsidP="003E53B0">
      <w:pPr>
        <w:tabs>
          <w:tab w:val="left" w:pos="1335"/>
        </w:tabs>
        <w:rPr>
          <w:b/>
        </w:rPr>
      </w:pPr>
      <w:r>
        <w:rPr>
          <w:noProof/>
          <w:lang w:eastAsia="tr-TR"/>
        </w:rPr>
        <w:pict>
          <v:rect id="Dikdörtgen 462" o:spid="_x0000_s1210" style="position:absolute;margin-left:138.75pt;margin-top:58.75pt;width:102.75pt;height:10.5pt;rotation:-90;z-index:251632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" fillcolor="#9bbb59" strokecolor="#f2f2f2" strokeweight="3pt">
            <v:shadow on="t" color="#4e6128" opacity=".5" offset="1pt"/>
          </v:rect>
        </w:pict>
      </w:r>
      <w:r w:rsidRPr="00385649">
        <w:rPr>
          <w:b/>
        </w:rPr>
        <w:t xml:space="preserve">        20</w:t>
      </w:r>
    </w:p>
    <w:p w:rsidR="00270ADA" w:rsidRPr="00385649" w:rsidRDefault="00270ADA" w:rsidP="003E53B0">
      <w:pPr>
        <w:tabs>
          <w:tab w:val="left" w:pos="1335"/>
        </w:tabs>
        <w:rPr>
          <w:b/>
        </w:rPr>
      </w:pPr>
      <w:r>
        <w:rPr>
          <w:noProof/>
          <w:lang w:eastAsia="tr-TR"/>
        </w:rPr>
        <w:pict>
          <v:rect id="Dikdörtgen 463" o:spid="_x0000_s1211" style="position:absolute;margin-left:151.2pt;margin-top:10.2pt;width:150pt;height:10.5pt;rotation:-90;z-index:251633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" fillcolor="#c0504d" strokecolor="#f2f2f2" strokeweight="3pt">
            <v:shadow on="t" color="#622423" opacity=".5" offset="1pt"/>
          </v:rect>
        </w:pict>
      </w:r>
      <w:r>
        <w:rPr>
          <w:noProof/>
          <w:lang w:eastAsia="tr-TR"/>
        </w:rPr>
        <w:pict>
          <v:rect id="Dikdörtgen 459" o:spid="_x0000_s1212" style="position:absolute;margin-left:3.4pt;margin-top:43.4pt;width:82.5pt;height:10.5pt;rotation:-90;z-index:251628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" strokecolor="#5a5a5a">
            <v:fill color2="#767676" rotate="t" focus="100%" type="gradient"/>
          </v:rect>
        </w:pict>
      </w:r>
      <w:r w:rsidRPr="00385649">
        <w:rPr>
          <w:b/>
        </w:rPr>
        <w:t xml:space="preserve">        15</w:t>
      </w:r>
    </w:p>
    <w:p w:rsidR="00270ADA" w:rsidRPr="00385649" w:rsidRDefault="00270ADA" w:rsidP="003E53B0">
      <w:pPr>
        <w:tabs>
          <w:tab w:val="left" w:pos="1335"/>
        </w:tabs>
        <w:rPr>
          <w:b/>
        </w:rPr>
      </w:pPr>
      <w:r>
        <w:rPr>
          <w:noProof/>
          <w:lang w:eastAsia="tr-TR"/>
        </w:rPr>
        <w:pict>
          <v:rect id="Dikdörtgen 455" o:spid="_x0000_s1213" style="position:absolute;margin-left:91.15pt;margin-top:30.7pt;width:57pt;height:10.5pt;rotation:-90;z-index:251630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" fillcolor="black" strokecolor="#f2f2f2" strokeweight="3pt">
            <v:shadow on="t" color="#7f7f7f" opacity=".5" offset="1pt"/>
          </v:rect>
        </w:pict>
      </w:r>
      <w:r w:rsidRPr="00385649">
        <w:rPr>
          <w:b/>
        </w:rPr>
        <w:t xml:space="preserve">        10</w:t>
      </w:r>
    </w:p>
    <w:p w:rsidR="00270ADA" w:rsidRPr="00385649" w:rsidRDefault="00270ADA" w:rsidP="003E53B0">
      <w:pPr>
        <w:rPr>
          <w:b/>
        </w:rPr>
      </w:pPr>
      <w:r>
        <w:rPr>
          <w:noProof/>
          <w:lang w:eastAsia="tr-TR"/>
        </w:rPr>
        <w:pict>
          <v:rect id="Dikdörtgen 453" o:spid="_x0000_s1214" style="position:absolute;margin-left:64.9pt;margin-top:16.5pt;width:34.5pt;height:10.5pt;rotation:-90;z-index:251629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" fillcolor="#4f81bd" strokecolor="#f2f2f2" strokeweight="3pt">
            <v:shadow on="t" color="#243f60" opacity=".5" offset="1pt"/>
          </v:rect>
        </w:pict>
      </w:r>
      <w:r w:rsidRPr="00385649">
        <w:rPr>
          <w:b/>
        </w:rPr>
        <w:t xml:space="preserve">         5</w:t>
      </w:r>
    </w:p>
    <w:p w:rsidR="00270ADA" w:rsidRPr="00385649" w:rsidRDefault="00270ADA" w:rsidP="003E53B0">
      <w:pPr>
        <w:tabs>
          <w:tab w:val="left" w:pos="810"/>
          <w:tab w:val="left" w:pos="1560"/>
          <w:tab w:val="left" w:pos="2355"/>
          <w:tab w:val="left" w:pos="3165"/>
          <w:tab w:val="left" w:pos="3945"/>
          <w:tab w:val="left" w:pos="4650"/>
          <w:tab w:val="left" w:pos="5940"/>
        </w:tabs>
        <w:rPr>
          <w:b/>
        </w:rPr>
      </w:pPr>
      <w:r>
        <w:rPr>
          <w:noProof/>
          <w:lang w:eastAsia="tr-TR"/>
        </w:rPr>
        <w:pict>
          <v:shape id="Düz Ok Bağlayıcısı 452" o:spid="_x0000_s1215" type="#_x0000_t32" style="position:absolute;margin-left:31.9pt;margin-top:13.55pt;width:251.25pt;height:0;z-index:251627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">
            <v:stroke endarrow="block"/>
          </v:shape>
        </w:pict>
      </w:r>
      <w:r w:rsidRPr="00385649">
        <w:rPr>
          <w:b/>
        </w:rPr>
        <w:t xml:space="preserve">         0</w:t>
      </w:r>
      <w:r w:rsidRPr="00385649">
        <w:rPr>
          <w:b/>
        </w:rPr>
        <w:tab/>
      </w:r>
      <w:r w:rsidRPr="00385649">
        <w:rPr>
          <w:b/>
        </w:rPr>
        <w:tab/>
      </w:r>
      <w:r w:rsidRPr="00385649">
        <w:rPr>
          <w:b/>
        </w:rPr>
        <w:tab/>
      </w:r>
      <w:r w:rsidRPr="00385649">
        <w:rPr>
          <w:b/>
        </w:rPr>
        <w:tab/>
      </w:r>
      <w:r w:rsidRPr="00385649">
        <w:rPr>
          <w:b/>
        </w:rPr>
        <w:tab/>
      </w:r>
      <w:r w:rsidRPr="00385649">
        <w:rPr>
          <w:b/>
        </w:rPr>
        <w:tab/>
      </w:r>
      <w:r w:rsidRPr="00385649">
        <w:rPr>
          <w:b/>
        </w:rPr>
        <w:tab/>
        <w:t>renk</w:t>
      </w:r>
    </w:p>
    <w:p w:rsidR="00270ADA" w:rsidRPr="00385649" w:rsidRDefault="00270ADA" w:rsidP="003E53B0">
      <w:pPr>
        <w:ind w:firstLine="708"/>
        <w:rPr>
          <w:rFonts w:ascii="Arial" w:hAnsi="Arial" w:cs="Arial"/>
          <w:b/>
        </w:rPr>
      </w:pPr>
      <w:r w:rsidRPr="00385649">
        <w:rPr>
          <w:rFonts w:ascii="Arial" w:hAnsi="Arial" w:cs="Arial"/>
          <w:b/>
        </w:rPr>
        <w:t xml:space="preserve">Gri    mavi     siyah     beyaz   </w:t>
      </w:r>
      <w:r>
        <w:rPr>
          <w:rFonts w:ascii="Arial" w:hAnsi="Arial" w:cs="Arial"/>
          <w:b/>
        </w:rPr>
        <w:t xml:space="preserve">yeşil  </w:t>
      </w:r>
      <w:r w:rsidRPr="00385649">
        <w:rPr>
          <w:rFonts w:ascii="Arial" w:hAnsi="Arial" w:cs="Arial"/>
          <w:b/>
        </w:rPr>
        <w:t xml:space="preserve">kırmızı </w:t>
      </w:r>
    </w:p>
    <w:p w:rsidR="00270ADA" w:rsidRPr="003E53B0" w:rsidRDefault="00270ADA" w:rsidP="003E53B0">
      <w:pPr>
        <w:ind w:firstLine="708"/>
        <w:rPr>
          <w:rFonts w:ascii="Arial" w:hAnsi="Arial" w:cs="Arial"/>
          <w:sz w:val="24"/>
        </w:rPr>
      </w:pPr>
      <w:r w:rsidRPr="003E53B0">
        <w:rPr>
          <w:rFonts w:ascii="Arial" w:hAnsi="Arial" w:cs="Arial"/>
          <w:sz w:val="24"/>
        </w:rPr>
        <w:t xml:space="preserve">Bir araba galerisinin aylık satışının renklere göre dağılımını gösteren grafiğe göre </w:t>
      </w:r>
      <w:r>
        <w:rPr>
          <w:rFonts w:ascii="Arial" w:hAnsi="Arial" w:cs="Arial"/>
          <w:sz w:val="24"/>
        </w:rPr>
        <w:t xml:space="preserve">aşağıdakilerden hangisi </w:t>
      </w:r>
      <w:r w:rsidRPr="001D462B">
        <w:rPr>
          <w:rFonts w:ascii="Arial" w:hAnsi="Arial" w:cs="Arial"/>
          <w:b/>
          <w:sz w:val="28"/>
          <w:u w:val="single"/>
        </w:rPr>
        <w:t>yanlıştır?</w:t>
      </w:r>
    </w:p>
    <w:p w:rsidR="00270ADA" w:rsidRPr="001D462B" w:rsidRDefault="00270ADA" w:rsidP="00154640">
      <w:pPr>
        <w:spacing w:after="0" w:line="240" w:lineRule="auto"/>
        <w:ind w:left="426" w:right="-214" w:hanging="426"/>
        <w:rPr>
          <w:rFonts w:ascii="Arial" w:hAnsi="Arial" w:cs="Arial"/>
          <w:sz w:val="24"/>
          <w:szCs w:val="24"/>
        </w:rPr>
      </w:pPr>
      <w:r w:rsidRPr="001D462B">
        <w:rPr>
          <w:rFonts w:ascii="Arial" w:hAnsi="Arial" w:cs="Arial"/>
          <w:b/>
          <w:sz w:val="24"/>
          <w:szCs w:val="24"/>
        </w:rPr>
        <w:t>A)</w:t>
      </w:r>
      <w:r>
        <w:rPr>
          <w:rFonts w:ascii="Arial" w:hAnsi="Arial" w:cs="Arial"/>
          <w:b/>
          <w:sz w:val="24"/>
          <w:szCs w:val="24"/>
        </w:rPr>
        <w:t xml:space="preserve"> </w:t>
      </w:r>
      <w:r>
        <w:rPr>
          <w:rFonts w:ascii="Arial" w:hAnsi="Arial" w:cs="Arial"/>
          <w:sz w:val="24"/>
          <w:szCs w:val="24"/>
        </w:rPr>
        <w:t>Yeşil araba ile mavinin toplamı beyaza eşittir.</w:t>
      </w:r>
    </w:p>
    <w:p w:rsidR="00270ADA" w:rsidRPr="001D462B" w:rsidRDefault="00270ADA" w:rsidP="00154640">
      <w:pPr>
        <w:spacing w:after="0" w:line="240" w:lineRule="auto"/>
        <w:ind w:left="426" w:right="-214" w:hanging="426"/>
        <w:rPr>
          <w:rFonts w:ascii="Arial" w:hAnsi="Arial" w:cs="Arial"/>
          <w:sz w:val="24"/>
          <w:szCs w:val="24"/>
        </w:rPr>
      </w:pPr>
      <w:r w:rsidRPr="001D462B">
        <w:rPr>
          <w:rFonts w:ascii="Arial" w:hAnsi="Arial" w:cs="Arial"/>
          <w:b/>
          <w:sz w:val="24"/>
          <w:szCs w:val="24"/>
        </w:rPr>
        <w:t>B)</w:t>
      </w:r>
      <w:r>
        <w:rPr>
          <w:rFonts w:ascii="Arial" w:hAnsi="Arial" w:cs="Arial"/>
          <w:b/>
          <w:sz w:val="24"/>
          <w:szCs w:val="24"/>
        </w:rPr>
        <w:t xml:space="preserve"> </w:t>
      </w:r>
      <w:r>
        <w:rPr>
          <w:rFonts w:ascii="Arial" w:hAnsi="Arial" w:cs="Arial"/>
          <w:sz w:val="24"/>
          <w:szCs w:val="24"/>
        </w:rPr>
        <w:t>siyah ile mavinin toplamı griye eşittir.</w:t>
      </w:r>
    </w:p>
    <w:p w:rsidR="00270ADA" w:rsidRPr="001D462B" w:rsidRDefault="00270ADA" w:rsidP="00154640">
      <w:pPr>
        <w:spacing w:after="0" w:line="240" w:lineRule="auto"/>
        <w:ind w:left="426" w:right="-214" w:hanging="426"/>
        <w:rPr>
          <w:rFonts w:ascii="Arial" w:hAnsi="Arial" w:cs="Arial"/>
          <w:b/>
          <w:sz w:val="24"/>
          <w:szCs w:val="24"/>
        </w:rPr>
      </w:pPr>
      <w:r w:rsidRPr="001D462B">
        <w:rPr>
          <w:rFonts w:ascii="Arial" w:hAnsi="Arial" w:cs="Arial"/>
          <w:b/>
          <w:sz w:val="24"/>
          <w:szCs w:val="24"/>
        </w:rPr>
        <w:t>C)</w:t>
      </w:r>
      <w:r>
        <w:rPr>
          <w:rFonts w:ascii="Arial" w:hAnsi="Arial" w:cs="Arial"/>
          <w:b/>
          <w:sz w:val="24"/>
          <w:szCs w:val="24"/>
        </w:rPr>
        <w:t xml:space="preserve"> </w:t>
      </w:r>
      <w:r w:rsidRPr="001D462B">
        <w:rPr>
          <w:rFonts w:ascii="Arial" w:hAnsi="Arial" w:cs="Arial"/>
          <w:sz w:val="24"/>
          <w:szCs w:val="24"/>
        </w:rPr>
        <w:t xml:space="preserve">Kırmızı ile </w:t>
      </w:r>
      <w:r>
        <w:rPr>
          <w:rFonts w:ascii="Arial" w:hAnsi="Arial" w:cs="Arial"/>
          <w:sz w:val="24"/>
          <w:szCs w:val="24"/>
        </w:rPr>
        <w:t>siyahın farkı griye eşittir.</w:t>
      </w:r>
    </w:p>
    <w:p w:rsidR="00270ADA" w:rsidRDefault="00270ADA" w:rsidP="00154640">
      <w:pPr>
        <w:spacing w:after="0" w:line="240" w:lineRule="auto"/>
        <w:ind w:left="426" w:right="-214" w:hanging="426"/>
        <w:rPr>
          <w:rFonts w:ascii="Arial" w:hAnsi="Arial" w:cs="Arial"/>
          <w:sz w:val="24"/>
          <w:szCs w:val="24"/>
        </w:rPr>
      </w:pPr>
      <w:r w:rsidRPr="001D462B">
        <w:rPr>
          <w:rFonts w:ascii="Arial" w:hAnsi="Arial" w:cs="Arial"/>
          <w:b/>
          <w:sz w:val="24"/>
          <w:szCs w:val="24"/>
        </w:rPr>
        <w:t>D)</w:t>
      </w:r>
      <w:r>
        <w:rPr>
          <w:rFonts w:ascii="Arial" w:hAnsi="Arial" w:cs="Arial"/>
          <w:sz w:val="24"/>
          <w:szCs w:val="24"/>
        </w:rPr>
        <w:t xml:space="preserve"> Toplam 90 araç satılmıştır.</w:t>
      </w:r>
    </w:p>
    <w:p w:rsidR="00270ADA" w:rsidRDefault="00270ADA" w:rsidP="00154640">
      <w:pPr>
        <w:spacing w:after="0" w:line="240" w:lineRule="auto"/>
        <w:ind w:left="426" w:right="-214" w:hanging="426"/>
        <w:rPr>
          <w:rFonts w:ascii="Arial" w:hAnsi="Arial" w:cs="Arial"/>
          <w:b/>
          <w:sz w:val="24"/>
          <w:szCs w:val="24"/>
        </w:rPr>
      </w:pPr>
      <w:r>
        <w:rPr>
          <w:noProof/>
          <w:lang w:eastAsia="tr-TR"/>
        </w:rPr>
        <w:pict>
          <v:shape id="Resim 233" o:spid="_x0000_s1216" type="#_x0000_t75" style="position:absolute;left:0;text-align:left;margin-left:43.2pt;margin-top:9.9pt;width:92.8pt;height:1in;z-index:-251671040;visibility:visible">
            <v:imagedata r:id="rId24" o:title=""/>
          </v:shape>
        </w:pict>
      </w:r>
    </w:p>
    <w:p w:rsidR="00270ADA" w:rsidRPr="000C2752" w:rsidRDefault="00270ADA" w:rsidP="00154640">
      <w:pPr>
        <w:spacing w:after="0" w:line="240" w:lineRule="auto"/>
        <w:ind w:left="426" w:right="-214" w:hanging="426"/>
        <w:rPr>
          <w:rFonts w:ascii="Arial" w:hAnsi="Arial" w:cs="Arial"/>
          <w:b/>
          <w:sz w:val="24"/>
          <w:szCs w:val="24"/>
        </w:rPr>
      </w:pPr>
      <w:r>
        <w:rPr>
          <w:rFonts w:ascii="Arial" w:hAnsi="Arial" w:cs="Arial"/>
          <w:b/>
          <w:sz w:val="32"/>
          <w:szCs w:val="24"/>
        </w:rPr>
        <w:t xml:space="preserve">17- </w:t>
      </w:r>
      <w:r>
        <w:rPr>
          <w:rFonts w:ascii="Arial" w:hAnsi="Arial" w:cs="Arial"/>
          <w:b/>
          <w:sz w:val="32"/>
          <w:szCs w:val="24"/>
        </w:rPr>
        <w:tab/>
      </w:r>
      <w:r>
        <w:rPr>
          <w:rFonts w:ascii="Arial" w:hAnsi="Arial" w:cs="Arial"/>
          <w:b/>
          <w:sz w:val="32"/>
          <w:szCs w:val="24"/>
        </w:rPr>
        <w:tab/>
      </w:r>
      <w:r>
        <w:rPr>
          <w:rFonts w:ascii="Arial" w:hAnsi="Arial" w:cs="Arial"/>
          <w:b/>
          <w:sz w:val="32"/>
          <w:szCs w:val="24"/>
        </w:rPr>
        <w:tab/>
      </w:r>
      <w:r>
        <w:rPr>
          <w:rFonts w:ascii="Arial" w:hAnsi="Arial" w:cs="Arial"/>
          <w:b/>
          <w:sz w:val="32"/>
          <w:szCs w:val="24"/>
        </w:rPr>
        <w:tab/>
      </w:r>
    </w:p>
    <w:p w:rsidR="00270ADA" w:rsidRDefault="00270ADA" w:rsidP="00154640">
      <w:pPr>
        <w:spacing w:after="0" w:line="240" w:lineRule="auto"/>
        <w:ind w:left="426" w:right="-214" w:hanging="426"/>
        <w:rPr>
          <w:rFonts w:ascii="Arial" w:hAnsi="Arial" w:cs="Arial"/>
          <w:b/>
          <w:sz w:val="32"/>
          <w:szCs w:val="24"/>
        </w:rPr>
      </w:pPr>
    </w:p>
    <w:p w:rsidR="00270ADA" w:rsidRDefault="00270ADA" w:rsidP="00154640">
      <w:pPr>
        <w:spacing w:after="0" w:line="240" w:lineRule="auto"/>
        <w:ind w:left="426" w:right="-214" w:hanging="426"/>
        <w:rPr>
          <w:rFonts w:ascii="Arial" w:hAnsi="Arial" w:cs="Arial"/>
          <w:b/>
          <w:sz w:val="32"/>
          <w:szCs w:val="24"/>
        </w:rPr>
      </w:pPr>
    </w:p>
    <w:p w:rsidR="00270ADA" w:rsidRDefault="00270ADA" w:rsidP="00154640">
      <w:pPr>
        <w:spacing w:after="0" w:line="240" w:lineRule="auto"/>
        <w:ind w:left="426" w:right="-214" w:hanging="426"/>
        <w:rPr>
          <w:rFonts w:ascii="Arial" w:hAnsi="Arial" w:cs="Arial"/>
          <w:b/>
          <w:sz w:val="32"/>
          <w:szCs w:val="24"/>
        </w:rPr>
      </w:pPr>
    </w:p>
    <w:p w:rsidR="00270ADA" w:rsidRDefault="00270ADA" w:rsidP="000C2752">
      <w:pPr>
        <w:rPr>
          <w:rFonts w:ascii="Arial" w:hAnsi="Arial" w:cs="Arial"/>
          <w:b/>
          <w:color w:val="000000"/>
          <w:sz w:val="24"/>
        </w:rPr>
      </w:pPr>
      <w:r w:rsidRPr="001531CA">
        <w:rPr>
          <w:rFonts w:ascii="Arial" w:hAnsi="Arial" w:cs="Arial"/>
          <w:color w:val="000000"/>
        </w:rPr>
        <w:t xml:space="preserve">1) </w:t>
      </w:r>
      <w:r w:rsidRPr="000C2752">
        <w:rPr>
          <w:rFonts w:ascii="Arial" w:hAnsi="Arial" w:cs="Arial"/>
          <w:b/>
          <w:color w:val="000000"/>
          <w:sz w:val="24"/>
        </w:rPr>
        <w:t xml:space="preserve">Yukarıdaki çarpma işlemine göre  </w:t>
      </w:r>
    </w:p>
    <w:p w:rsidR="00270ADA" w:rsidRPr="001531CA" w:rsidRDefault="00270ADA" w:rsidP="000C2752">
      <w:pPr>
        <w:rPr>
          <w:rFonts w:ascii="Arial" w:hAnsi="Arial" w:cs="Arial"/>
          <w:color w:val="000000"/>
        </w:rPr>
      </w:pPr>
      <w:r>
        <w:rPr>
          <w:rFonts w:ascii="Arial" w:hAnsi="Arial" w:cs="Arial"/>
          <w:b/>
          <w:color w:val="000000"/>
          <w:sz w:val="24"/>
        </w:rPr>
        <w:t>( Z + K ) - R</w:t>
      </w:r>
      <w:r w:rsidRPr="000C2752">
        <w:rPr>
          <w:rFonts w:ascii="Arial" w:hAnsi="Arial" w:cs="Arial"/>
          <w:b/>
          <w:color w:val="000000"/>
          <w:sz w:val="24"/>
        </w:rPr>
        <w:t xml:space="preserve">  işleminin sonucu kaçtır?</w:t>
      </w:r>
    </w:p>
    <w:p w:rsidR="00270ADA" w:rsidRPr="001531CA" w:rsidRDefault="00270ADA" w:rsidP="000C2752">
      <w:pPr>
        <w:rPr>
          <w:rFonts w:ascii="Arial" w:hAnsi="Arial" w:cs="Arial"/>
          <w:color w:val="000000"/>
        </w:rPr>
      </w:pPr>
      <w:r w:rsidRPr="001531CA">
        <w:rPr>
          <w:rFonts w:ascii="Arial" w:hAnsi="Arial" w:cs="Arial"/>
          <w:color w:val="000000"/>
        </w:rPr>
        <w:t>A) 3</w:t>
      </w:r>
      <w:r w:rsidRPr="001531CA">
        <w:rPr>
          <w:rFonts w:ascii="Arial" w:hAnsi="Arial" w:cs="Arial"/>
          <w:color w:val="000000"/>
        </w:rPr>
        <w:tab/>
      </w:r>
      <w:r w:rsidRPr="001531CA">
        <w:rPr>
          <w:rFonts w:ascii="Arial" w:hAnsi="Arial" w:cs="Arial"/>
          <w:color w:val="000000"/>
        </w:rPr>
        <w:tab/>
        <w:t>B) 4</w:t>
      </w:r>
      <w:r w:rsidRPr="001531CA">
        <w:rPr>
          <w:rFonts w:ascii="Arial" w:hAnsi="Arial" w:cs="Arial"/>
          <w:color w:val="000000"/>
        </w:rPr>
        <w:tab/>
      </w:r>
      <w:r w:rsidRPr="001531CA">
        <w:rPr>
          <w:rFonts w:ascii="Arial" w:hAnsi="Arial" w:cs="Arial"/>
          <w:color w:val="000000"/>
        </w:rPr>
        <w:tab/>
        <w:t>C) 5</w:t>
      </w:r>
      <w:r w:rsidRPr="001531CA">
        <w:rPr>
          <w:rFonts w:ascii="Arial" w:hAnsi="Arial" w:cs="Arial"/>
          <w:color w:val="000000"/>
        </w:rPr>
        <w:tab/>
      </w:r>
      <w:r w:rsidRPr="001531CA">
        <w:rPr>
          <w:rFonts w:ascii="Arial" w:hAnsi="Arial" w:cs="Arial"/>
          <w:color w:val="000000"/>
        </w:rPr>
        <w:tab/>
        <w:t>D) 6</w:t>
      </w:r>
    </w:p>
    <w:p w:rsidR="00270ADA" w:rsidRPr="000C2752" w:rsidRDefault="00270ADA" w:rsidP="00154640">
      <w:pPr>
        <w:spacing w:after="0" w:line="240" w:lineRule="auto"/>
        <w:ind w:left="426" w:right="-214" w:hanging="426"/>
        <w:rPr>
          <w:rFonts w:ascii="Arial" w:hAnsi="Arial" w:cs="Arial"/>
          <w:b/>
          <w:sz w:val="24"/>
          <w:szCs w:val="24"/>
        </w:rPr>
      </w:pPr>
    </w:p>
    <w:p w:rsidR="00270ADA" w:rsidRDefault="00270ADA" w:rsidP="00154640">
      <w:pPr>
        <w:spacing w:after="0" w:line="240" w:lineRule="auto"/>
        <w:ind w:left="426" w:right="-214" w:hanging="426"/>
        <w:rPr>
          <w:rFonts w:ascii="Arial" w:hAnsi="Arial" w:cs="Arial"/>
          <w:b/>
          <w:sz w:val="32"/>
          <w:szCs w:val="24"/>
        </w:rPr>
      </w:pPr>
      <w:r>
        <w:rPr>
          <w:rFonts w:ascii="Arial" w:hAnsi="Arial" w:cs="Arial"/>
          <w:b/>
          <w:sz w:val="32"/>
          <w:szCs w:val="24"/>
        </w:rPr>
        <w:t xml:space="preserve">FEN VE TEKNOLOJİ </w:t>
      </w:r>
    </w:p>
    <w:p w:rsidR="00270ADA" w:rsidRDefault="00270ADA" w:rsidP="00596A1D">
      <w:pPr>
        <w:spacing w:after="0" w:line="240" w:lineRule="auto"/>
        <w:rPr>
          <w:rFonts w:ascii="Arial" w:hAnsi="Arial" w:cs="Arial"/>
          <w:b/>
          <w:sz w:val="24"/>
        </w:rPr>
      </w:pPr>
    </w:p>
    <w:p w:rsidR="00270ADA" w:rsidRPr="00596A1D" w:rsidRDefault="00270ADA" w:rsidP="00596A1D">
      <w:pPr>
        <w:spacing w:after="0" w:line="240" w:lineRule="auto"/>
        <w:rPr>
          <w:rFonts w:ascii="Arial" w:hAnsi="Arial" w:cs="Arial"/>
          <w:b/>
          <w:sz w:val="24"/>
        </w:rPr>
      </w:pPr>
      <w:r>
        <w:rPr>
          <w:rFonts w:ascii="Arial" w:hAnsi="Arial" w:cs="Arial"/>
          <w:b/>
          <w:sz w:val="24"/>
        </w:rPr>
        <w:t xml:space="preserve">1- </w:t>
      </w:r>
      <w:r w:rsidRPr="00596A1D">
        <w:rPr>
          <w:rFonts w:ascii="Arial" w:hAnsi="Arial" w:cs="Arial"/>
          <w:b/>
          <w:sz w:val="24"/>
        </w:rPr>
        <w:t xml:space="preserve">Aşağıdaki şemada soluk alıp verme sırasında gerçekleşen bazı değişimler verilmiştir. </w:t>
      </w:r>
    </w:p>
    <w:p w:rsidR="00270ADA" w:rsidRPr="00596A1D" w:rsidRDefault="00270ADA" w:rsidP="00596A1D">
      <w:pPr>
        <w:tabs>
          <w:tab w:val="left" w:pos="915"/>
        </w:tabs>
        <w:spacing w:after="0" w:line="240" w:lineRule="auto"/>
        <w:rPr>
          <w:rFonts w:ascii="Arial" w:hAnsi="Arial" w:cs="Arial"/>
          <w:sz w:val="24"/>
        </w:rPr>
      </w:pPr>
      <w:r w:rsidRPr="00C05861">
        <w:rPr>
          <w:rFonts w:ascii="Arial" w:hAnsi="Arial" w:cs="Arial"/>
          <w:noProof/>
          <w:color w:val="000000"/>
          <w:sz w:val="24"/>
          <w:lang w:eastAsia="tr-TR"/>
        </w:rPr>
        <w:pict>
          <v:shape id="Resim 234" o:spid="_x0000_i1045" type="#_x0000_t75" alt="Nefesal" style="width:243pt;height:129pt;visibility:visible">
            <v:imagedata r:id="rId25" o:title=""/>
          </v:shape>
        </w:pict>
      </w:r>
    </w:p>
    <w:p w:rsidR="00270ADA" w:rsidRPr="00596A1D" w:rsidRDefault="00270ADA" w:rsidP="00596A1D">
      <w:pPr>
        <w:spacing w:after="0" w:line="240" w:lineRule="auto"/>
        <w:rPr>
          <w:rFonts w:ascii="Arial" w:hAnsi="Arial" w:cs="Arial"/>
          <w:b/>
          <w:sz w:val="24"/>
        </w:rPr>
      </w:pPr>
      <w:r w:rsidRPr="00596A1D">
        <w:rPr>
          <w:rFonts w:ascii="Arial" w:hAnsi="Arial" w:cs="Arial"/>
          <w:b/>
          <w:sz w:val="24"/>
        </w:rPr>
        <w:t xml:space="preserve">Buna göre, aşağıdakilerden hangisi </w:t>
      </w:r>
      <w:r w:rsidRPr="00596A1D">
        <w:rPr>
          <w:rFonts w:ascii="Arial" w:hAnsi="Arial" w:cs="Arial"/>
          <w:b/>
          <w:sz w:val="28"/>
          <w:u w:val="single"/>
        </w:rPr>
        <w:t>yanlıştır?</w:t>
      </w:r>
    </w:p>
    <w:p w:rsidR="00270ADA" w:rsidRDefault="00270ADA" w:rsidP="00596A1D">
      <w:pPr>
        <w:spacing w:after="0" w:line="240" w:lineRule="auto"/>
        <w:rPr>
          <w:rFonts w:ascii="Arial" w:hAnsi="Arial" w:cs="Arial"/>
          <w:sz w:val="24"/>
        </w:rPr>
      </w:pPr>
    </w:p>
    <w:p w:rsidR="00270ADA" w:rsidRPr="00596A1D" w:rsidRDefault="00270ADA" w:rsidP="00596A1D">
      <w:pPr>
        <w:spacing w:after="0" w:line="240" w:lineRule="auto"/>
        <w:rPr>
          <w:rFonts w:ascii="Arial" w:hAnsi="Arial" w:cs="Arial"/>
          <w:sz w:val="24"/>
        </w:rPr>
      </w:pPr>
      <w:r w:rsidRPr="00596A1D">
        <w:rPr>
          <w:rFonts w:ascii="Arial" w:hAnsi="Arial" w:cs="Arial"/>
          <w:sz w:val="24"/>
        </w:rPr>
        <w:t>A-Soluk alma sırasında göğüs kafesi dışarı doğru genişler.</w:t>
      </w:r>
    </w:p>
    <w:p w:rsidR="00270ADA" w:rsidRPr="00596A1D" w:rsidRDefault="00270ADA" w:rsidP="00596A1D">
      <w:pPr>
        <w:spacing w:after="0" w:line="240" w:lineRule="auto"/>
        <w:rPr>
          <w:rFonts w:ascii="Arial" w:hAnsi="Arial" w:cs="Arial"/>
          <w:sz w:val="24"/>
        </w:rPr>
      </w:pPr>
      <w:r w:rsidRPr="00596A1D">
        <w:rPr>
          <w:rFonts w:ascii="Arial" w:hAnsi="Arial" w:cs="Arial"/>
          <w:sz w:val="24"/>
        </w:rPr>
        <w:t>B-Soluk verme sırasında diyafram kası yukarı doğru doğru çıkar.</w:t>
      </w:r>
    </w:p>
    <w:p w:rsidR="00270ADA" w:rsidRPr="00596A1D" w:rsidRDefault="00270ADA" w:rsidP="00596A1D">
      <w:pPr>
        <w:spacing w:after="0" w:line="240" w:lineRule="auto"/>
        <w:rPr>
          <w:rFonts w:ascii="Arial" w:hAnsi="Arial" w:cs="Arial"/>
          <w:sz w:val="24"/>
        </w:rPr>
      </w:pPr>
      <w:r w:rsidRPr="00596A1D">
        <w:rPr>
          <w:rFonts w:ascii="Arial" w:hAnsi="Arial" w:cs="Arial"/>
          <w:sz w:val="24"/>
        </w:rPr>
        <w:t>C-Soluk alma sırasında diyafram kası değişmeden kalır.</w:t>
      </w:r>
    </w:p>
    <w:p w:rsidR="00270ADA" w:rsidRPr="00596A1D" w:rsidRDefault="00270ADA" w:rsidP="00596A1D">
      <w:pPr>
        <w:spacing w:after="0" w:line="240" w:lineRule="auto"/>
        <w:rPr>
          <w:rFonts w:ascii="Arial" w:hAnsi="Arial" w:cs="Arial"/>
          <w:sz w:val="24"/>
        </w:rPr>
      </w:pPr>
      <w:r w:rsidRPr="00596A1D">
        <w:rPr>
          <w:rFonts w:ascii="Arial" w:hAnsi="Arial" w:cs="Arial"/>
          <w:sz w:val="24"/>
        </w:rPr>
        <w:t>D-Soluk verme sırasında göğüs kafesi içeri doğru daralır.</w:t>
      </w:r>
    </w:p>
    <w:p w:rsidR="00270ADA" w:rsidRDefault="00270ADA" w:rsidP="00154640">
      <w:pPr>
        <w:spacing w:after="0" w:line="240" w:lineRule="auto"/>
        <w:ind w:left="426" w:right="-214" w:hanging="426"/>
        <w:rPr>
          <w:rFonts w:ascii="Arial" w:hAnsi="Arial" w:cs="Arial"/>
          <w:b/>
          <w:sz w:val="32"/>
          <w:szCs w:val="24"/>
        </w:rPr>
      </w:pPr>
    </w:p>
    <w:p w:rsidR="00270ADA" w:rsidRDefault="00270ADA" w:rsidP="000B7A42">
      <w:pPr>
        <w:spacing w:after="0" w:line="240" w:lineRule="auto"/>
        <w:ind w:left="426" w:right="-214" w:hanging="426"/>
        <w:rPr>
          <w:rFonts w:ascii="Arial" w:hAnsi="Arial" w:cs="Arial"/>
          <w:sz w:val="24"/>
          <w:szCs w:val="24"/>
        </w:rPr>
      </w:pPr>
      <w:r>
        <w:rPr>
          <w:rFonts w:ascii="Arial" w:hAnsi="Arial" w:cs="Arial"/>
          <w:b/>
          <w:sz w:val="32"/>
          <w:szCs w:val="24"/>
        </w:rPr>
        <w:t xml:space="preserve">2- </w:t>
      </w:r>
      <w:r>
        <w:rPr>
          <w:noProof/>
          <w:lang w:eastAsia="tr-TR"/>
        </w:rPr>
        <w:pict>
          <v:shape id="Resim 236" o:spid="_x0000_s1217" type="#_x0000_t75" alt="Halter3" href="http://images.google.com.tr/imgres?imgurl=http://www.netresim.net/data/media/86/Halter3.jpg&amp;imgrefurl=http://www.netresim.net/img1695.search.htm&amp;usg=__w3nT80I_vIFPZ2cjQdKNguZn5N8=&amp;h=415&amp;w=290&amp;sz=30&amp;hl=tr&amp;start=3&amp;tbnid=gVJYZng_EnSyfM:&amp;tbnh=125&amp;tbnw=87&amp;prev=/images?q=halter&amp;gbv=2&amp;ndsp=20&amp;hl=tr&amp;sa" style="position:absolute;left:0;text-align:left;margin-left:18.55pt;margin-top:-.25pt;width:74.25pt;height:75pt;z-index:-251670016;visibility:visible;mso-position-horizontal-relative:text;mso-position-vertical-relative:text" o:button="t">
            <v:fill o:detectmouseclick="t"/>
            <v:imagedata r:id="rId26" o:title=""/>
          </v:shape>
        </w:pict>
      </w:r>
      <w:r>
        <w:rPr>
          <w:rFonts w:ascii="Arial" w:hAnsi="Arial" w:cs="Arial"/>
          <w:b/>
          <w:sz w:val="32"/>
          <w:szCs w:val="24"/>
        </w:rPr>
        <w:t xml:space="preserve">                    </w:t>
      </w:r>
      <w:r w:rsidRPr="00596A1D">
        <w:rPr>
          <w:rFonts w:ascii="Arial" w:hAnsi="Arial" w:cs="Arial"/>
          <w:sz w:val="32"/>
          <w:szCs w:val="24"/>
        </w:rPr>
        <w:t>I</w:t>
      </w:r>
      <w:r w:rsidRPr="00596A1D">
        <w:rPr>
          <w:rFonts w:ascii="Arial" w:hAnsi="Arial" w:cs="Arial"/>
          <w:sz w:val="24"/>
          <w:szCs w:val="24"/>
        </w:rPr>
        <w:t xml:space="preserve">- Kemikler       </w:t>
      </w:r>
    </w:p>
    <w:p w:rsidR="00270ADA" w:rsidRDefault="00270ADA" w:rsidP="000B7A42">
      <w:pPr>
        <w:spacing w:after="0" w:line="240" w:lineRule="auto"/>
        <w:ind w:left="426" w:right="-214" w:hanging="426"/>
        <w:rPr>
          <w:rFonts w:ascii="Arial" w:hAnsi="Arial" w:cs="Arial"/>
          <w:sz w:val="24"/>
          <w:szCs w:val="24"/>
        </w:rPr>
      </w:pPr>
      <w:r>
        <w:rPr>
          <w:rFonts w:ascii="Arial" w:hAnsi="Arial" w:cs="Arial"/>
          <w:b/>
          <w:sz w:val="32"/>
          <w:szCs w:val="24"/>
        </w:rPr>
        <w:t xml:space="preserve">                        </w:t>
      </w:r>
      <w:r w:rsidRPr="00596A1D">
        <w:rPr>
          <w:rFonts w:ascii="Arial" w:hAnsi="Arial" w:cs="Arial"/>
          <w:sz w:val="24"/>
          <w:szCs w:val="24"/>
        </w:rPr>
        <w:t xml:space="preserve">II-Kaslar      </w:t>
      </w:r>
    </w:p>
    <w:p w:rsidR="00270ADA" w:rsidRPr="000B7A42" w:rsidRDefault="00270ADA" w:rsidP="000B7A42">
      <w:pPr>
        <w:spacing w:after="0" w:line="240" w:lineRule="auto"/>
        <w:ind w:left="426" w:right="-214" w:hanging="426"/>
        <w:rPr>
          <w:rFonts w:ascii="Arial" w:hAnsi="Arial" w:cs="Arial"/>
          <w:b/>
          <w:sz w:val="32"/>
          <w:szCs w:val="24"/>
        </w:rPr>
      </w:pPr>
      <w:r>
        <w:rPr>
          <w:rFonts w:ascii="Arial" w:hAnsi="Arial" w:cs="Arial"/>
          <w:sz w:val="24"/>
          <w:szCs w:val="24"/>
        </w:rPr>
        <w:t xml:space="preserve">                                </w:t>
      </w:r>
      <w:r w:rsidRPr="00596A1D">
        <w:rPr>
          <w:rFonts w:ascii="Arial" w:hAnsi="Arial" w:cs="Arial"/>
          <w:sz w:val="24"/>
          <w:szCs w:val="24"/>
        </w:rPr>
        <w:t>III- Eklemler</w:t>
      </w:r>
    </w:p>
    <w:p w:rsidR="00270ADA" w:rsidRDefault="00270ADA" w:rsidP="00596A1D">
      <w:pPr>
        <w:spacing w:after="0" w:line="240" w:lineRule="auto"/>
        <w:ind w:right="-214"/>
        <w:rPr>
          <w:rFonts w:ascii="Arial" w:hAnsi="Arial" w:cs="Arial"/>
          <w:sz w:val="24"/>
          <w:szCs w:val="24"/>
        </w:rPr>
      </w:pPr>
      <w:r w:rsidRPr="00596A1D">
        <w:rPr>
          <w:rFonts w:ascii="Arial" w:hAnsi="Arial" w:cs="Arial"/>
          <w:sz w:val="24"/>
          <w:szCs w:val="24"/>
        </w:rPr>
        <w:t xml:space="preserve"> </w:t>
      </w:r>
    </w:p>
    <w:p w:rsidR="00270ADA" w:rsidRDefault="00270ADA" w:rsidP="00596A1D">
      <w:pPr>
        <w:spacing w:after="0" w:line="240" w:lineRule="auto"/>
        <w:ind w:right="-214"/>
        <w:rPr>
          <w:rFonts w:ascii="Arial" w:hAnsi="Arial" w:cs="Arial"/>
          <w:sz w:val="24"/>
          <w:szCs w:val="24"/>
        </w:rPr>
      </w:pPr>
    </w:p>
    <w:p w:rsidR="00270ADA" w:rsidRDefault="00270ADA" w:rsidP="00596A1D">
      <w:pPr>
        <w:spacing w:after="0" w:line="240" w:lineRule="auto"/>
        <w:ind w:right="-214"/>
        <w:rPr>
          <w:rFonts w:ascii="Arial" w:hAnsi="Arial" w:cs="Arial"/>
          <w:b/>
          <w:sz w:val="24"/>
          <w:szCs w:val="24"/>
        </w:rPr>
      </w:pPr>
    </w:p>
    <w:p w:rsidR="00270ADA" w:rsidRDefault="00270ADA" w:rsidP="00596A1D">
      <w:pPr>
        <w:spacing w:after="0" w:line="240" w:lineRule="auto"/>
        <w:ind w:right="-214"/>
        <w:rPr>
          <w:rFonts w:ascii="Arial" w:hAnsi="Arial" w:cs="Arial"/>
          <w:b/>
          <w:sz w:val="24"/>
          <w:szCs w:val="24"/>
        </w:rPr>
      </w:pPr>
      <w:r w:rsidRPr="000B7A42">
        <w:rPr>
          <w:rFonts w:ascii="Arial" w:hAnsi="Arial" w:cs="Arial"/>
          <w:b/>
          <w:sz w:val="24"/>
          <w:szCs w:val="24"/>
        </w:rPr>
        <w:t>Halter kaldıran bir sporcunun  yukarıdaki yapılarından hangileri  kald</w:t>
      </w:r>
      <w:r>
        <w:rPr>
          <w:rFonts w:ascii="Arial" w:hAnsi="Arial" w:cs="Arial"/>
          <w:b/>
          <w:sz w:val="24"/>
          <w:szCs w:val="24"/>
        </w:rPr>
        <w:t>ırma eyleminde görev almaktadır</w:t>
      </w:r>
    </w:p>
    <w:p w:rsidR="00270ADA" w:rsidRDefault="00270ADA" w:rsidP="00596A1D">
      <w:pPr>
        <w:spacing w:after="0" w:line="240" w:lineRule="auto"/>
        <w:ind w:right="-214"/>
        <w:rPr>
          <w:rFonts w:ascii="Arial" w:hAnsi="Arial" w:cs="Arial"/>
          <w:sz w:val="24"/>
          <w:szCs w:val="24"/>
        </w:rPr>
      </w:pPr>
    </w:p>
    <w:p w:rsidR="00270ADA" w:rsidRPr="000B7A42" w:rsidRDefault="00270ADA" w:rsidP="00596A1D">
      <w:pPr>
        <w:spacing w:after="0" w:line="240" w:lineRule="auto"/>
        <w:ind w:right="-214"/>
        <w:rPr>
          <w:rFonts w:ascii="Arial" w:hAnsi="Arial" w:cs="Arial"/>
          <w:b/>
          <w:sz w:val="24"/>
          <w:szCs w:val="24"/>
        </w:rPr>
      </w:pPr>
      <w:r>
        <w:rPr>
          <w:rFonts w:ascii="Arial" w:hAnsi="Arial" w:cs="Arial"/>
          <w:sz w:val="24"/>
          <w:szCs w:val="24"/>
        </w:rPr>
        <w:t xml:space="preserve"> A) </w:t>
      </w:r>
      <w:r w:rsidRPr="00596A1D">
        <w:rPr>
          <w:rFonts w:ascii="Arial" w:hAnsi="Arial" w:cs="Arial"/>
          <w:sz w:val="24"/>
          <w:szCs w:val="24"/>
        </w:rPr>
        <w:t>I</w:t>
      </w:r>
      <w:r>
        <w:rPr>
          <w:rFonts w:ascii="Arial" w:hAnsi="Arial" w:cs="Arial"/>
          <w:sz w:val="24"/>
          <w:szCs w:val="24"/>
        </w:rPr>
        <w:t xml:space="preserve"> – II - III       B) I - II      C)</w:t>
      </w:r>
      <w:r w:rsidRPr="00596A1D">
        <w:rPr>
          <w:rFonts w:ascii="Arial" w:hAnsi="Arial" w:cs="Arial"/>
          <w:sz w:val="24"/>
          <w:szCs w:val="24"/>
        </w:rPr>
        <w:t xml:space="preserve"> II - III        D)  I - III</w:t>
      </w:r>
    </w:p>
    <w:p w:rsidR="00270ADA" w:rsidRDefault="00270ADA" w:rsidP="00154640">
      <w:pPr>
        <w:spacing w:after="0" w:line="240" w:lineRule="auto"/>
        <w:ind w:left="426" w:right="-214" w:hanging="426"/>
        <w:rPr>
          <w:rFonts w:ascii="Arial" w:hAnsi="Arial" w:cs="Arial"/>
          <w:b/>
          <w:sz w:val="32"/>
          <w:szCs w:val="24"/>
        </w:rPr>
      </w:pPr>
    </w:p>
    <w:p w:rsidR="00270ADA" w:rsidRDefault="00270ADA" w:rsidP="000B7A42">
      <w:pPr>
        <w:rPr>
          <w:i/>
          <w:sz w:val="28"/>
          <w:szCs w:val="28"/>
        </w:rPr>
      </w:pPr>
      <w:r>
        <w:rPr>
          <w:noProof/>
          <w:lang w:eastAsia="tr-TR"/>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ağ Ok 270" o:spid="_x0000_s1218" type="#_x0000_t13" style="position:absolute;margin-left:112.35pt;margin-top:42.95pt;width:26.25pt;height:27.1pt;z-index:2516474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" adj="10800" fillcolor="#4f81bd" strokecolor="#243f60" strokeweight="2pt"/>
        </w:pict>
      </w:r>
      <w:r>
        <w:rPr>
          <w:rFonts w:ascii="Arial" w:hAnsi="Arial" w:cs="Arial"/>
          <w:b/>
          <w:sz w:val="32"/>
          <w:szCs w:val="24"/>
        </w:rPr>
        <w:t xml:space="preserve">3- </w:t>
      </w:r>
      <w:r>
        <w:rPr>
          <w:noProof/>
          <w:lang w:eastAsia="tr-TR"/>
        </w:rPr>
      </w:r>
      <w:r w:rsidRPr="00297483">
        <w:rPr>
          <w:b/>
          <w:i/>
          <w:noProof/>
          <w:sz w:val="28"/>
          <w:szCs w:val="28"/>
          <w:lang w:eastAsia="tr-TR"/>
        </w:rPr>
        <w:pict>
          <v:group id="Tuval 266" o:spid="_x0000_s1219" editas="canvas" style="width:102.95pt;height:110.9pt;mso-position-horizontal-relative:char;mso-position-vertical-relative:line" coordsize="13074,140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">
            <v:shape id="_x0000_s1220" type="#_x0000_t75" style="position:absolute;width:13074;height:14077;visibility:visible">
              <v:fill o:detectmouseclick="t"/>
              <v:path o:connecttype="none"/>
            </v:shape>
            <v:group id="Group 5" o:spid="_x0000_s1221" style="position:absolute;left:4569;top:366;width:6863;height:9157" coordorigin="3677,15391" coordsize="734,8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Sp6cYAAADcAAAADwAAAGRycy9kb3ducmV2LnhtbESPT2vCQBTE7wW/w/IK&#10;vdXNH2wldQ0itngQoSqU3h7ZZxKSfRuy2yR++25B6HGYmd8wq3wyrRiod7VlBfE8AkFcWF1zqeBy&#10;fn9egnAeWWNrmRTcyEG+nj2sMNN25E8aTr4UAcIuQwWV910mpSsqMujmtiMO3tX2Bn2QfSl1j2OA&#10;m1YmUfQiDdYcFirsaFtR0Zx+jIKPEcdNGu+GQ3Pd3r7Pi+PXISalnh6nzRsIT5P/D9/be60gSV/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ZKnpxgAAANwA&#10;AAAPAAAAAAAAAAAAAAAAAKoCAABkcnMvZG93bnJldi54bWxQSwUGAAAAAAQABAD6AAAAnQMAAAAA&#10;">
              <v:line id="Line 6" o:spid="_x0000_s1222" style="position:absolute;visibility:visible" from="3677,16255" to="4410,16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anGcMAAADcAAAADwAAAGRycy9kb3ducmV2LnhtbERPz2vCMBS+C/4P4Qm7aapCGdUoogx0&#10;hzGdoMdn82yrzUtJsrb775fDYMeP7/dy3ZtatOR8ZVnBdJKAIM6trrhQcP56G7+C8AFZY22ZFPyQ&#10;h/VqOFhipm3HR2pPoRAxhH2GCsoQmkxKn5dk0E9sQxy5u3UGQ4SukNphF8NNLWdJkkqDFceGEhva&#10;lpQ/T99Gwcf8M203h/d9fzmkt3x3vF0fnVPqZdRvFiAC9eFf/OfeawWzeVwb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3GpxnDAAAA3AAAAA8AAAAAAAAAAAAA&#10;AAAAoQIAAGRycy9kb3ducmV2LnhtbFBLBQYAAAAABAAEAPkAAACRAwAAAAA=&#10;"/>
              <v:line id="Line 7" o:spid="_x0000_s1223" style="position:absolute;flip:y;visibility:visible" from="3677,15391" to="3678,162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6D/cYAAADcAAAADwAAAGRycy9kb3ducmV2LnhtbESPQWsCMRSE74X+h/AKvUjNVqXoahQp&#10;FDx4qZaV3p6b182ym5dtEnX9940g9DjMzDfMYtXbVpzJh9qxgtdhBoK4dLrmSsHX/uNlCiJEZI2t&#10;Y1JwpQCr5ePDAnPtLvxJ512sRIJwyFGBibHLpQylIYth6Dri5P04bzEm6SupPV4S3LZylGVv0mLN&#10;acFgR++GymZ3sgrkdDv49evjpCmaw2FmirLovrdKPT/16zmISH38D9/bG61gNJ7B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uug/3GAAAA3AAAAA8AAAAAAAAA&#10;AAAAAAAAoQIAAGRycy9kb3ducmV2LnhtbFBLBQYAAAAABAAEAPkAAACUAwAAAAA=&#10;"/>
              <v:line id="Line 8" o:spid="_x0000_s1224" style="position:absolute;flip:x y;visibility:visible" from="4410,15391" to="4411,162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Jhm8IAAADcAAAADwAAAGRycy9kb3ducmV2LnhtbERPy2rCQBTdF/oPwy24KWZiGoqkmYgI&#10;FlcptYrbS+bmQTN3QmZqol/fWRS6PJx3vplNL640us6yglUUgyCurO64UXD62i/XIJxH1thbJgU3&#10;crApHh9yzLSd+JOuR9+IEMIuQwWt90MmpataMugiOxAHrrajQR/g2Eg94hTCTS+TOH6VBjsODS0O&#10;tGup+j7+GAXI5f1lPa0ole90cUn58bw910otnubtGwhPs/8X/7kPWkGShvnhTDgCsvg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OJhm8IAAADcAAAADwAAAAAAAAAAAAAA&#10;AAChAgAAZHJzL2Rvd25yZXYueG1sUEsFBgAAAAAEAAQA+QAAAJADAAAAAA==&#10;"/>
            </v:group>
            <v:line id="Line 9" o:spid="_x0000_s1225" style="position:absolute;visibility:visible" from="4569,7227" to="11432,7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cZesYAAADbAAAADwAAAGRycy9kb3ducmV2LnhtbESPT2vCQBTE74V+h+UJvdWNbQkSXUVa&#10;CupB6h/Q4zP7TGKzb8PumqTfvisUehxm5jfMdN6bWrTkfGVZwWiYgCDOra64UHDYfz6PQfiArLG2&#10;TAp+yMN89vgwxUzbjrfU7kIhIoR9hgrKEJpMSp+XZNAPbUMcvYt1BkOUrpDaYRfhppYvSZJKgxXH&#10;hRIbei8p/97djILN61faLlbrZX9cpef8Y3s+XTun1NOgX0xABOrDf/ivvdQK3lK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3GXrGAAAA2wAAAA8AAAAAAAAA&#10;AAAAAAAAoQIAAGRycy9kb3ducmV2LnhtbFBLBQYAAAAABAAEAPkAAACUAwAAAAA=&#10;"/>
            <v:shape id="Text Box 10" o:spid="_x0000_s1226" type="#_x0000_t202" style="position:absolute;left:4569;top:6078;width:6872;height:45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WoncUA&#10;AADcAAAADwAAAGRycy9kb3ducmV2LnhtbESPW2vCQBCF34X+h2UKfdONoQQbXUPoBURR6gXaxyE7&#10;JmmzsyG7avrvu4Lg4+FcPs4s600jztS52rKC8SgCQVxYXXOp4LD/GE5AOI+ssbFMCv7IQTZ/GMww&#10;1fbCWzrvfCnCCLsUFVTet6mUrqjIoBvZljh4R9sZ9EF2pdQdXsK4aWQcRYk0WHMgVNjSa0XF7+5k&#10;AuQrcd9y8/byUz8vN0VM+Wr9/qnU02OfT0F46v09fGsvtII4ieF6JhwBO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laidxQAAANwAAAAPAAAAAAAAAAAAAAAAAJgCAABkcnMv&#10;ZG93bnJldi54bWxQSwUGAAAAAAQABAD1AAAAigMAAAAA&#10;" fillcolor="gray">
              <v:textbox>
                <w:txbxContent>
                  <w:p w:rsidR="00270ADA" w:rsidRPr="00EA7A33" w:rsidRDefault="00270ADA" w:rsidP="000B7A42">
                    <w:pPr>
                      <w:rPr>
                        <w:rFonts w:ascii="Comic Sans MS" w:hAnsi="Comic Sans MS"/>
                        <w:b/>
                        <w:i/>
                      </w:rPr>
                    </w:pPr>
                    <w:r>
                      <w:t xml:space="preserve">  </w:t>
                    </w:r>
                    <w:r w:rsidRPr="00EA7A33">
                      <w:rPr>
                        <w:rFonts w:ascii="Comic Sans MS" w:hAnsi="Comic Sans MS"/>
                        <w:b/>
                        <w:i/>
                      </w:rPr>
                      <w:t>SU</w:t>
                    </w:r>
                  </w:p>
                </w:txbxContent>
              </v:textbox>
            </v:shape>
            <v:shapetype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AutoShape 11" o:spid="_x0000_s1227" type="#_x0000_t56" style="position:absolute;top:366;width:3426;height:22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TQh8UA&#10;AADcAAAADwAAAGRycy9kb3ducmV2LnhtbESPQWvCQBSE74X+h+UVeil1U8VYYzaSFgRPQlXa6zP7&#10;TEJ334bsVuO/dwWhx2FmvmHy5WCNOFHvW8cK3kYJCOLK6ZZrBfvd6vUdhA/IGo1jUnAhD8vi8SHH&#10;TLszf9FpG2oRIewzVNCE0GVS+qohi37kOuLoHV1vMUTZ11L3eI5wa+Q4SVJpseW40GBHnw1Vv9s/&#10;q8BMf/g73Xysk9l8f8ChXL1MSqPU89NQLkAEGsJ/+N5eawXjdAK3M/EIyO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FNCHxQAAANwAAAAPAAAAAAAAAAAAAAAAAJgCAABkcnMv&#10;ZG93bnJldi54bWxQSwUGAAAAAAQABAD1AAAAigMAAAAA&#10;" fillcolor="black"/>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AutoShape 12" o:spid="_x0000_s1228" type="#_x0000_t105" style="position:absolute;left:3426;top:366;width:4569;height:11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0IccUA&#10;AADcAAAADwAAAGRycy9kb3ducmV2LnhtbESPzWrDMBCE74W+g9hCb7Uct4TgRAkh0FLoJX8UettY&#10;G8tEWjmWmthvHxUKOQ4z8w0zW/TOigt1ofGsYJTlIIgrrxuuFex37y8TECEia7SeScFAARbzx4cZ&#10;ltpfeUOXbaxFgnAoUYGJsS2lDJUhhyHzLXHyjr5zGJPsaqk7vCa4s7LI87F02HBaMNjSylB12v46&#10;BWtjv1+/Pn5kWA76vCvsYVjXB6Wen/rlFESkPt7D/+1PraAYv8HfmXQ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nQhxxQAAANwAAAAPAAAAAAAAAAAAAAAAAJgCAABkcnMv&#10;ZG93bnJldi54bWxQSwUGAAAAAAQABAD1AAAAigMAAAAA&#10;" adj="13056,19464" fillcolor="gray"/>
            <v:shape id="Text Box 13" o:spid="_x0000_s1229" type="#_x0000_t202" style="position:absolute;left:4569;top:10652;width:8014;height:3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FoVcIA&#10;AADcAAAADwAAAGRycy9kb3ducmV2LnhtbESP3YrCMBSE7wXfIRzBG9FUWatWo6zCirf+PMCxObbF&#10;5qQ0WVvf3giCl8PMfMOsNq0pxYNqV1hWMB5FIIhTqwvOFFzOf8M5COeRNZaWScGTHGzW3c4KE20b&#10;PtLj5DMRIOwSVJB7XyVSujQng25kK+Lg3Wxt0AdZZ1LX2AS4KeUkimJpsOCwkGNFu5zS++nfKLgd&#10;msF00Vz3/jI7/sRbLGZX+1Sq32t/lyA8tf4b/rQPWsEknsL7TDgCc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EWhVwgAAANwAAAAPAAAAAAAAAAAAAAAAAJgCAABkcnMvZG93&#10;bnJldi54bWxQSwUGAAAAAAQABAD1AAAAhwMAAAAA&#10;" stroked="f">
              <v:textbox>
                <w:txbxContent>
                  <w:p w:rsidR="00270ADA" w:rsidRPr="000B7A42" w:rsidRDefault="00270ADA" w:rsidP="000B7A42">
                    <w:pPr>
                      <w:rPr>
                        <w:i/>
                      </w:rPr>
                    </w:pPr>
                    <w:r w:rsidRPr="000B7A42">
                      <w:rPr>
                        <w:i/>
                      </w:rPr>
                      <w:t>300 ml</w:t>
                    </w:r>
                  </w:p>
                </w:txbxContent>
              </v:textbox>
            </v:shape>
            <w10:anchorlock/>
          </v:group>
        </w:pict>
      </w:r>
      <w:r>
        <w:rPr>
          <w:noProof/>
          <w:lang w:eastAsia="tr-TR"/>
        </w:rPr>
      </w:r>
      <w:r w:rsidRPr="00297483">
        <w:rPr>
          <w:b/>
          <w:i/>
          <w:noProof/>
          <w:sz w:val="28"/>
          <w:szCs w:val="28"/>
          <w:lang w:eastAsia="tr-TR"/>
        </w:rPr>
        <w:pict>
          <v:group id="Tuval 279" o:spid="_x0000_s1230" editas="canvas" style="width:1in;height:99pt;mso-position-horizontal-relative:char;mso-position-vertical-relative:line" coordsize="9144,12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">
            <v:shape id="_x0000_s1231" type="#_x0000_t75" style="position:absolute;width:9144;height:12573;visibility:visible">
              <v:fill o:detectmouseclick="t"/>
              <v:path o:connecttype="none"/>
            </v:shape>
            <v:group id="Group 17" o:spid="_x0000_s1232" style="position:absolute;left:1141;top:9;width:6870;height:8008" coordorigin="3677,15391" coordsize="734,8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stxsQAAADcAAAADwAAAGRycy9kb3ducmV2LnhtbESPQYvCMBSE78L+h/AW&#10;vGlaF12pRhHZFQ8iqAvi7dE822LzUppsW/+9EQSPw8x8w8yXnSlFQ7UrLCuIhxEI4tTqgjMFf6ff&#10;wRSE88gaS8uk4E4OlouP3hwTbVs+UHP0mQgQdgkqyL2vEildmpNBN7QVcfCutjbog6wzqWtsA9yU&#10;chRFE2mw4LCQY0XrnNLb8d8o2LTYrr7in2Z3u67vl9N4f97FpFT/s1vNQHjq/Dv8am+1gt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6stxsQAAADcAAAA&#10;DwAAAAAAAAAAAAAAAACqAgAAZHJzL2Rvd25yZXYueG1sUEsFBgAAAAAEAAQA+gAAAJsDAAAAAA==&#10;">
              <v:line id="Line 18" o:spid="_x0000_s1233" style="position:absolute;visibility:visible" from="3677,16255" to="4410,16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QpM8cAAADcAAAADwAAAGRycy9kb3ducmV2LnhtbESPQWvCQBSE7wX/w/KE3urGFFJJXUUs&#10;Be2hVFvQ4zP7mkSzb8PuNkn/fbcgeBxm5htmvhxMIzpyvrasYDpJQBAXVtdcKvj6fH2YgfABWWNj&#10;mRT8koflYnQ3x1zbnnfU7UMpIoR9jgqqENpcSl9UZNBPbEscvW/rDIYoXSm1wz7CTSPTJMmkwZrj&#10;QoUtrSsqLvsfo+D98SPrVtu3zXDYZqfiZXc6nnun1P14WD2DCDSEW/ja3mgF6VMK/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RCkzxwAAANwAAAAPAAAAAAAA&#10;AAAAAAAAAKECAABkcnMvZG93bnJldi54bWxQSwUGAAAAAAQABAD5AAAAlQMAAAAA&#10;"/>
              <v:line id="Line 19" o:spid="_x0000_s1234" style="position:absolute;flip:y;visibility:visible" from="3677,15391" to="3678,162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wN18cAAADcAAAADwAAAGRycy9kb3ducmV2LnhtbESPQUvDQBSE74L/YXmCF2k3VtEasylF&#10;EDz00ioJvT2zz2xI9m3cXdv4791CweMwM98wxWqygziQD51jBbfzDARx43THrYKP99fZEkSIyBoH&#10;x6TglwKsysuLAnPtjrylwy62IkE45KjAxDjmUobGkMUwdyNx8r6ctxiT9K3UHo8Jbge5yLIHabHj&#10;tGBwpBdDTb/7sQrkcnPz7def933V1/WTqZpq3G+Uur6a1s8gIk3xP3xuv2kFi8c7OJ1JR0CW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8LA3XxwAAANwAAAAPAAAAAAAA&#10;AAAAAAAAAKECAABkcnMvZG93bnJldi54bWxQSwUGAAAAAAQABAD5AAAAlQMAAAAA&#10;"/>
              <v:line id="Line 20" o:spid="_x0000_s1235" style="position:absolute;flip:x y;visibility:visible" from="4410,15391" to="4411,162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WtJcYAAADcAAAADwAAAGRycy9kb3ducmV2LnhtbESPzWrDMBCE74G+g9hCL6WR45g0uFGM&#10;CTTk5JKf0utibWxTa2UsJXb69FWhkOMwM98wq2w0rbhS7xrLCmbTCARxaXXDlYLT8f1lCcJ5ZI2t&#10;ZVJwIwfZ+mGywlTbgfd0PfhKBAi7FBXU3neplK6syaCb2o44eGfbG/RB9pXUPQ4BbloZR9FCGmw4&#10;LNTY0aam8vtwMQqQi5/5cphRIrf05eLi4zn/PCv19DjmbyA8jf4e/m/vtIL4NYG/M+EI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m1rSXGAAAA3AAAAA8AAAAAAAAA&#10;AAAAAAAAoQIAAGRycy9kb3ducmV2LnhtbFBLBQYAAAAABAAEAPkAAACUAwAAAAA=&#10;"/>
            </v:group>
            <v:line id="Line 21" o:spid="_x0000_s1236" style="position:absolute;visibility:visible" from="1151,2296" to="8011,2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2xR8cAAADcAAAADwAAAGRycy9kb3ducmV2LnhtbESPQWvCQBSE7wX/w/IKvdVNLU0luoq0&#10;FLSHolbQ4zP7TGKzb8PuNkn/vSsUPA4z8w0znfemFi05X1lW8DRMQBDnVldcKNh9fzyOQfiArLG2&#10;TAr+yMN8NribYqZtxxtqt6EQEcI+QwVlCE0mpc9LMuiHtiGO3sk6gyFKV0jtsItwU8tRkqTSYMVx&#10;ocSG3krKf7a/RsHX8zptF6vPZb9fpcf8fXM8nDun1MN9v5iACNSHW/i/vdQKRq8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rbFHxwAAANwAAAAPAAAAAAAA&#10;AAAAAAAAAKECAABkcnMvZG93bnJldi54bWxQSwUGAAAAAAQABAD5AAAAlQMAAAAA&#10;"/>
            <v:shape id="Text Box 22" o:spid="_x0000_s1237" type="#_x0000_t202" style="position:absolute;left:1141;top:2286;width:6861;height:68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3jXsQA&#10;AADcAAAADwAAAGRycy9kb3ducmV2LnhtbESPzWrDMBCE74G+g9hCb7GcHNziRgnBEJqeSh3nvra2&#10;thNrZSz5p29fFQo9DjPzDbM7LKYTEw2utaxgE8UgiCurW64VFJfT+gWE88gaO8uk4JscHPYPqx2m&#10;2s78SVPuaxEg7FJU0Hjfp1K6qiGDLrI9cfC+7GDQBznUUg84B7jp5DaOE2mw5bDQYE9ZQ9U9H42C&#10;9/FW2fJaxm99ZrKPOS/Ol1Oh1NPjcnwF4Wnx/+G/9lkr2D4n8HsmHAG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d417EAAAA3AAAAA8AAAAAAAAAAAAAAAAAmAIAAGRycy9k&#10;b3ducmV2LnhtbFBLBQYAAAAABAAEAPUAAACJAwAAAAA=&#10;" fillcolor="silver">
              <v:textbox>
                <w:txbxContent>
                  <w:p w:rsidR="00270ADA" w:rsidRDefault="00270ADA" w:rsidP="000B7A42">
                    <w:r>
                      <w:pict>
                        <v:shape id="_x0000_i1048" type="#_x0000_t75" style="width:28.5pt;height:28.5pt">
                          <v:imagedata r:id="rId27" o:title=""/>
                        </v:shape>
                      </w:pict>
                    </w:r>
                  </w:p>
                  <w:p w:rsidR="00270ADA" w:rsidRDefault="00270ADA" w:rsidP="000B7A42"/>
                </w:txbxContent>
              </v:textbox>
            </v:shape>
            <v:shape id="Text Box 23" o:spid="_x0000_s1238" type="#_x0000_t202" style="position:absolute;left:2283;top:5721;width:5719;height:22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b8VMQA&#10;AADcAAAADwAAAGRycy9kb3ducmV2LnhtbESPwW7CMBBE75X6D9ZW4lKBAweCAgahQiVKTwQ+YImX&#10;OCJep7Eb0r/HSJU4jmbmjWax6m0tOmp95VjBeJSAIC6crrhUcDp+DmcgfEDWWDsmBX/kYbV8fVlg&#10;pt2ND9TloRQRwj5DBSaEJpPSF4Ys+pFriKN3ca3FEGVbSt3iLcJtLSdJMpUWK44LBhv6MFRc81+r&#10;oEvpy5/3WzpvNvLd0KH74e+LUoO3fj0HEagPz/B/e6cVTNIUHmfiEZ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92/FTEAAAA3AAAAA8AAAAAAAAAAAAAAAAAmAIAAGRycy9k&#10;b3ducmV2LnhtbFBLBQYAAAAABAAEAPUAAACJAwAAAAA=&#10;" fillcolor="silver" stroked="f">
              <v:textbox>
                <w:txbxContent>
                  <w:p w:rsidR="00270ADA" w:rsidRPr="006C476C" w:rsidRDefault="00270ADA" w:rsidP="000B7A42">
                    <w:pPr>
                      <w:rPr>
                        <w:rFonts w:ascii="Comic Sans MS" w:hAnsi="Comic Sans MS"/>
                        <w:b/>
                        <w:i/>
                      </w:rPr>
                    </w:pPr>
                    <w:r w:rsidRPr="006C476C">
                      <w:rPr>
                        <w:rFonts w:ascii="Comic Sans MS" w:hAnsi="Comic Sans MS"/>
                        <w:b/>
                        <w:i/>
                      </w:rPr>
                      <w:t>SU</w:t>
                    </w:r>
                  </w:p>
                </w:txbxContent>
              </v:textbox>
            </v:shape>
            <v:shape id="Text Box 24" o:spid="_x0000_s1239" type="#_x0000_t202" style="position:absolute;left:1141;top:9147;width:6851;height:28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lRFsEA&#10;AADcAAAADwAAAGRycy9kb3ducmV2LnhtbERPS27CMBDdV+IO1iB1U4EDogkEDGorUbFN4ABDPCQR&#10;8TiK3XxuXy8qdfn0/ofTaBrRU+dqywpWywgEcWF1zaWC2/W82IJwHlljY5kUTOTgdJy9HDDVduCM&#10;+tyXIoSwS1FB5X2bSumKigy6pW2JA/ewnUEfYFdK3eEQwk0j11EUS4M1h4YKW/qqqHjmP0bB4zK8&#10;ve+G+7e/Jdkm/sQ6udtJqdf5+LEH4Wn0/+I/90UrWCdhbTgTjoA8/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LJURbBAAAA3AAAAA8AAAAAAAAAAAAAAAAAmAIAAGRycy9kb3du&#10;cmV2LnhtbFBLBQYAAAAABAAEAPUAAACGAwAAAAA=&#10;" stroked="f">
              <v:textbox>
                <w:txbxContent>
                  <w:p w:rsidR="00270ADA" w:rsidRPr="006C476C" w:rsidRDefault="00270ADA" w:rsidP="000B7A42">
                    <w:pPr>
                      <w:rPr>
                        <w:b/>
                        <w:i/>
                      </w:rPr>
                    </w:pPr>
                    <w:r w:rsidRPr="006C476C">
                      <w:rPr>
                        <w:b/>
                        <w:i/>
                      </w:rPr>
                      <w:t xml:space="preserve"> 480 ml</w:t>
                    </w:r>
                  </w:p>
                </w:txbxContent>
              </v:textbox>
            </v:shape>
            <w10:anchorlock/>
          </v:group>
        </w:pict>
      </w:r>
      <w:r w:rsidRPr="000B7A42">
        <w:rPr>
          <w:i/>
          <w:sz w:val="28"/>
          <w:szCs w:val="28"/>
        </w:rPr>
        <w:t xml:space="preserve"> </w:t>
      </w:r>
    </w:p>
    <w:p w:rsidR="00270ADA" w:rsidRPr="000B7A42" w:rsidRDefault="00270ADA" w:rsidP="000B7A42">
      <w:pPr>
        <w:rPr>
          <w:rFonts w:ascii="Arial" w:hAnsi="Arial" w:cs="Arial"/>
          <w:b/>
          <w:sz w:val="24"/>
          <w:szCs w:val="28"/>
        </w:rPr>
      </w:pPr>
      <w:r w:rsidRPr="000B7A42">
        <w:rPr>
          <w:rFonts w:ascii="Arial" w:hAnsi="Arial" w:cs="Arial"/>
          <w:b/>
          <w:sz w:val="24"/>
          <w:szCs w:val="28"/>
        </w:rPr>
        <w:t>Yukarıdaki şekillerde taşın hacmi kaç ml’ dir?</w:t>
      </w:r>
    </w:p>
    <w:p w:rsidR="00270ADA" w:rsidRDefault="00270ADA" w:rsidP="000B7A42">
      <w:pPr>
        <w:rPr>
          <w:i/>
          <w:sz w:val="28"/>
          <w:szCs w:val="28"/>
        </w:rPr>
      </w:pPr>
      <w:r w:rsidRPr="000B7A42">
        <w:rPr>
          <w:rFonts w:ascii="Arial" w:hAnsi="Arial" w:cs="Arial"/>
          <w:b/>
          <w:i/>
          <w:sz w:val="24"/>
          <w:szCs w:val="28"/>
        </w:rPr>
        <w:t>A)</w:t>
      </w:r>
      <w:r w:rsidRPr="000B7A42">
        <w:rPr>
          <w:rFonts w:ascii="Arial" w:hAnsi="Arial" w:cs="Arial"/>
          <w:i/>
          <w:sz w:val="24"/>
          <w:szCs w:val="28"/>
        </w:rPr>
        <w:t xml:space="preserve">   480       </w:t>
      </w:r>
      <w:r w:rsidRPr="000B7A42">
        <w:rPr>
          <w:rFonts w:ascii="Arial" w:hAnsi="Arial" w:cs="Arial"/>
          <w:b/>
          <w:i/>
          <w:sz w:val="24"/>
          <w:szCs w:val="28"/>
        </w:rPr>
        <w:t>B)</w:t>
      </w:r>
      <w:r w:rsidRPr="000B7A42">
        <w:rPr>
          <w:rFonts w:ascii="Arial" w:hAnsi="Arial" w:cs="Arial"/>
          <w:i/>
          <w:sz w:val="24"/>
          <w:szCs w:val="28"/>
        </w:rPr>
        <w:t xml:space="preserve">   280       </w:t>
      </w:r>
      <w:r w:rsidRPr="000B7A42">
        <w:rPr>
          <w:rFonts w:ascii="Arial" w:hAnsi="Arial" w:cs="Arial"/>
          <w:b/>
          <w:i/>
          <w:sz w:val="24"/>
          <w:szCs w:val="28"/>
        </w:rPr>
        <w:t>C)</w:t>
      </w:r>
      <w:r w:rsidRPr="000B7A42">
        <w:rPr>
          <w:rFonts w:ascii="Arial" w:hAnsi="Arial" w:cs="Arial"/>
          <w:i/>
          <w:sz w:val="24"/>
          <w:szCs w:val="28"/>
        </w:rPr>
        <w:t xml:space="preserve">  180</w:t>
      </w:r>
      <w:r w:rsidRPr="000B7A42">
        <w:rPr>
          <w:i/>
          <w:sz w:val="24"/>
          <w:szCs w:val="28"/>
        </w:rPr>
        <w:t xml:space="preserve">         </w:t>
      </w:r>
      <w:r w:rsidRPr="00D816FA">
        <w:rPr>
          <w:b/>
          <w:i/>
          <w:sz w:val="28"/>
          <w:szCs w:val="28"/>
        </w:rPr>
        <w:t>D)</w:t>
      </w:r>
      <w:r>
        <w:rPr>
          <w:i/>
          <w:sz w:val="28"/>
          <w:szCs w:val="28"/>
        </w:rPr>
        <w:t xml:space="preserve"> 780</w:t>
      </w:r>
    </w:p>
    <w:p w:rsidR="00270ADA" w:rsidRDefault="00270ADA" w:rsidP="000B7A42">
      <w:pPr>
        <w:rPr>
          <w:i/>
          <w:sz w:val="28"/>
          <w:szCs w:val="28"/>
        </w:rPr>
      </w:pPr>
    </w:p>
    <w:p w:rsidR="00270ADA" w:rsidRPr="00C67348" w:rsidRDefault="00270ADA" w:rsidP="00C67348">
      <w:pPr>
        <w:rPr>
          <w:rFonts w:ascii="Comic Sans MS" w:hAnsi="Comic Sans MS"/>
          <w:b/>
          <w:sz w:val="20"/>
          <w:szCs w:val="20"/>
          <w:lang w:eastAsia="tr-TR"/>
        </w:rPr>
      </w:pPr>
      <w:r>
        <w:rPr>
          <w:noProof/>
          <w:lang w:eastAsia="tr-TR"/>
        </w:rPr>
        <w:pict>
          <v:oval id="Oval 529" o:spid="_x0000_s1240" style="position:absolute;margin-left:57pt;margin-top:22.4pt;width:63pt;height:27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" strokeweight="1.5pt">
            <v:textbox>
              <w:txbxContent>
                <w:p w:rsidR="00270ADA" w:rsidRPr="009C00A2" w:rsidRDefault="00270ADA" w:rsidP="00C67348">
                  <w:pPr>
                    <w:rPr>
                      <w:b/>
                    </w:rPr>
                  </w:pPr>
                  <w:r>
                    <w:rPr>
                      <w:b/>
                    </w:rPr>
                    <w:t xml:space="preserve">    A</w:t>
                  </w:r>
                </w:p>
              </w:txbxContent>
            </v:textbox>
          </v:oval>
        </w:pict>
      </w:r>
      <w:r w:rsidRPr="000B7A42">
        <w:rPr>
          <w:rFonts w:ascii="Arial" w:hAnsi="Arial" w:cs="Arial"/>
          <w:b/>
          <w:sz w:val="28"/>
          <w:szCs w:val="28"/>
        </w:rPr>
        <w:t>4-</w:t>
      </w:r>
    </w:p>
    <w:p w:rsidR="00270ADA" w:rsidRPr="00C67348" w:rsidRDefault="00270ADA" w:rsidP="00C67348">
      <w:pPr>
        <w:spacing w:after="0" w:line="240" w:lineRule="auto"/>
        <w:rPr>
          <w:rFonts w:ascii="Comic Sans MS" w:hAnsi="Comic Sans MS"/>
          <w:b/>
          <w:sz w:val="20"/>
          <w:szCs w:val="20"/>
          <w:lang w:eastAsia="tr-TR"/>
        </w:rPr>
      </w:pPr>
    </w:p>
    <w:p w:rsidR="00270ADA" w:rsidRPr="00C67348" w:rsidRDefault="00270ADA" w:rsidP="00C67348">
      <w:pPr>
        <w:spacing w:after="0" w:line="240" w:lineRule="auto"/>
        <w:rPr>
          <w:rFonts w:ascii="Comic Sans MS" w:hAnsi="Comic Sans MS"/>
          <w:b/>
          <w:sz w:val="20"/>
          <w:szCs w:val="20"/>
          <w:lang w:eastAsia="tr-TR"/>
        </w:rPr>
      </w:pPr>
      <w:r>
        <w:rPr>
          <w:noProof/>
          <w:lang w:eastAsia="tr-TR"/>
        </w:rPr>
        <w:pict>
          <v:line id="Düz Bağlayıcı 287" o:spid="_x0000_s1241" style="position:absolute;flip:y;z-index:251649536;visibility:visible" from="88.5pt,11.3pt" to="88.5pt,2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">
            <v:stroke endarrow="block"/>
          </v:line>
        </w:pict>
      </w:r>
    </w:p>
    <w:p w:rsidR="00270ADA" w:rsidRPr="00C67348" w:rsidRDefault="00270ADA" w:rsidP="00C67348">
      <w:pPr>
        <w:spacing w:after="0" w:line="240" w:lineRule="auto"/>
        <w:rPr>
          <w:rFonts w:ascii="Comic Sans MS" w:hAnsi="Comic Sans MS"/>
          <w:b/>
          <w:sz w:val="20"/>
          <w:szCs w:val="20"/>
          <w:lang w:eastAsia="tr-TR"/>
        </w:rPr>
      </w:pPr>
    </w:p>
    <w:p w:rsidR="00270ADA" w:rsidRPr="00C67348" w:rsidRDefault="00270ADA" w:rsidP="00C67348">
      <w:pPr>
        <w:spacing w:after="0" w:line="240" w:lineRule="auto"/>
        <w:rPr>
          <w:rFonts w:ascii="Comic Sans MS" w:hAnsi="Comic Sans MS"/>
          <w:b/>
          <w:sz w:val="20"/>
          <w:szCs w:val="20"/>
          <w:lang w:eastAsia="tr-TR"/>
        </w:rPr>
      </w:pPr>
      <w:r w:rsidRPr="00C67348">
        <w:rPr>
          <w:rFonts w:ascii="Comic Sans MS" w:hAnsi="Comic Sans MS"/>
          <w:b/>
          <w:sz w:val="20"/>
          <w:szCs w:val="20"/>
          <w:lang w:eastAsia="tr-TR"/>
        </w:rPr>
        <w:t xml:space="preserve">                 yayarlar</w:t>
      </w:r>
    </w:p>
    <w:p w:rsidR="00270ADA" w:rsidRPr="00C67348" w:rsidRDefault="00270ADA" w:rsidP="00C67348">
      <w:pPr>
        <w:spacing w:after="0" w:line="240" w:lineRule="auto"/>
        <w:rPr>
          <w:rFonts w:ascii="Comic Sans MS" w:hAnsi="Comic Sans MS"/>
          <w:b/>
          <w:sz w:val="20"/>
          <w:szCs w:val="20"/>
          <w:lang w:eastAsia="tr-TR"/>
        </w:rPr>
      </w:pPr>
      <w:r>
        <w:rPr>
          <w:noProof/>
          <w:lang w:eastAsia="tr-TR"/>
        </w:rPr>
        <w:pict>
          <v:oval id="Oval 286" o:spid="_x0000_s1242" style="position:absolute;margin-left:34.5pt;margin-top:5.5pt;width:117pt;height:36pt;z-index:251648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" strokeweight="1.5pt">
            <v:textbox>
              <w:txbxContent>
                <w:p w:rsidR="00270ADA" w:rsidRPr="009C00A2" w:rsidRDefault="00270ADA" w:rsidP="00C67348">
                  <w:pPr>
                    <w:rPr>
                      <w:b/>
                    </w:rPr>
                  </w:pPr>
                  <w:r w:rsidRPr="009C00A2">
                    <w:rPr>
                      <w:b/>
                    </w:rPr>
                    <w:t>Işık Yayarlar</w:t>
                  </w:r>
                </w:p>
              </w:txbxContent>
            </v:textbox>
          </v:oval>
        </w:pict>
      </w:r>
    </w:p>
    <w:p w:rsidR="00270ADA" w:rsidRPr="00C67348" w:rsidRDefault="00270ADA" w:rsidP="00C67348">
      <w:pPr>
        <w:spacing w:after="0" w:line="240" w:lineRule="auto"/>
        <w:rPr>
          <w:rFonts w:ascii="Comic Sans MS" w:hAnsi="Comic Sans MS"/>
          <w:b/>
          <w:sz w:val="20"/>
          <w:szCs w:val="20"/>
          <w:lang w:eastAsia="tr-TR"/>
        </w:rPr>
      </w:pPr>
    </w:p>
    <w:p w:rsidR="00270ADA" w:rsidRPr="00C67348" w:rsidRDefault="00270ADA" w:rsidP="00C67348">
      <w:pPr>
        <w:spacing w:after="0" w:line="240" w:lineRule="auto"/>
        <w:rPr>
          <w:rFonts w:ascii="Comic Sans MS" w:hAnsi="Comic Sans MS"/>
          <w:b/>
          <w:sz w:val="20"/>
          <w:szCs w:val="20"/>
          <w:lang w:eastAsia="tr-TR"/>
        </w:rPr>
      </w:pPr>
      <w:r>
        <w:rPr>
          <w:noProof/>
          <w:lang w:eastAsia="tr-TR"/>
        </w:rPr>
        <w:pict>
          <v:line id="Düz Bağlayıcı 285" o:spid="_x0000_s1243" style="position:absolute;z-index:251651584;visibility:visible" from="133.5pt,13.65pt" to="160.5pt,4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" strokeweight="1pt">
            <v:stroke endarrow="block"/>
          </v:line>
        </w:pict>
      </w:r>
      <w:r>
        <w:rPr>
          <w:noProof/>
          <w:lang w:eastAsia="tr-TR"/>
        </w:rPr>
        <w:pict>
          <v:line id="Düz Bağlayıcı 284" o:spid="_x0000_s1244" style="position:absolute;flip:x;z-index:251650560;visibility:visible" from="25.5pt,13.65pt" to="52.5pt,4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" strokeweight="1pt">
            <v:stroke endarrow="block"/>
          </v:line>
        </w:pict>
      </w:r>
    </w:p>
    <w:p w:rsidR="00270ADA" w:rsidRPr="00C67348" w:rsidRDefault="00270ADA" w:rsidP="00C67348">
      <w:pPr>
        <w:spacing w:after="0" w:line="240" w:lineRule="auto"/>
        <w:rPr>
          <w:rFonts w:ascii="Comic Sans MS" w:hAnsi="Comic Sans MS"/>
          <w:b/>
          <w:sz w:val="20"/>
          <w:szCs w:val="20"/>
          <w:lang w:eastAsia="tr-TR"/>
        </w:rPr>
      </w:pPr>
      <w:r>
        <w:rPr>
          <w:noProof/>
          <w:lang w:eastAsia="tr-TR"/>
        </w:rPr>
        <w:pict>
          <v:line id="Düz Bağlayıcı 283" o:spid="_x0000_s1245" style="position:absolute;z-index:251654656;visibility:visible" from="88.5pt,.6pt" to="88.5pt,7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" strokeweight="1.5pt">
            <v:stroke endarrow="block"/>
          </v:line>
        </w:pict>
      </w:r>
    </w:p>
    <w:p w:rsidR="00270ADA" w:rsidRPr="00C67348" w:rsidRDefault="00270ADA" w:rsidP="00C67348">
      <w:pPr>
        <w:spacing w:after="0" w:line="240" w:lineRule="auto"/>
        <w:rPr>
          <w:rFonts w:ascii="Comic Sans MS" w:hAnsi="Comic Sans MS"/>
          <w:b/>
          <w:sz w:val="20"/>
          <w:szCs w:val="20"/>
          <w:lang w:eastAsia="tr-TR"/>
        </w:rPr>
      </w:pPr>
      <w:r w:rsidRPr="00C67348">
        <w:rPr>
          <w:rFonts w:ascii="Comic Sans MS" w:hAnsi="Comic Sans MS"/>
          <w:b/>
          <w:sz w:val="20"/>
          <w:szCs w:val="20"/>
          <w:lang w:eastAsia="tr-TR"/>
        </w:rPr>
        <w:t xml:space="preserve">    olabilir                    olabilir</w:t>
      </w:r>
    </w:p>
    <w:p w:rsidR="00270ADA" w:rsidRPr="00C67348" w:rsidRDefault="00270ADA" w:rsidP="00C67348">
      <w:pPr>
        <w:spacing w:after="0" w:line="240" w:lineRule="auto"/>
        <w:rPr>
          <w:rFonts w:ascii="Comic Sans MS" w:hAnsi="Comic Sans MS"/>
          <w:b/>
          <w:sz w:val="20"/>
          <w:szCs w:val="20"/>
          <w:lang w:eastAsia="tr-TR"/>
        </w:rPr>
      </w:pPr>
      <w:r>
        <w:rPr>
          <w:noProof/>
          <w:lang w:eastAsia="tr-TR"/>
        </w:rPr>
        <w:pict>
          <v:oval id="Oval 282" o:spid="_x0000_s1246" style="position:absolute;margin-left:142.5pt;margin-top:8.7pt;width:63pt;height:27pt;z-index:25165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" strokeweight="1.5pt">
            <v:textbox>
              <w:txbxContent>
                <w:p w:rsidR="00270ADA" w:rsidRPr="009C00A2" w:rsidRDefault="00270ADA" w:rsidP="00C67348">
                  <w:pPr>
                    <w:rPr>
                      <w:b/>
                    </w:rPr>
                  </w:pPr>
                  <w:r w:rsidRPr="009C00A2">
                    <w:rPr>
                      <w:b/>
                    </w:rPr>
                    <w:t xml:space="preserve">    B</w:t>
                  </w:r>
                </w:p>
              </w:txbxContent>
            </v:textbox>
          </v:oval>
        </w:pict>
      </w:r>
      <w:r>
        <w:rPr>
          <w:noProof/>
          <w:lang w:eastAsia="tr-TR"/>
        </w:rPr>
        <w:pict>
          <v:oval id="Oval 281" o:spid="_x0000_s1247" style="position:absolute;margin-left:-1.5pt;margin-top:8.7pt;width:63pt;height:27pt;z-index:251652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" strokeweight="1.5pt">
            <v:textbox>
              <w:txbxContent>
                <w:p w:rsidR="00270ADA" w:rsidRPr="009C00A2" w:rsidRDefault="00270ADA" w:rsidP="00C67348">
                  <w:pPr>
                    <w:rPr>
                      <w:b/>
                    </w:rPr>
                  </w:pPr>
                  <w:r w:rsidRPr="009C00A2">
                    <w:rPr>
                      <w:b/>
                    </w:rPr>
                    <w:t>doğal</w:t>
                  </w:r>
                </w:p>
              </w:txbxContent>
            </v:textbox>
          </v:oval>
        </w:pict>
      </w:r>
      <w:r w:rsidRPr="00C67348">
        <w:rPr>
          <w:rFonts w:ascii="Comic Sans MS" w:hAnsi="Comic Sans MS"/>
          <w:b/>
          <w:sz w:val="20"/>
          <w:szCs w:val="20"/>
          <w:lang w:eastAsia="tr-TR"/>
        </w:rPr>
        <w:t xml:space="preserve">                sağlar</w:t>
      </w:r>
    </w:p>
    <w:p w:rsidR="00270ADA" w:rsidRPr="00C67348" w:rsidRDefault="00270ADA" w:rsidP="00C67348">
      <w:pPr>
        <w:spacing w:after="0" w:line="240" w:lineRule="auto"/>
        <w:rPr>
          <w:rFonts w:ascii="Comic Sans MS" w:hAnsi="Comic Sans MS"/>
          <w:b/>
          <w:sz w:val="20"/>
          <w:szCs w:val="20"/>
          <w:lang w:eastAsia="tr-TR"/>
        </w:rPr>
      </w:pPr>
    </w:p>
    <w:p w:rsidR="00270ADA" w:rsidRPr="00C67348" w:rsidRDefault="00270ADA" w:rsidP="00C67348">
      <w:pPr>
        <w:spacing w:after="0" w:line="240" w:lineRule="auto"/>
        <w:rPr>
          <w:rFonts w:ascii="Comic Sans MS" w:hAnsi="Comic Sans MS"/>
          <w:b/>
          <w:sz w:val="20"/>
          <w:szCs w:val="20"/>
          <w:lang w:eastAsia="tr-TR"/>
        </w:rPr>
      </w:pPr>
    </w:p>
    <w:p w:rsidR="00270ADA" w:rsidRPr="00C67348" w:rsidRDefault="00270ADA" w:rsidP="00C67348">
      <w:pPr>
        <w:spacing w:after="0" w:line="240" w:lineRule="auto"/>
        <w:rPr>
          <w:rFonts w:ascii="Comic Sans MS" w:hAnsi="Comic Sans MS"/>
          <w:b/>
          <w:sz w:val="20"/>
          <w:szCs w:val="20"/>
          <w:lang w:eastAsia="tr-TR"/>
        </w:rPr>
      </w:pPr>
      <w:r>
        <w:rPr>
          <w:noProof/>
          <w:lang w:eastAsia="tr-TR"/>
        </w:rPr>
        <w:pict>
          <v:oval id="Oval 280" o:spid="_x0000_s1248" style="position:absolute;margin-left:52.5pt;margin-top:2.9pt;width:81pt;height:27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" strokeweight="1.5pt">
            <v:textbox>
              <w:txbxContent>
                <w:p w:rsidR="00270ADA" w:rsidRPr="009C00A2" w:rsidRDefault="00270ADA" w:rsidP="00C67348">
                  <w:pPr>
                    <w:rPr>
                      <w:b/>
                    </w:rPr>
                  </w:pPr>
                  <w:r>
                    <w:t xml:space="preserve">    </w:t>
                  </w:r>
                  <w:r w:rsidRPr="009C00A2">
                    <w:rPr>
                      <w:b/>
                    </w:rPr>
                    <w:t>C</w:t>
                  </w:r>
                </w:p>
              </w:txbxContent>
            </v:textbox>
          </v:oval>
        </w:pict>
      </w:r>
    </w:p>
    <w:p w:rsidR="00270ADA" w:rsidRPr="00C67348" w:rsidRDefault="00270ADA" w:rsidP="00C67348">
      <w:pPr>
        <w:spacing w:after="0" w:line="240" w:lineRule="auto"/>
        <w:rPr>
          <w:rFonts w:ascii="Comic Sans MS" w:hAnsi="Comic Sans MS"/>
          <w:b/>
          <w:sz w:val="20"/>
          <w:szCs w:val="20"/>
          <w:lang w:eastAsia="tr-TR"/>
        </w:rPr>
      </w:pPr>
    </w:p>
    <w:p w:rsidR="00270ADA" w:rsidRPr="00C67348" w:rsidRDefault="00270ADA" w:rsidP="00C67348">
      <w:pPr>
        <w:spacing w:after="0" w:line="240" w:lineRule="auto"/>
        <w:rPr>
          <w:rFonts w:ascii="Arial" w:hAnsi="Arial" w:cs="Arial"/>
          <w:b/>
          <w:sz w:val="24"/>
          <w:szCs w:val="20"/>
          <w:lang w:eastAsia="tr-TR"/>
        </w:rPr>
      </w:pPr>
      <w:r w:rsidRPr="00C67348">
        <w:rPr>
          <w:rFonts w:ascii="Arial" w:hAnsi="Arial" w:cs="Arial"/>
          <w:b/>
          <w:sz w:val="24"/>
          <w:szCs w:val="20"/>
          <w:lang w:eastAsia="tr-TR"/>
        </w:rPr>
        <w:t>Yukarıdaki kavram haritasına göre A,B ve C ile gösterilen yerler aşağıdakilerin hangisi olabilir?</w:t>
      </w:r>
    </w:p>
    <w:p w:rsidR="00270ADA" w:rsidRPr="00C67348" w:rsidRDefault="00270ADA" w:rsidP="00C67348">
      <w:pPr>
        <w:spacing w:after="0" w:line="240" w:lineRule="auto"/>
        <w:rPr>
          <w:rFonts w:ascii="Arial" w:hAnsi="Arial" w:cs="Arial"/>
          <w:b/>
          <w:sz w:val="24"/>
          <w:szCs w:val="20"/>
          <w:lang w:eastAsia="tr-TR"/>
        </w:rPr>
      </w:pPr>
      <w:r w:rsidRPr="00C67348">
        <w:rPr>
          <w:rFonts w:ascii="Arial" w:hAnsi="Arial" w:cs="Arial"/>
          <w:b/>
          <w:sz w:val="24"/>
          <w:szCs w:val="20"/>
          <w:lang w:eastAsia="tr-TR"/>
        </w:rPr>
        <w:t xml:space="preserve">        A            </w:t>
      </w:r>
      <w:r>
        <w:rPr>
          <w:rFonts w:ascii="Arial" w:hAnsi="Arial" w:cs="Arial"/>
          <w:b/>
          <w:sz w:val="24"/>
          <w:szCs w:val="20"/>
          <w:lang w:eastAsia="tr-TR"/>
        </w:rPr>
        <w:tab/>
      </w:r>
      <w:r w:rsidRPr="00C67348">
        <w:rPr>
          <w:rFonts w:ascii="Arial" w:hAnsi="Arial" w:cs="Arial"/>
          <w:b/>
          <w:sz w:val="24"/>
          <w:szCs w:val="20"/>
          <w:lang w:eastAsia="tr-TR"/>
        </w:rPr>
        <w:t xml:space="preserve">B            </w:t>
      </w:r>
      <w:r>
        <w:rPr>
          <w:rFonts w:ascii="Arial" w:hAnsi="Arial" w:cs="Arial"/>
          <w:b/>
          <w:sz w:val="24"/>
          <w:szCs w:val="20"/>
          <w:lang w:eastAsia="tr-TR"/>
        </w:rPr>
        <w:tab/>
      </w:r>
      <w:r w:rsidRPr="00C67348">
        <w:rPr>
          <w:rFonts w:ascii="Arial" w:hAnsi="Arial" w:cs="Arial"/>
          <w:b/>
          <w:sz w:val="24"/>
          <w:szCs w:val="20"/>
          <w:lang w:eastAsia="tr-TR"/>
        </w:rPr>
        <w:t xml:space="preserve"> C</w:t>
      </w:r>
    </w:p>
    <w:p w:rsidR="00270ADA" w:rsidRPr="00C67348" w:rsidRDefault="00270ADA" w:rsidP="00C67348">
      <w:pPr>
        <w:spacing w:after="0" w:line="240" w:lineRule="auto"/>
        <w:rPr>
          <w:rFonts w:ascii="Arial" w:hAnsi="Arial" w:cs="Arial"/>
          <w:sz w:val="24"/>
          <w:szCs w:val="20"/>
          <w:lang w:eastAsia="tr-TR"/>
        </w:rPr>
      </w:pPr>
      <w:r w:rsidRPr="00C67348">
        <w:rPr>
          <w:rFonts w:ascii="Arial" w:hAnsi="Arial" w:cs="Arial"/>
          <w:sz w:val="24"/>
          <w:szCs w:val="20"/>
          <w:lang w:eastAsia="tr-TR"/>
        </w:rPr>
        <w:t xml:space="preserve">A.  Güneş /    </w:t>
      </w:r>
      <w:r>
        <w:rPr>
          <w:rFonts w:ascii="Arial" w:hAnsi="Arial" w:cs="Arial"/>
          <w:sz w:val="24"/>
          <w:szCs w:val="20"/>
          <w:lang w:eastAsia="tr-TR"/>
        </w:rPr>
        <w:t xml:space="preserve">    </w:t>
      </w:r>
      <w:r w:rsidRPr="00C67348">
        <w:rPr>
          <w:rFonts w:ascii="Arial" w:hAnsi="Arial" w:cs="Arial"/>
          <w:sz w:val="24"/>
          <w:szCs w:val="20"/>
          <w:lang w:eastAsia="tr-TR"/>
        </w:rPr>
        <w:t xml:space="preserve">aydınlatma  / </w:t>
      </w:r>
      <w:r>
        <w:rPr>
          <w:rFonts w:ascii="Arial" w:hAnsi="Arial" w:cs="Arial"/>
          <w:sz w:val="24"/>
          <w:szCs w:val="20"/>
          <w:lang w:eastAsia="tr-TR"/>
        </w:rPr>
        <w:tab/>
      </w:r>
      <w:r w:rsidRPr="00C67348">
        <w:rPr>
          <w:rFonts w:ascii="Arial" w:hAnsi="Arial" w:cs="Arial"/>
          <w:sz w:val="24"/>
          <w:szCs w:val="20"/>
          <w:lang w:eastAsia="tr-TR"/>
        </w:rPr>
        <w:t>yapay</w:t>
      </w:r>
    </w:p>
    <w:p w:rsidR="00270ADA" w:rsidRPr="00C67348" w:rsidRDefault="00270ADA" w:rsidP="00C67348">
      <w:pPr>
        <w:spacing w:after="0" w:line="240" w:lineRule="auto"/>
        <w:rPr>
          <w:rFonts w:ascii="Arial" w:hAnsi="Arial" w:cs="Arial"/>
          <w:sz w:val="24"/>
          <w:szCs w:val="20"/>
          <w:lang w:eastAsia="tr-TR"/>
        </w:rPr>
      </w:pPr>
      <w:r w:rsidRPr="00C67348">
        <w:rPr>
          <w:rFonts w:ascii="Arial" w:hAnsi="Arial" w:cs="Arial"/>
          <w:sz w:val="24"/>
          <w:szCs w:val="20"/>
          <w:lang w:eastAsia="tr-TR"/>
        </w:rPr>
        <w:t>B</w:t>
      </w:r>
      <w:r w:rsidRPr="00C67348">
        <w:rPr>
          <w:rFonts w:ascii="Arial" w:hAnsi="Arial" w:cs="Arial"/>
          <w:color w:val="FF0000"/>
          <w:sz w:val="24"/>
          <w:szCs w:val="20"/>
          <w:lang w:eastAsia="tr-TR"/>
        </w:rPr>
        <w:t>.</w:t>
      </w:r>
      <w:r w:rsidRPr="00C67348">
        <w:rPr>
          <w:rFonts w:ascii="Arial" w:hAnsi="Arial" w:cs="Arial"/>
          <w:sz w:val="24"/>
          <w:szCs w:val="20"/>
          <w:lang w:eastAsia="tr-TR"/>
        </w:rPr>
        <w:t xml:space="preserve">  Işık   /    </w:t>
      </w:r>
      <w:r>
        <w:rPr>
          <w:rFonts w:ascii="Arial" w:hAnsi="Arial" w:cs="Arial"/>
          <w:sz w:val="24"/>
          <w:szCs w:val="20"/>
          <w:lang w:eastAsia="tr-TR"/>
        </w:rPr>
        <w:tab/>
        <w:t xml:space="preserve">    </w:t>
      </w:r>
      <w:r w:rsidRPr="00C67348">
        <w:rPr>
          <w:rFonts w:ascii="Arial" w:hAnsi="Arial" w:cs="Arial"/>
          <w:sz w:val="24"/>
          <w:szCs w:val="20"/>
          <w:lang w:eastAsia="tr-TR"/>
        </w:rPr>
        <w:t xml:space="preserve">yapay      / </w:t>
      </w:r>
      <w:r>
        <w:rPr>
          <w:rFonts w:ascii="Arial" w:hAnsi="Arial" w:cs="Arial"/>
          <w:sz w:val="24"/>
          <w:szCs w:val="20"/>
          <w:lang w:eastAsia="tr-TR"/>
        </w:rPr>
        <w:tab/>
      </w:r>
      <w:r w:rsidRPr="00C67348">
        <w:rPr>
          <w:rFonts w:ascii="Arial" w:hAnsi="Arial" w:cs="Arial"/>
          <w:sz w:val="24"/>
          <w:szCs w:val="20"/>
          <w:lang w:eastAsia="tr-TR"/>
        </w:rPr>
        <w:t>aydınlatma</w:t>
      </w:r>
    </w:p>
    <w:p w:rsidR="00270ADA" w:rsidRPr="00C67348" w:rsidRDefault="00270ADA" w:rsidP="00C67348">
      <w:pPr>
        <w:spacing w:after="0" w:line="240" w:lineRule="auto"/>
        <w:rPr>
          <w:rFonts w:ascii="Arial" w:hAnsi="Arial" w:cs="Arial"/>
          <w:sz w:val="24"/>
          <w:szCs w:val="20"/>
          <w:lang w:eastAsia="tr-TR"/>
        </w:rPr>
      </w:pPr>
      <w:r w:rsidRPr="00C67348">
        <w:rPr>
          <w:rFonts w:ascii="Arial" w:hAnsi="Arial" w:cs="Arial"/>
          <w:sz w:val="24"/>
          <w:szCs w:val="20"/>
          <w:lang w:eastAsia="tr-TR"/>
        </w:rPr>
        <w:t xml:space="preserve">C.  Ampul/  </w:t>
      </w:r>
      <w:r>
        <w:rPr>
          <w:rFonts w:ascii="Arial" w:hAnsi="Arial" w:cs="Arial"/>
          <w:sz w:val="24"/>
          <w:szCs w:val="20"/>
          <w:lang w:eastAsia="tr-TR"/>
        </w:rPr>
        <w:tab/>
        <w:t xml:space="preserve">    </w:t>
      </w:r>
      <w:r w:rsidRPr="00C67348">
        <w:rPr>
          <w:rFonts w:ascii="Arial" w:hAnsi="Arial" w:cs="Arial"/>
          <w:sz w:val="24"/>
          <w:szCs w:val="20"/>
          <w:lang w:eastAsia="tr-TR"/>
        </w:rPr>
        <w:t xml:space="preserve">el yapımı   /  </w:t>
      </w:r>
      <w:r>
        <w:rPr>
          <w:rFonts w:ascii="Arial" w:hAnsi="Arial" w:cs="Arial"/>
          <w:sz w:val="24"/>
          <w:szCs w:val="20"/>
          <w:lang w:eastAsia="tr-TR"/>
        </w:rPr>
        <w:tab/>
      </w:r>
      <w:r w:rsidRPr="00C67348">
        <w:rPr>
          <w:rFonts w:ascii="Arial" w:hAnsi="Arial" w:cs="Arial"/>
          <w:sz w:val="24"/>
          <w:szCs w:val="20"/>
          <w:lang w:eastAsia="tr-TR"/>
        </w:rPr>
        <w:t>sıcaklık</w:t>
      </w:r>
    </w:p>
    <w:p w:rsidR="00270ADA" w:rsidRPr="00C67348" w:rsidRDefault="00270ADA" w:rsidP="00C67348">
      <w:pPr>
        <w:spacing w:after="0" w:line="240" w:lineRule="auto"/>
        <w:rPr>
          <w:rFonts w:ascii="Arial" w:hAnsi="Arial" w:cs="Arial"/>
          <w:sz w:val="24"/>
          <w:szCs w:val="20"/>
          <w:lang w:eastAsia="tr-TR"/>
        </w:rPr>
      </w:pPr>
      <w:r w:rsidRPr="00C67348">
        <w:rPr>
          <w:rFonts w:ascii="Arial" w:hAnsi="Arial" w:cs="Arial"/>
          <w:sz w:val="24"/>
          <w:szCs w:val="20"/>
          <w:lang w:eastAsia="tr-TR"/>
        </w:rPr>
        <w:t xml:space="preserve">D. Ateş böceği / </w:t>
      </w:r>
      <w:r>
        <w:rPr>
          <w:rFonts w:ascii="Arial" w:hAnsi="Arial" w:cs="Arial"/>
          <w:sz w:val="24"/>
          <w:szCs w:val="20"/>
          <w:lang w:eastAsia="tr-TR"/>
        </w:rPr>
        <w:t xml:space="preserve">  </w:t>
      </w:r>
      <w:r w:rsidRPr="00C67348">
        <w:rPr>
          <w:rFonts w:ascii="Arial" w:hAnsi="Arial" w:cs="Arial"/>
          <w:sz w:val="24"/>
          <w:szCs w:val="20"/>
          <w:lang w:eastAsia="tr-TR"/>
        </w:rPr>
        <w:t xml:space="preserve">Güneş / </w:t>
      </w:r>
      <w:r>
        <w:rPr>
          <w:rFonts w:ascii="Arial" w:hAnsi="Arial" w:cs="Arial"/>
          <w:sz w:val="24"/>
          <w:szCs w:val="20"/>
          <w:lang w:eastAsia="tr-TR"/>
        </w:rPr>
        <w:t xml:space="preserve">            </w:t>
      </w:r>
      <w:r w:rsidRPr="00C67348">
        <w:rPr>
          <w:rFonts w:ascii="Arial" w:hAnsi="Arial" w:cs="Arial"/>
          <w:sz w:val="24"/>
          <w:szCs w:val="20"/>
          <w:lang w:eastAsia="tr-TR"/>
        </w:rPr>
        <w:t>mum</w:t>
      </w:r>
    </w:p>
    <w:p w:rsidR="00270ADA" w:rsidRDefault="00270ADA" w:rsidP="000B7A42">
      <w:pPr>
        <w:rPr>
          <w:rFonts w:ascii="Arial" w:hAnsi="Arial" w:cs="Arial"/>
          <w:b/>
          <w:sz w:val="28"/>
          <w:szCs w:val="28"/>
        </w:rPr>
      </w:pPr>
    </w:p>
    <w:p w:rsidR="00270ADA" w:rsidRPr="00C67348" w:rsidRDefault="00270ADA" w:rsidP="00C67348">
      <w:pPr>
        <w:spacing w:after="0" w:line="240" w:lineRule="auto"/>
        <w:rPr>
          <w:rFonts w:ascii="Arial" w:hAnsi="Arial" w:cs="Arial"/>
          <w:sz w:val="24"/>
          <w:szCs w:val="20"/>
        </w:rPr>
      </w:pPr>
      <w:r>
        <w:rPr>
          <w:rFonts w:ascii="Arial" w:hAnsi="Arial" w:cs="Arial"/>
          <w:b/>
          <w:sz w:val="28"/>
          <w:szCs w:val="28"/>
        </w:rPr>
        <w:t xml:space="preserve">5- </w:t>
      </w:r>
      <w:r w:rsidRPr="00C67348">
        <w:rPr>
          <w:rFonts w:ascii="Arial" w:hAnsi="Arial" w:cs="Arial"/>
          <w:b/>
          <w:sz w:val="24"/>
          <w:szCs w:val="20"/>
        </w:rPr>
        <w:t xml:space="preserve">Biri sıcak diğeri soğuk iki madde temas ettiği zaman aşağıdakilerden hangisi </w:t>
      </w:r>
      <w:r w:rsidRPr="00C67348">
        <w:rPr>
          <w:rFonts w:ascii="Arial" w:hAnsi="Arial" w:cs="Arial"/>
          <w:b/>
          <w:sz w:val="28"/>
          <w:szCs w:val="20"/>
          <w:u w:val="single"/>
        </w:rPr>
        <w:t>gerçekleşmez?</w:t>
      </w:r>
    </w:p>
    <w:p w:rsidR="00270ADA" w:rsidRPr="00C67348" w:rsidRDefault="00270ADA" w:rsidP="00C67348">
      <w:pPr>
        <w:spacing w:after="0" w:line="240" w:lineRule="auto"/>
        <w:rPr>
          <w:rFonts w:ascii="Arial" w:hAnsi="Arial" w:cs="Arial"/>
          <w:sz w:val="24"/>
          <w:szCs w:val="20"/>
        </w:rPr>
      </w:pPr>
    </w:p>
    <w:p w:rsidR="00270ADA" w:rsidRPr="00C67348" w:rsidRDefault="00270ADA" w:rsidP="00C67348">
      <w:pPr>
        <w:spacing w:after="0" w:line="240" w:lineRule="auto"/>
        <w:rPr>
          <w:rFonts w:ascii="Arial" w:hAnsi="Arial" w:cs="Arial"/>
          <w:sz w:val="24"/>
          <w:szCs w:val="20"/>
        </w:rPr>
      </w:pPr>
      <w:r w:rsidRPr="00C67348">
        <w:rPr>
          <w:rFonts w:ascii="Arial" w:hAnsi="Arial" w:cs="Arial"/>
          <w:sz w:val="24"/>
          <w:szCs w:val="20"/>
        </w:rPr>
        <w:t>A.Sıcak maddede ısı kaybı olur.</w:t>
      </w:r>
    </w:p>
    <w:p w:rsidR="00270ADA" w:rsidRPr="00C67348" w:rsidRDefault="00270ADA" w:rsidP="00C67348">
      <w:pPr>
        <w:spacing w:after="0" w:line="240" w:lineRule="auto"/>
        <w:rPr>
          <w:rFonts w:ascii="Arial" w:hAnsi="Arial" w:cs="Arial"/>
          <w:sz w:val="24"/>
          <w:szCs w:val="20"/>
        </w:rPr>
      </w:pPr>
      <w:r w:rsidRPr="00C67348">
        <w:rPr>
          <w:rFonts w:ascii="Arial" w:hAnsi="Arial" w:cs="Arial"/>
          <w:sz w:val="24"/>
          <w:szCs w:val="20"/>
        </w:rPr>
        <w:t>B.soğuk maddede ısınma olur.</w:t>
      </w:r>
    </w:p>
    <w:p w:rsidR="00270ADA" w:rsidRPr="00C67348" w:rsidRDefault="00270ADA" w:rsidP="00C67348">
      <w:pPr>
        <w:spacing w:after="0" w:line="240" w:lineRule="auto"/>
        <w:rPr>
          <w:rFonts w:ascii="Arial" w:hAnsi="Arial" w:cs="Arial"/>
          <w:sz w:val="24"/>
          <w:szCs w:val="20"/>
        </w:rPr>
      </w:pPr>
      <w:r w:rsidRPr="00C67348">
        <w:rPr>
          <w:rFonts w:ascii="Arial" w:hAnsi="Arial" w:cs="Arial"/>
          <w:sz w:val="24"/>
          <w:szCs w:val="20"/>
        </w:rPr>
        <w:t>C.sıcak maddenin sıcaklığı düşer.</w:t>
      </w:r>
    </w:p>
    <w:p w:rsidR="00270ADA" w:rsidRPr="00C67348" w:rsidRDefault="00270ADA" w:rsidP="00C67348">
      <w:pPr>
        <w:spacing w:after="0" w:line="240" w:lineRule="auto"/>
        <w:rPr>
          <w:rFonts w:ascii="Arial" w:hAnsi="Arial" w:cs="Arial"/>
          <w:sz w:val="24"/>
          <w:szCs w:val="20"/>
        </w:rPr>
      </w:pPr>
      <w:r w:rsidRPr="00C67348">
        <w:rPr>
          <w:rFonts w:ascii="Arial" w:hAnsi="Arial" w:cs="Arial"/>
          <w:sz w:val="24"/>
          <w:szCs w:val="20"/>
        </w:rPr>
        <w:t>D.Isı soğuk maddeden sıcak maddeye doğru akar.</w:t>
      </w:r>
    </w:p>
    <w:p w:rsidR="00270ADA" w:rsidRPr="00C67348" w:rsidRDefault="00270ADA" w:rsidP="00C67348">
      <w:pPr>
        <w:shd w:val="clear" w:color="auto" w:fill="FFFFFF"/>
        <w:spacing w:after="0" w:line="240" w:lineRule="auto"/>
        <w:jc w:val="both"/>
        <w:rPr>
          <w:rFonts w:ascii="Arial" w:hAnsi="Arial" w:cs="Arial"/>
          <w:color w:val="000000"/>
          <w:sz w:val="28"/>
        </w:rPr>
      </w:pPr>
      <w:r>
        <w:rPr>
          <w:rFonts w:ascii="Arial" w:hAnsi="Arial" w:cs="Arial"/>
          <w:b/>
          <w:sz w:val="32"/>
          <w:szCs w:val="24"/>
        </w:rPr>
        <w:t xml:space="preserve">6- </w:t>
      </w:r>
      <w:r w:rsidRPr="00C67348">
        <w:rPr>
          <w:rFonts w:ascii="Arial" w:hAnsi="Arial" w:cs="Arial"/>
          <w:b/>
          <w:color w:val="000000"/>
          <w:sz w:val="24"/>
        </w:rPr>
        <w:t xml:space="preserve">Aşağıdaki    verilen   örneklerden hangisi doğru </w:t>
      </w:r>
      <w:r w:rsidRPr="00C67348">
        <w:rPr>
          <w:rFonts w:ascii="Arial" w:hAnsi="Arial" w:cs="Arial"/>
          <w:b/>
          <w:color w:val="000000"/>
          <w:sz w:val="28"/>
          <w:u w:val="single"/>
        </w:rPr>
        <w:t>değildir?</w:t>
      </w:r>
      <w:r w:rsidRPr="00C67348">
        <w:rPr>
          <w:rFonts w:ascii="Arial" w:hAnsi="Arial" w:cs="Arial"/>
          <w:color w:val="000000"/>
          <w:sz w:val="28"/>
        </w:rPr>
        <w:t xml:space="preserve">  </w:t>
      </w:r>
    </w:p>
    <w:p w:rsidR="00270ADA" w:rsidRPr="00C67348" w:rsidRDefault="00270ADA" w:rsidP="00C67348">
      <w:pPr>
        <w:shd w:val="clear" w:color="auto" w:fill="FFFFFF"/>
        <w:spacing w:after="0" w:line="240" w:lineRule="auto"/>
        <w:jc w:val="both"/>
        <w:rPr>
          <w:rFonts w:ascii="Arial" w:hAnsi="Arial" w:cs="Arial"/>
          <w:sz w:val="24"/>
        </w:rPr>
      </w:pPr>
    </w:p>
    <w:p w:rsidR="00270ADA" w:rsidRPr="00C67348" w:rsidRDefault="00270ADA" w:rsidP="00C67348">
      <w:pPr>
        <w:widowControl w:val="0"/>
        <w:shd w:val="clear" w:color="auto" w:fill="FFFFFF"/>
        <w:tabs>
          <w:tab w:val="left" w:pos="1123"/>
        </w:tabs>
        <w:autoSpaceDE w:val="0"/>
        <w:autoSpaceDN w:val="0"/>
        <w:adjustRightInd w:val="0"/>
        <w:spacing w:after="0" w:line="240" w:lineRule="auto"/>
        <w:jc w:val="both"/>
        <w:rPr>
          <w:rFonts w:ascii="Arial" w:hAnsi="Arial" w:cs="Arial"/>
          <w:color w:val="000000"/>
          <w:sz w:val="24"/>
        </w:rPr>
      </w:pPr>
      <w:r w:rsidRPr="00C67348">
        <w:rPr>
          <w:rFonts w:ascii="Arial" w:hAnsi="Arial" w:cs="Arial"/>
          <w:b/>
          <w:color w:val="000000"/>
          <w:sz w:val="24"/>
        </w:rPr>
        <w:t>A)</w:t>
      </w:r>
      <w:r w:rsidRPr="00C67348">
        <w:rPr>
          <w:rFonts w:ascii="Arial" w:hAnsi="Arial" w:cs="Arial"/>
          <w:color w:val="000000"/>
          <w:sz w:val="24"/>
        </w:rPr>
        <w:t xml:space="preserve"> şekerli su – çözelti                           </w:t>
      </w:r>
    </w:p>
    <w:p w:rsidR="00270ADA" w:rsidRPr="00C67348" w:rsidRDefault="00270ADA" w:rsidP="00C67348">
      <w:pPr>
        <w:widowControl w:val="0"/>
        <w:shd w:val="clear" w:color="auto" w:fill="FFFFFF"/>
        <w:tabs>
          <w:tab w:val="left" w:pos="1123"/>
        </w:tabs>
        <w:autoSpaceDE w:val="0"/>
        <w:autoSpaceDN w:val="0"/>
        <w:adjustRightInd w:val="0"/>
        <w:spacing w:after="0" w:line="240" w:lineRule="auto"/>
        <w:jc w:val="both"/>
        <w:rPr>
          <w:rFonts w:ascii="Arial" w:hAnsi="Arial" w:cs="Arial"/>
          <w:color w:val="000000"/>
          <w:sz w:val="24"/>
        </w:rPr>
      </w:pPr>
      <w:r w:rsidRPr="00C67348">
        <w:rPr>
          <w:rFonts w:ascii="Arial" w:hAnsi="Arial" w:cs="Arial"/>
          <w:b/>
          <w:color w:val="000000"/>
          <w:sz w:val="24"/>
        </w:rPr>
        <w:t>B)</w:t>
      </w:r>
      <w:r w:rsidRPr="00C67348">
        <w:rPr>
          <w:rFonts w:ascii="Arial" w:hAnsi="Arial" w:cs="Arial"/>
          <w:color w:val="000000"/>
          <w:sz w:val="24"/>
        </w:rPr>
        <w:t xml:space="preserve"> salata- karışım </w:t>
      </w:r>
    </w:p>
    <w:p w:rsidR="00270ADA" w:rsidRPr="00C67348" w:rsidRDefault="00270ADA" w:rsidP="00C67348">
      <w:pPr>
        <w:widowControl w:val="0"/>
        <w:shd w:val="clear" w:color="auto" w:fill="FFFFFF"/>
        <w:tabs>
          <w:tab w:val="left" w:pos="1123"/>
        </w:tabs>
        <w:autoSpaceDE w:val="0"/>
        <w:autoSpaceDN w:val="0"/>
        <w:adjustRightInd w:val="0"/>
        <w:spacing w:after="0" w:line="240" w:lineRule="auto"/>
        <w:jc w:val="both"/>
        <w:rPr>
          <w:rFonts w:ascii="Arial" w:hAnsi="Arial" w:cs="Arial"/>
          <w:color w:val="000000"/>
          <w:sz w:val="24"/>
        </w:rPr>
      </w:pPr>
      <w:r w:rsidRPr="00C67348">
        <w:rPr>
          <w:rFonts w:ascii="Arial" w:hAnsi="Arial" w:cs="Arial"/>
          <w:b/>
          <w:color w:val="000000"/>
          <w:sz w:val="24"/>
        </w:rPr>
        <w:t>C)</w:t>
      </w:r>
      <w:r w:rsidRPr="00C67348">
        <w:rPr>
          <w:rFonts w:ascii="Arial" w:hAnsi="Arial" w:cs="Arial"/>
          <w:color w:val="000000"/>
          <w:sz w:val="24"/>
        </w:rPr>
        <w:t xml:space="preserve"> kaynak suyu - saf madde </w:t>
      </w:r>
    </w:p>
    <w:p w:rsidR="00270ADA" w:rsidRPr="00C67348" w:rsidRDefault="00270ADA" w:rsidP="00C67348">
      <w:pPr>
        <w:widowControl w:val="0"/>
        <w:shd w:val="clear" w:color="auto" w:fill="FFFFFF"/>
        <w:tabs>
          <w:tab w:val="left" w:pos="1123"/>
        </w:tabs>
        <w:autoSpaceDE w:val="0"/>
        <w:autoSpaceDN w:val="0"/>
        <w:adjustRightInd w:val="0"/>
        <w:spacing w:after="0" w:line="240" w:lineRule="auto"/>
        <w:jc w:val="both"/>
        <w:rPr>
          <w:rFonts w:ascii="Arial" w:eastAsia="Batang" w:hAnsi="Arial" w:cs="Arial"/>
          <w:sz w:val="24"/>
        </w:rPr>
      </w:pPr>
      <w:r w:rsidRPr="00C67348">
        <w:rPr>
          <w:rFonts w:ascii="Arial" w:hAnsi="Arial" w:cs="Arial"/>
          <w:b/>
          <w:color w:val="000000"/>
          <w:sz w:val="24"/>
        </w:rPr>
        <w:t>D)</w:t>
      </w:r>
      <w:r w:rsidRPr="00C67348">
        <w:rPr>
          <w:rFonts w:ascii="Arial" w:hAnsi="Arial" w:cs="Arial"/>
          <w:color w:val="000000"/>
          <w:sz w:val="24"/>
        </w:rPr>
        <w:t xml:space="preserve"> limonata - saf      madde</w:t>
      </w:r>
    </w:p>
    <w:p w:rsidR="00270ADA" w:rsidRDefault="00270ADA" w:rsidP="00154640">
      <w:pPr>
        <w:spacing w:after="0" w:line="240" w:lineRule="auto"/>
        <w:ind w:left="426" w:right="-214" w:hanging="426"/>
        <w:rPr>
          <w:rFonts w:ascii="Arial" w:hAnsi="Arial" w:cs="Arial"/>
          <w:b/>
          <w:sz w:val="32"/>
          <w:szCs w:val="24"/>
        </w:rPr>
      </w:pPr>
    </w:p>
    <w:p w:rsidR="00270ADA" w:rsidRDefault="00270ADA" w:rsidP="00154640">
      <w:pPr>
        <w:spacing w:after="0" w:line="240" w:lineRule="auto"/>
        <w:ind w:left="426" w:right="-214" w:hanging="426"/>
        <w:rPr>
          <w:rFonts w:ascii="Arial" w:hAnsi="Arial" w:cs="Arial"/>
          <w:b/>
          <w:sz w:val="24"/>
          <w:szCs w:val="24"/>
        </w:rPr>
      </w:pPr>
      <w:r>
        <w:rPr>
          <w:noProof/>
          <w:lang w:eastAsia="tr-TR"/>
        </w:rPr>
        <w:pict>
          <v:shape id="Köşeleri Yuvarlanmış Dikdörtgen Belirtme Çizgisi 542" o:spid="_x0000_s1249" type="#_x0000_t62" style="position:absolute;left:0;text-align:left;margin-left:73.35pt;margin-top:379.35pt;width:198pt;height:54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" adj="-2373,10060" strokecolor="green" strokeweight="1.25pt">
            <v:textbox>
              <w:txbxContent>
                <w:p w:rsidR="00270ADA" w:rsidRPr="00731E74" w:rsidRDefault="00270ADA" w:rsidP="00A1379E">
                  <w:pPr>
                    <w:rPr>
                      <w:sz w:val="20"/>
                      <w:szCs w:val="20"/>
                    </w:rPr>
                  </w:pPr>
                  <w:r w:rsidRPr="00731E74">
                    <w:rPr>
                      <w:sz w:val="20"/>
                      <w:szCs w:val="20"/>
                    </w:rPr>
                    <w:sym w:font="Wingdings" w:char="F09F"/>
                  </w:r>
                  <w:r w:rsidRPr="00731E74">
                    <w:rPr>
                      <w:sz w:val="20"/>
                      <w:szCs w:val="20"/>
                    </w:rPr>
                    <w:t xml:space="preserve"> Solunan havayı nemlendiririm.</w:t>
                  </w:r>
                </w:p>
                <w:p w:rsidR="00270ADA" w:rsidRPr="00731E74" w:rsidRDefault="00270ADA" w:rsidP="00A1379E">
                  <w:pPr>
                    <w:rPr>
                      <w:sz w:val="20"/>
                      <w:szCs w:val="20"/>
                    </w:rPr>
                  </w:pPr>
                  <w:r w:rsidRPr="00731E74">
                    <w:rPr>
                      <w:sz w:val="20"/>
                      <w:szCs w:val="20"/>
                    </w:rPr>
                    <w:sym w:font="Wingdings" w:char="F09F"/>
                  </w:r>
                  <w:r w:rsidRPr="00731E74">
                    <w:rPr>
                      <w:sz w:val="20"/>
                      <w:szCs w:val="20"/>
                    </w:rPr>
                    <w:t xml:space="preserve"> Solunan havayı ısıtırım.</w:t>
                  </w:r>
                </w:p>
                <w:p w:rsidR="00270ADA" w:rsidRPr="00731E74" w:rsidRDefault="00270ADA" w:rsidP="00A1379E">
                  <w:pPr>
                    <w:rPr>
                      <w:sz w:val="20"/>
                      <w:szCs w:val="20"/>
                    </w:rPr>
                  </w:pPr>
                  <w:r w:rsidRPr="00731E74">
                    <w:rPr>
                      <w:sz w:val="20"/>
                      <w:szCs w:val="20"/>
                    </w:rPr>
                    <w:sym w:font="Wingdings" w:char="F09F"/>
                  </w:r>
                  <w:r w:rsidRPr="00731E74">
                    <w:rPr>
                      <w:sz w:val="20"/>
                      <w:szCs w:val="20"/>
                    </w:rPr>
                    <w:t xml:space="preserve"> Solunan havayı tozlardan arındırırım.</w:t>
                  </w:r>
                </w:p>
              </w:txbxContent>
            </v:textbox>
          </v:shape>
        </w:pict>
      </w:r>
      <w:r>
        <w:rPr>
          <w:noProof/>
          <w:lang w:eastAsia="tr-TR"/>
        </w:rPr>
        <w:pict>
          <v:roundrect id="Yuvarlatılmış Dikdörtgen 541" o:spid="_x0000_s1250" style="position:absolute;left:0;text-align:left;margin-left:28.35pt;margin-top:381.8pt;width:36pt;height:45pt;z-index:25165772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" strokecolor="red" strokeweight="1.25pt">
            <v:shadow color="#868686"/>
            <v:textbox>
              <w:txbxContent>
                <w:p w:rsidR="00270ADA" w:rsidRPr="00481B23" w:rsidRDefault="00270ADA" w:rsidP="00A1379E">
                  <w:pPr>
                    <w:jc w:val="center"/>
                    <w:rPr>
                      <w:rFonts w:ascii="Tahoma" w:hAnsi="Tahoma" w:cs="Tahoma"/>
                      <w:color w:val="0000FF"/>
                      <w:sz w:val="60"/>
                      <w:szCs w:val="60"/>
                    </w:rPr>
                  </w:pPr>
                  <w:r w:rsidRPr="00481B23">
                    <w:rPr>
                      <w:rFonts w:ascii="Tahoma" w:hAnsi="Tahoma" w:cs="Tahoma"/>
                      <w:color w:val="0000FF"/>
                      <w:sz w:val="60"/>
                      <w:szCs w:val="60"/>
                    </w:rPr>
                    <w:t>?</w:t>
                  </w:r>
                </w:p>
              </w:txbxContent>
            </v:textbox>
          </v:roundrect>
        </w:pict>
      </w:r>
      <w:r>
        <w:rPr>
          <w:rFonts w:ascii="Arial" w:hAnsi="Arial" w:cs="Arial"/>
          <w:b/>
          <w:sz w:val="32"/>
          <w:szCs w:val="24"/>
        </w:rPr>
        <w:t xml:space="preserve">7- </w:t>
      </w:r>
      <w:r w:rsidRPr="00C05861">
        <w:rPr>
          <w:rFonts w:ascii="Arial" w:hAnsi="Arial" w:cs="Arial"/>
          <w:b/>
          <w:noProof/>
          <w:sz w:val="24"/>
          <w:szCs w:val="24"/>
          <w:lang w:eastAsia="tr-TR"/>
        </w:rPr>
        <w:pict>
          <v:shape id="Resim 543" o:spid="_x0000_i1050" type="#_x0000_t75" style="width:79.5pt;height:48.75pt;visibility:visible">
            <v:imagedata r:id="rId28" o:title=""/>
          </v:shape>
        </w:pict>
      </w:r>
      <w:r>
        <w:rPr>
          <w:rFonts w:ascii="Arial" w:hAnsi="Arial" w:cs="Arial"/>
          <w:b/>
          <w:sz w:val="24"/>
          <w:szCs w:val="24"/>
        </w:rPr>
        <w:t>Doktor Selim Bey hastasını elindeki ………… ile dinledi. Cümlesinde boş bırakılan yere ne getirilmelidir?</w:t>
      </w:r>
    </w:p>
    <w:p w:rsidR="00270ADA" w:rsidRDefault="00270ADA" w:rsidP="001D6105">
      <w:pPr>
        <w:spacing w:after="0" w:line="240" w:lineRule="auto"/>
        <w:ind w:left="426" w:right="-214" w:hanging="426"/>
        <w:jc w:val="both"/>
        <w:rPr>
          <w:rFonts w:ascii="Arial" w:hAnsi="Arial" w:cs="Arial"/>
          <w:sz w:val="24"/>
          <w:szCs w:val="24"/>
        </w:rPr>
      </w:pPr>
      <w:r w:rsidRPr="00A1379E">
        <w:rPr>
          <w:rFonts w:ascii="Arial" w:hAnsi="Arial" w:cs="Arial"/>
          <w:sz w:val="24"/>
          <w:szCs w:val="24"/>
        </w:rPr>
        <w:t xml:space="preserve">A) Stetoskop     </w:t>
      </w:r>
      <w:r>
        <w:rPr>
          <w:rFonts w:ascii="Arial" w:hAnsi="Arial" w:cs="Arial"/>
          <w:sz w:val="24"/>
          <w:szCs w:val="24"/>
        </w:rPr>
        <w:tab/>
      </w:r>
      <w:r>
        <w:rPr>
          <w:rFonts w:ascii="Arial" w:hAnsi="Arial" w:cs="Arial"/>
          <w:sz w:val="24"/>
          <w:szCs w:val="24"/>
        </w:rPr>
        <w:tab/>
      </w:r>
      <w:r w:rsidRPr="00A1379E">
        <w:rPr>
          <w:rFonts w:ascii="Arial" w:hAnsi="Arial" w:cs="Arial"/>
          <w:sz w:val="24"/>
          <w:szCs w:val="24"/>
        </w:rPr>
        <w:t xml:space="preserve">B) Şırınga </w:t>
      </w:r>
      <w:r>
        <w:rPr>
          <w:rFonts w:ascii="Arial" w:hAnsi="Arial" w:cs="Arial"/>
          <w:sz w:val="24"/>
          <w:szCs w:val="24"/>
        </w:rPr>
        <w:t xml:space="preserve">   </w:t>
      </w:r>
    </w:p>
    <w:p w:rsidR="00270ADA" w:rsidRPr="00A1379E" w:rsidRDefault="00270ADA" w:rsidP="001D6105">
      <w:pPr>
        <w:spacing w:after="0" w:line="240" w:lineRule="auto"/>
        <w:ind w:left="426" w:right="-214" w:hanging="426"/>
        <w:jc w:val="both"/>
        <w:rPr>
          <w:rFonts w:ascii="Arial" w:hAnsi="Arial" w:cs="Arial"/>
          <w:sz w:val="24"/>
          <w:szCs w:val="24"/>
        </w:rPr>
      </w:pPr>
      <w:r>
        <w:rPr>
          <w:rFonts w:ascii="Arial" w:hAnsi="Arial" w:cs="Arial"/>
          <w:sz w:val="24"/>
          <w:szCs w:val="24"/>
        </w:rPr>
        <w:t xml:space="preserve">C) Neşter </w:t>
      </w:r>
      <w:r>
        <w:rPr>
          <w:rFonts w:ascii="Arial" w:hAnsi="Arial" w:cs="Arial"/>
          <w:sz w:val="24"/>
          <w:szCs w:val="24"/>
        </w:rPr>
        <w:tab/>
      </w:r>
      <w:r>
        <w:rPr>
          <w:rFonts w:ascii="Arial" w:hAnsi="Arial" w:cs="Arial"/>
          <w:sz w:val="24"/>
          <w:szCs w:val="24"/>
        </w:rPr>
        <w:tab/>
      </w:r>
      <w:r>
        <w:rPr>
          <w:rFonts w:ascii="Arial" w:hAnsi="Arial" w:cs="Arial"/>
          <w:sz w:val="24"/>
          <w:szCs w:val="24"/>
        </w:rPr>
        <w:tab/>
        <w:t>D)Hoparlör</w:t>
      </w:r>
    </w:p>
    <w:p w:rsidR="00270ADA" w:rsidRDefault="00270ADA" w:rsidP="00154640">
      <w:pPr>
        <w:spacing w:after="0" w:line="240" w:lineRule="auto"/>
        <w:ind w:left="426" w:right="-214" w:hanging="426"/>
        <w:rPr>
          <w:rFonts w:ascii="Arial" w:hAnsi="Arial" w:cs="Arial"/>
          <w:b/>
          <w:sz w:val="32"/>
          <w:szCs w:val="24"/>
        </w:rPr>
      </w:pPr>
    </w:p>
    <w:p w:rsidR="00270ADA" w:rsidRDefault="00270ADA" w:rsidP="00154640">
      <w:pPr>
        <w:spacing w:after="0" w:line="240" w:lineRule="auto"/>
        <w:ind w:left="426" w:right="-214" w:hanging="426"/>
        <w:rPr>
          <w:rFonts w:ascii="Arial" w:hAnsi="Arial" w:cs="Arial"/>
          <w:b/>
          <w:sz w:val="32"/>
          <w:szCs w:val="24"/>
        </w:rPr>
      </w:pPr>
      <w:r>
        <w:rPr>
          <w:rFonts w:ascii="Arial" w:hAnsi="Arial" w:cs="Arial"/>
          <w:b/>
          <w:sz w:val="32"/>
          <w:szCs w:val="24"/>
        </w:rPr>
        <w:t xml:space="preserve">8- </w:t>
      </w:r>
    </w:p>
    <w:tbl>
      <w:tblPr>
        <w:tblW w:w="0" w:type="auto"/>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077"/>
        <w:gridCol w:w="816"/>
      </w:tblGrid>
      <w:tr w:rsidR="00270ADA" w:rsidRPr="00C05861" w:rsidTr="00C05861">
        <w:tc>
          <w:tcPr>
            <w:tcW w:w="4077" w:type="dxa"/>
          </w:tcPr>
          <w:p w:rsidR="00270ADA" w:rsidRPr="00C05861" w:rsidRDefault="00270ADA" w:rsidP="00C05861">
            <w:pPr>
              <w:spacing w:after="0" w:line="240" w:lineRule="auto"/>
              <w:ind w:right="-214"/>
              <w:rPr>
                <w:rFonts w:ascii="Arial" w:hAnsi="Arial" w:cs="Arial"/>
                <w:b/>
                <w:sz w:val="24"/>
                <w:szCs w:val="24"/>
                <w:lang w:eastAsia="tr-TR"/>
              </w:rPr>
            </w:pPr>
            <w:r w:rsidRPr="00C05861">
              <w:rPr>
                <w:rFonts w:ascii="Arial" w:hAnsi="Arial" w:cs="Arial"/>
                <w:b/>
                <w:sz w:val="24"/>
                <w:szCs w:val="24"/>
                <w:lang w:eastAsia="tr-TR"/>
              </w:rPr>
              <w:t>Odun ısıtıldığında bozunur.</w:t>
            </w:r>
          </w:p>
        </w:tc>
        <w:tc>
          <w:tcPr>
            <w:tcW w:w="816" w:type="dxa"/>
          </w:tcPr>
          <w:p w:rsidR="00270ADA" w:rsidRPr="00C05861" w:rsidRDefault="00270ADA" w:rsidP="00C05861">
            <w:pPr>
              <w:spacing w:after="0" w:line="240" w:lineRule="auto"/>
              <w:ind w:right="-214"/>
              <w:rPr>
                <w:rFonts w:ascii="Arial" w:hAnsi="Arial" w:cs="Arial"/>
                <w:b/>
                <w:sz w:val="24"/>
                <w:szCs w:val="24"/>
                <w:lang w:eastAsia="tr-TR"/>
              </w:rPr>
            </w:pPr>
          </w:p>
        </w:tc>
      </w:tr>
      <w:tr w:rsidR="00270ADA" w:rsidRPr="00C05861" w:rsidTr="00C05861">
        <w:tc>
          <w:tcPr>
            <w:tcW w:w="4077" w:type="dxa"/>
          </w:tcPr>
          <w:p w:rsidR="00270ADA" w:rsidRPr="00C05861" w:rsidRDefault="00270ADA" w:rsidP="00C05861">
            <w:pPr>
              <w:spacing w:after="0" w:line="240" w:lineRule="auto"/>
              <w:ind w:right="-214"/>
              <w:rPr>
                <w:rFonts w:ascii="Arial" w:hAnsi="Arial" w:cs="Arial"/>
                <w:b/>
                <w:sz w:val="24"/>
                <w:szCs w:val="24"/>
                <w:lang w:eastAsia="tr-TR"/>
              </w:rPr>
            </w:pPr>
            <w:r w:rsidRPr="00C05861">
              <w:rPr>
                <w:rFonts w:ascii="Arial" w:hAnsi="Arial" w:cs="Arial"/>
                <w:b/>
                <w:sz w:val="24"/>
                <w:szCs w:val="24"/>
                <w:lang w:eastAsia="tr-TR"/>
              </w:rPr>
              <w:t>Mum ısıtıldığında erir.</w:t>
            </w:r>
          </w:p>
        </w:tc>
        <w:tc>
          <w:tcPr>
            <w:tcW w:w="816" w:type="dxa"/>
          </w:tcPr>
          <w:p w:rsidR="00270ADA" w:rsidRPr="00C05861" w:rsidRDefault="00270ADA" w:rsidP="00C05861">
            <w:pPr>
              <w:spacing w:after="0" w:line="240" w:lineRule="auto"/>
              <w:ind w:right="-214"/>
              <w:rPr>
                <w:rFonts w:ascii="Arial" w:hAnsi="Arial" w:cs="Arial"/>
                <w:b/>
                <w:sz w:val="24"/>
                <w:szCs w:val="24"/>
                <w:lang w:eastAsia="tr-TR"/>
              </w:rPr>
            </w:pPr>
          </w:p>
        </w:tc>
      </w:tr>
      <w:tr w:rsidR="00270ADA" w:rsidRPr="00C05861" w:rsidTr="00C05861">
        <w:tc>
          <w:tcPr>
            <w:tcW w:w="4077" w:type="dxa"/>
          </w:tcPr>
          <w:p w:rsidR="00270ADA" w:rsidRPr="00C05861" w:rsidRDefault="00270ADA" w:rsidP="00C05861">
            <w:pPr>
              <w:spacing w:after="0" w:line="240" w:lineRule="auto"/>
              <w:ind w:right="-214"/>
              <w:rPr>
                <w:rFonts w:ascii="Arial" w:hAnsi="Arial" w:cs="Arial"/>
                <w:b/>
                <w:sz w:val="24"/>
                <w:szCs w:val="24"/>
                <w:lang w:eastAsia="tr-TR"/>
              </w:rPr>
            </w:pPr>
            <w:r w:rsidRPr="00C05861">
              <w:rPr>
                <w:rFonts w:ascii="Arial" w:hAnsi="Arial" w:cs="Arial"/>
                <w:b/>
                <w:sz w:val="24"/>
                <w:szCs w:val="24"/>
                <w:lang w:eastAsia="tr-TR"/>
              </w:rPr>
              <w:t>Şeker ile su karışım oluşturur.</w:t>
            </w:r>
          </w:p>
        </w:tc>
        <w:tc>
          <w:tcPr>
            <w:tcW w:w="816" w:type="dxa"/>
          </w:tcPr>
          <w:p w:rsidR="00270ADA" w:rsidRPr="00C05861" w:rsidRDefault="00270ADA" w:rsidP="00C05861">
            <w:pPr>
              <w:spacing w:after="0" w:line="240" w:lineRule="auto"/>
              <w:ind w:right="-214"/>
              <w:rPr>
                <w:rFonts w:ascii="Arial" w:hAnsi="Arial" w:cs="Arial"/>
                <w:b/>
                <w:sz w:val="24"/>
                <w:szCs w:val="24"/>
                <w:lang w:eastAsia="tr-TR"/>
              </w:rPr>
            </w:pPr>
          </w:p>
        </w:tc>
      </w:tr>
      <w:tr w:rsidR="00270ADA" w:rsidRPr="00C05861" w:rsidTr="00C05861">
        <w:tc>
          <w:tcPr>
            <w:tcW w:w="4077" w:type="dxa"/>
          </w:tcPr>
          <w:p w:rsidR="00270ADA" w:rsidRPr="00C05861" w:rsidRDefault="00270ADA" w:rsidP="00C05861">
            <w:pPr>
              <w:spacing w:after="0" w:line="240" w:lineRule="auto"/>
              <w:ind w:right="-214"/>
              <w:rPr>
                <w:rFonts w:ascii="Arial" w:hAnsi="Arial" w:cs="Arial"/>
                <w:b/>
                <w:sz w:val="24"/>
                <w:szCs w:val="24"/>
                <w:lang w:eastAsia="tr-TR"/>
              </w:rPr>
            </w:pPr>
            <w:r w:rsidRPr="00C05861">
              <w:rPr>
                <w:rFonts w:ascii="Arial" w:hAnsi="Arial" w:cs="Arial"/>
                <w:b/>
                <w:sz w:val="24"/>
                <w:szCs w:val="24"/>
                <w:lang w:eastAsia="tr-TR"/>
              </w:rPr>
              <w:t>Çerez tabağı çözelti oluşturur.</w:t>
            </w:r>
          </w:p>
        </w:tc>
        <w:tc>
          <w:tcPr>
            <w:tcW w:w="816" w:type="dxa"/>
          </w:tcPr>
          <w:p w:rsidR="00270ADA" w:rsidRPr="00C05861" w:rsidRDefault="00270ADA" w:rsidP="00C05861">
            <w:pPr>
              <w:spacing w:after="0" w:line="240" w:lineRule="auto"/>
              <w:ind w:right="-214"/>
              <w:rPr>
                <w:rFonts w:ascii="Arial" w:hAnsi="Arial" w:cs="Arial"/>
                <w:b/>
                <w:sz w:val="24"/>
                <w:szCs w:val="24"/>
                <w:lang w:eastAsia="tr-TR"/>
              </w:rPr>
            </w:pPr>
          </w:p>
        </w:tc>
      </w:tr>
    </w:tbl>
    <w:p w:rsidR="00270ADA" w:rsidRDefault="00270ADA" w:rsidP="001D6105">
      <w:pPr>
        <w:spacing w:after="0" w:line="240" w:lineRule="auto"/>
        <w:ind w:right="-214"/>
        <w:rPr>
          <w:rFonts w:ascii="Arial" w:hAnsi="Arial" w:cs="Arial"/>
          <w:b/>
          <w:sz w:val="24"/>
          <w:szCs w:val="24"/>
        </w:rPr>
      </w:pPr>
      <w:r>
        <w:rPr>
          <w:rFonts w:ascii="Arial" w:hAnsi="Arial" w:cs="Arial"/>
          <w:b/>
          <w:sz w:val="24"/>
          <w:szCs w:val="24"/>
        </w:rPr>
        <w:t>Yukarıdaki doğru yanlış tablosunu sırasıyla hangi seçenekteki  gibi doldurmak gerekir?</w:t>
      </w:r>
    </w:p>
    <w:p w:rsidR="00270ADA" w:rsidRDefault="00270ADA" w:rsidP="001D6105">
      <w:pPr>
        <w:spacing w:after="0" w:line="240" w:lineRule="auto"/>
        <w:ind w:right="-214"/>
        <w:rPr>
          <w:rFonts w:ascii="Arial" w:hAnsi="Arial" w:cs="Arial"/>
          <w:b/>
          <w:sz w:val="24"/>
          <w:szCs w:val="24"/>
        </w:rPr>
      </w:pPr>
    </w:p>
    <w:p w:rsidR="00270ADA" w:rsidRPr="001D6105" w:rsidRDefault="00270ADA" w:rsidP="001D6105">
      <w:pPr>
        <w:spacing w:after="0" w:line="240" w:lineRule="auto"/>
        <w:ind w:right="-214"/>
        <w:rPr>
          <w:rFonts w:ascii="Arial" w:hAnsi="Arial" w:cs="Arial"/>
          <w:b/>
          <w:sz w:val="24"/>
          <w:szCs w:val="24"/>
        </w:rPr>
      </w:pPr>
      <w:r>
        <w:rPr>
          <w:noProof/>
          <w:lang w:eastAsia="tr-TR"/>
        </w:rPr>
        <w:pict>
          <v:shape id="Metin Kutusu 2" o:spid="_x0000_s1251" type="#_x0000_t202" style="position:absolute;margin-left:199.3pt;margin-top:.4pt;width:16.5pt;height:74.25pt;z-index:251668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">
            <v:textbox>
              <w:txbxContent>
                <w:p w:rsidR="00270ADA" w:rsidRPr="001D6105" w:rsidRDefault="00270ADA" w:rsidP="001D6105">
                  <w:pPr>
                    <w:spacing w:after="0" w:line="240" w:lineRule="auto"/>
                    <w:rPr>
                      <w:sz w:val="28"/>
                    </w:rPr>
                  </w:pPr>
                  <w:r>
                    <w:rPr>
                      <w:sz w:val="28"/>
                    </w:rPr>
                    <w:t>D</w:t>
                  </w:r>
                </w:p>
                <w:p w:rsidR="00270ADA" w:rsidRPr="001D6105" w:rsidRDefault="00270ADA" w:rsidP="001D6105">
                  <w:pPr>
                    <w:spacing w:after="0" w:line="240" w:lineRule="auto"/>
                    <w:rPr>
                      <w:sz w:val="28"/>
                    </w:rPr>
                  </w:pPr>
                  <w:r w:rsidRPr="001D6105">
                    <w:rPr>
                      <w:sz w:val="28"/>
                    </w:rPr>
                    <w:t>Y</w:t>
                  </w:r>
                </w:p>
                <w:p w:rsidR="00270ADA" w:rsidRPr="001D6105" w:rsidRDefault="00270ADA" w:rsidP="001D6105">
                  <w:pPr>
                    <w:spacing w:after="0" w:line="240" w:lineRule="auto"/>
                    <w:rPr>
                      <w:sz w:val="28"/>
                    </w:rPr>
                  </w:pPr>
                  <w:r w:rsidRPr="001D6105">
                    <w:rPr>
                      <w:sz w:val="28"/>
                    </w:rPr>
                    <w:t>D</w:t>
                  </w:r>
                </w:p>
                <w:p w:rsidR="00270ADA" w:rsidRPr="001D6105" w:rsidRDefault="00270ADA" w:rsidP="001D6105">
                  <w:pPr>
                    <w:spacing w:after="0" w:line="240" w:lineRule="auto"/>
                    <w:rPr>
                      <w:sz w:val="28"/>
                    </w:rPr>
                  </w:pPr>
                  <w:r>
                    <w:rPr>
                      <w:sz w:val="28"/>
                    </w:rPr>
                    <w:t>Y</w:t>
                  </w:r>
                </w:p>
                <w:p w:rsidR="00270ADA" w:rsidRDefault="00270ADA" w:rsidP="001D6105">
                  <w:pPr>
                    <w:spacing w:after="0" w:line="240" w:lineRule="auto"/>
                  </w:pPr>
                </w:p>
              </w:txbxContent>
            </v:textbox>
          </v:shape>
        </w:pict>
      </w:r>
      <w:r>
        <w:rPr>
          <w:noProof/>
          <w:lang w:eastAsia="tr-TR"/>
        </w:rPr>
        <w:pict>
          <v:shape id="_x0000_s1252" type="#_x0000_t202" style="position:absolute;margin-left:122.8pt;margin-top:-.35pt;width:16.5pt;height:74.25pt;z-index:251667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">
            <v:textbox>
              <w:txbxContent>
                <w:p w:rsidR="00270ADA" w:rsidRPr="001D6105" w:rsidRDefault="00270ADA" w:rsidP="001D6105">
                  <w:pPr>
                    <w:spacing w:after="0" w:line="240" w:lineRule="auto"/>
                    <w:rPr>
                      <w:sz w:val="28"/>
                    </w:rPr>
                  </w:pPr>
                  <w:r w:rsidRPr="001D6105">
                    <w:rPr>
                      <w:sz w:val="28"/>
                    </w:rPr>
                    <w:t>Y</w:t>
                  </w:r>
                </w:p>
                <w:p w:rsidR="00270ADA" w:rsidRPr="001D6105" w:rsidRDefault="00270ADA" w:rsidP="001D6105">
                  <w:pPr>
                    <w:spacing w:after="0" w:line="240" w:lineRule="auto"/>
                    <w:rPr>
                      <w:sz w:val="28"/>
                    </w:rPr>
                  </w:pPr>
                  <w:r>
                    <w:rPr>
                      <w:sz w:val="28"/>
                    </w:rPr>
                    <w:t>D</w:t>
                  </w:r>
                </w:p>
                <w:p w:rsidR="00270ADA" w:rsidRPr="001D6105" w:rsidRDefault="00270ADA" w:rsidP="001D6105">
                  <w:pPr>
                    <w:spacing w:after="0" w:line="240" w:lineRule="auto"/>
                    <w:rPr>
                      <w:sz w:val="28"/>
                    </w:rPr>
                  </w:pPr>
                  <w:r>
                    <w:rPr>
                      <w:sz w:val="28"/>
                    </w:rPr>
                    <w:t>Y</w:t>
                  </w:r>
                </w:p>
                <w:p w:rsidR="00270ADA" w:rsidRPr="001D6105" w:rsidRDefault="00270ADA" w:rsidP="001D6105">
                  <w:pPr>
                    <w:spacing w:after="0" w:line="240" w:lineRule="auto"/>
                    <w:rPr>
                      <w:sz w:val="28"/>
                    </w:rPr>
                  </w:pPr>
                  <w:r w:rsidRPr="001D6105">
                    <w:rPr>
                      <w:sz w:val="28"/>
                    </w:rPr>
                    <w:t>D</w:t>
                  </w:r>
                </w:p>
                <w:p w:rsidR="00270ADA" w:rsidRDefault="00270ADA" w:rsidP="001D6105">
                  <w:pPr>
                    <w:spacing w:after="0" w:line="240" w:lineRule="auto"/>
                  </w:pPr>
                </w:p>
              </w:txbxContent>
            </v:textbox>
          </v:shape>
        </w:pict>
      </w:r>
      <w:r>
        <w:rPr>
          <w:noProof/>
          <w:lang w:eastAsia="tr-TR"/>
        </w:rPr>
        <w:pict>
          <v:shape id="_x0000_s1253" type="#_x0000_t202" style="position:absolute;margin-left:68.8pt;margin-top:-.35pt;width:16.5pt;height:74.25pt;z-index:251663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">
            <v:textbox>
              <w:txbxContent>
                <w:p w:rsidR="00270ADA" w:rsidRPr="001D6105" w:rsidRDefault="00270ADA" w:rsidP="001D6105">
                  <w:pPr>
                    <w:spacing w:after="0" w:line="240" w:lineRule="auto"/>
                    <w:rPr>
                      <w:sz w:val="28"/>
                    </w:rPr>
                  </w:pPr>
                  <w:r>
                    <w:rPr>
                      <w:sz w:val="28"/>
                    </w:rPr>
                    <w:t>D</w:t>
                  </w:r>
                </w:p>
                <w:p w:rsidR="00270ADA" w:rsidRPr="001D6105" w:rsidRDefault="00270ADA" w:rsidP="001D6105">
                  <w:pPr>
                    <w:spacing w:after="0" w:line="240" w:lineRule="auto"/>
                    <w:rPr>
                      <w:sz w:val="28"/>
                    </w:rPr>
                  </w:pPr>
                  <w:r>
                    <w:rPr>
                      <w:sz w:val="28"/>
                    </w:rPr>
                    <w:t>D</w:t>
                  </w:r>
                </w:p>
                <w:p w:rsidR="00270ADA" w:rsidRPr="001D6105" w:rsidRDefault="00270ADA" w:rsidP="001D6105">
                  <w:pPr>
                    <w:spacing w:after="0" w:line="240" w:lineRule="auto"/>
                    <w:rPr>
                      <w:sz w:val="28"/>
                    </w:rPr>
                  </w:pPr>
                  <w:r>
                    <w:rPr>
                      <w:sz w:val="28"/>
                    </w:rPr>
                    <w:t>Y</w:t>
                  </w:r>
                </w:p>
                <w:p w:rsidR="00270ADA" w:rsidRPr="001D6105" w:rsidRDefault="00270ADA" w:rsidP="001D6105">
                  <w:pPr>
                    <w:spacing w:after="0" w:line="240" w:lineRule="auto"/>
                    <w:rPr>
                      <w:sz w:val="28"/>
                    </w:rPr>
                  </w:pPr>
                  <w:r>
                    <w:rPr>
                      <w:sz w:val="28"/>
                    </w:rPr>
                    <w:t>Y</w:t>
                  </w:r>
                </w:p>
                <w:p w:rsidR="00270ADA" w:rsidRDefault="00270ADA" w:rsidP="001D6105">
                  <w:pPr>
                    <w:spacing w:after="0" w:line="240" w:lineRule="auto"/>
                  </w:pPr>
                </w:p>
              </w:txbxContent>
            </v:textbox>
          </v:shape>
        </w:pict>
      </w:r>
      <w:r>
        <w:rPr>
          <w:noProof/>
          <w:lang w:eastAsia="tr-TR"/>
        </w:rPr>
        <w:pict>
          <v:shape id="_x0000_s1254" type="#_x0000_t202" style="position:absolute;margin-left:17.05pt;margin-top:-.35pt;width:16.5pt;height:74.25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">
            <v:textbox>
              <w:txbxContent>
                <w:p w:rsidR="00270ADA" w:rsidRPr="001D6105" w:rsidRDefault="00270ADA" w:rsidP="001D6105">
                  <w:pPr>
                    <w:spacing w:after="0" w:line="240" w:lineRule="auto"/>
                    <w:rPr>
                      <w:sz w:val="28"/>
                    </w:rPr>
                  </w:pPr>
                  <w:r w:rsidRPr="001D6105">
                    <w:rPr>
                      <w:sz w:val="28"/>
                    </w:rPr>
                    <w:t>Y</w:t>
                  </w:r>
                </w:p>
                <w:p w:rsidR="00270ADA" w:rsidRPr="001D6105" w:rsidRDefault="00270ADA" w:rsidP="001D6105">
                  <w:pPr>
                    <w:spacing w:after="0" w:line="240" w:lineRule="auto"/>
                    <w:rPr>
                      <w:sz w:val="28"/>
                    </w:rPr>
                  </w:pPr>
                  <w:r w:rsidRPr="001D6105">
                    <w:rPr>
                      <w:sz w:val="28"/>
                    </w:rPr>
                    <w:t>Y</w:t>
                  </w:r>
                </w:p>
                <w:p w:rsidR="00270ADA" w:rsidRPr="001D6105" w:rsidRDefault="00270ADA" w:rsidP="001D6105">
                  <w:pPr>
                    <w:spacing w:after="0" w:line="240" w:lineRule="auto"/>
                    <w:rPr>
                      <w:sz w:val="28"/>
                    </w:rPr>
                  </w:pPr>
                  <w:r w:rsidRPr="001D6105">
                    <w:rPr>
                      <w:sz w:val="28"/>
                    </w:rPr>
                    <w:t>D</w:t>
                  </w:r>
                </w:p>
                <w:p w:rsidR="00270ADA" w:rsidRPr="001D6105" w:rsidRDefault="00270ADA" w:rsidP="001D6105">
                  <w:pPr>
                    <w:spacing w:after="0" w:line="240" w:lineRule="auto"/>
                    <w:rPr>
                      <w:sz w:val="28"/>
                    </w:rPr>
                  </w:pPr>
                  <w:r w:rsidRPr="001D6105">
                    <w:rPr>
                      <w:sz w:val="28"/>
                    </w:rPr>
                    <w:t>D</w:t>
                  </w:r>
                </w:p>
                <w:p w:rsidR="00270ADA" w:rsidRDefault="00270ADA" w:rsidP="001D6105">
                  <w:pPr>
                    <w:spacing w:after="0" w:line="240" w:lineRule="auto"/>
                  </w:pPr>
                </w:p>
              </w:txbxContent>
            </v:textbox>
          </v:shape>
        </w:pict>
      </w:r>
      <w:r>
        <w:rPr>
          <w:rFonts w:ascii="Arial" w:hAnsi="Arial" w:cs="Arial"/>
          <w:b/>
          <w:sz w:val="24"/>
          <w:szCs w:val="24"/>
        </w:rPr>
        <w:t xml:space="preserve">A) </w:t>
      </w:r>
      <w:r>
        <w:rPr>
          <w:rFonts w:ascii="Arial" w:hAnsi="Arial" w:cs="Arial"/>
          <w:b/>
          <w:sz w:val="24"/>
          <w:szCs w:val="24"/>
        </w:rPr>
        <w:tab/>
        <w:t xml:space="preserve">    B) </w:t>
      </w:r>
      <w:r>
        <w:rPr>
          <w:rFonts w:ascii="Arial" w:hAnsi="Arial" w:cs="Arial"/>
          <w:b/>
          <w:sz w:val="24"/>
          <w:szCs w:val="24"/>
        </w:rPr>
        <w:tab/>
      </w:r>
      <w:r>
        <w:rPr>
          <w:rFonts w:ascii="Arial" w:hAnsi="Arial" w:cs="Arial"/>
          <w:b/>
          <w:sz w:val="24"/>
          <w:szCs w:val="24"/>
        </w:rPr>
        <w:tab/>
        <w:t>C)</w:t>
      </w:r>
      <w:r w:rsidRPr="001D6105">
        <w:rPr>
          <w:rFonts w:ascii="Arial" w:hAnsi="Arial" w:cs="Arial"/>
          <w:b/>
          <w:noProof/>
          <w:sz w:val="24"/>
          <w:szCs w:val="24"/>
        </w:rPr>
        <w:t xml:space="preserve"> </w:t>
      </w:r>
      <w:r>
        <w:rPr>
          <w:rFonts w:ascii="Arial" w:hAnsi="Arial" w:cs="Arial"/>
          <w:b/>
          <w:noProof/>
          <w:sz w:val="24"/>
          <w:szCs w:val="24"/>
        </w:rPr>
        <w:tab/>
      </w:r>
      <w:r>
        <w:rPr>
          <w:rFonts w:ascii="Arial" w:hAnsi="Arial" w:cs="Arial"/>
          <w:b/>
          <w:noProof/>
          <w:sz w:val="24"/>
          <w:szCs w:val="24"/>
        </w:rPr>
        <w:tab/>
        <w:t xml:space="preserve">D) </w:t>
      </w:r>
    </w:p>
    <w:p w:rsidR="00270ADA" w:rsidRDefault="00270ADA" w:rsidP="00154640">
      <w:pPr>
        <w:spacing w:after="0" w:line="240" w:lineRule="auto"/>
        <w:ind w:left="426" w:right="-214" w:hanging="426"/>
        <w:rPr>
          <w:rFonts w:ascii="Arial" w:hAnsi="Arial" w:cs="Arial"/>
          <w:b/>
          <w:sz w:val="32"/>
          <w:szCs w:val="24"/>
        </w:rPr>
      </w:pPr>
      <w:r>
        <w:rPr>
          <w:noProof/>
          <w:lang w:eastAsia="tr-TR"/>
        </w:rPr>
        <w:pict>
          <v:line id="Düz Bağlayıcı 114" o:spid="_x0000_s1255" style="position:absolute;left:0;text-align:left;z-index:251673088;visibility:visible" from="199.3pt,9.1pt" to="215.8pt,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"/>
        </w:pict>
      </w:r>
      <w:r>
        <w:rPr>
          <w:noProof/>
          <w:lang w:eastAsia="tr-TR"/>
        </w:rPr>
        <w:pict>
          <v:line id="Düz Bağlayıcı 111" o:spid="_x0000_s1256" style="position:absolute;left:0;text-align:left;z-index:251670016;visibility:visible" from="122.8pt,5.35pt" to="139.3pt,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"/>
        </w:pict>
      </w:r>
      <w:r>
        <w:rPr>
          <w:noProof/>
          <w:lang w:eastAsia="tr-TR"/>
        </w:rPr>
        <w:pict>
          <v:line id="Düz Bağlayıcı 105" o:spid="_x0000_s1257" style="position:absolute;left:0;text-align:left;z-index:251664896;visibility:visible" from="68.8pt,5.35pt" to="85.3pt,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"/>
        </w:pict>
      </w:r>
      <w:r>
        <w:rPr>
          <w:noProof/>
          <w:lang w:eastAsia="tr-TR"/>
        </w:rPr>
        <w:pict>
          <v:line id="Düz Bağlayıcı 100" o:spid="_x0000_s1258" style="position:absolute;left:0;text-align:left;z-index:251660800;visibility:visible" from="17.05pt,5.35pt" to="33.55pt,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"/>
        </w:pict>
      </w:r>
    </w:p>
    <w:p w:rsidR="00270ADA" w:rsidRDefault="00270ADA" w:rsidP="00154640">
      <w:pPr>
        <w:spacing w:after="0" w:line="240" w:lineRule="auto"/>
        <w:ind w:left="426" w:right="-214" w:hanging="426"/>
        <w:rPr>
          <w:rFonts w:ascii="Arial" w:hAnsi="Arial" w:cs="Arial"/>
          <w:b/>
          <w:sz w:val="32"/>
          <w:szCs w:val="24"/>
        </w:rPr>
      </w:pPr>
      <w:r>
        <w:rPr>
          <w:noProof/>
          <w:lang w:eastAsia="tr-TR"/>
        </w:rPr>
        <w:pict>
          <v:line id="Düz Bağlayıcı 115" o:spid="_x0000_s1259" style="position:absolute;left:0;text-align:left;z-index:251674112;visibility:visible" from="199.3pt,8.7pt" to="215.8pt,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"/>
        </w:pict>
      </w:r>
      <w:r>
        <w:rPr>
          <w:noProof/>
          <w:lang w:eastAsia="tr-TR"/>
        </w:rPr>
        <w:pict>
          <v:line id="Düz Bağlayıcı 112" o:spid="_x0000_s1260" style="position:absolute;left:0;text-align:left;z-index:251671040;visibility:visible" from="122.8pt,4.95pt" to="139.3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"/>
        </w:pict>
      </w:r>
      <w:r>
        <w:rPr>
          <w:noProof/>
          <w:lang w:eastAsia="tr-TR"/>
        </w:rPr>
        <w:pict>
          <v:line id="Düz Bağlayıcı 106" o:spid="_x0000_s1261" style="position:absolute;left:0;text-align:left;z-index:251665920;visibility:visible" from="68.8pt,4.95pt" to="85.3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"/>
        </w:pict>
      </w:r>
      <w:r>
        <w:rPr>
          <w:noProof/>
          <w:lang w:eastAsia="tr-TR"/>
        </w:rPr>
        <w:pict>
          <v:line id="Düz Bağlayıcı 102" o:spid="_x0000_s1262" style="position:absolute;left:0;text-align:left;z-index:251661824;visibility:visible" from="17.05pt,4.95pt" to="33.55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"/>
        </w:pict>
      </w:r>
    </w:p>
    <w:p w:rsidR="00270ADA" w:rsidRDefault="00270ADA" w:rsidP="00154640">
      <w:pPr>
        <w:spacing w:after="0" w:line="240" w:lineRule="auto"/>
        <w:ind w:left="426" w:right="-214" w:hanging="426"/>
        <w:rPr>
          <w:rFonts w:ascii="Arial" w:hAnsi="Arial" w:cs="Arial"/>
          <w:b/>
          <w:sz w:val="32"/>
          <w:szCs w:val="24"/>
        </w:rPr>
      </w:pPr>
      <w:r>
        <w:rPr>
          <w:noProof/>
          <w:lang w:eastAsia="tr-TR"/>
        </w:rPr>
        <w:pict>
          <v:line id="Düz Bağlayıcı 116" o:spid="_x0000_s1263" style="position:absolute;left:0;text-align:left;z-index:251675136;visibility:visible" from="199.3pt,6.8pt" to="215.8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"/>
        </w:pict>
      </w:r>
      <w:r>
        <w:rPr>
          <w:noProof/>
          <w:lang w:eastAsia="tr-TR"/>
        </w:rPr>
        <w:pict>
          <v:line id="Düz Bağlayıcı 113" o:spid="_x0000_s1264" style="position:absolute;left:0;text-align:left;z-index:251672064;visibility:visible" from="122.8pt,3.05pt" to="139.3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"/>
        </w:pict>
      </w:r>
      <w:r>
        <w:rPr>
          <w:noProof/>
          <w:lang w:eastAsia="tr-TR"/>
        </w:rPr>
        <w:pict>
          <v:line id="Düz Bağlayıcı 107" o:spid="_x0000_s1265" style="position:absolute;left:0;text-align:left;z-index:251666944;visibility:visible" from="68.8pt,3.05pt" to="85.3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"/>
        </w:pict>
      </w:r>
      <w:r>
        <w:rPr>
          <w:noProof/>
          <w:lang w:eastAsia="tr-TR"/>
        </w:rPr>
        <w:pict>
          <v:line id="Düz Bağlayıcı 103" o:spid="_x0000_s1266" style="position:absolute;left:0;text-align:left;z-index:251662848;visibility:visible" from="17.05pt,3.05pt" to="33.55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"/>
        </w:pict>
      </w:r>
    </w:p>
    <w:p w:rsidR="00270ADA" w:rsidRDefault="00270ADA" w:rsidP="00154640">
      <w:pPr>
        <w:spacing w:after="0" w:line="240" w:lineRule="auto"/>
        <w:ind w:left="426" w:right="-214" w:hanging="426"/>
        <w:rPr>
          <w:rFonts w:ascii="Arial" w:hAnsi="Arial" w:cs="Arial"/>
          <w:b/>
          <w:sz w:val="32"/>
          <w:szCs w:val="24"/>
        </w:rPr>
      </w:pPr>
      <w:r>
        <w:rPr>
          <w:noProof/>
          <w:lang w:eastAsia="tr-TR"/>
        </w:rPr>
        <w:pict>
          <v:shape id="Resim 117" o:spid="_x0000_s1267" type="#_x0000_t75" style="position:absolute;left:0;text-align:left;margin-left:26.2pt;margin-top:12.4pt;width:42.75pt;height:80.55pt;z-index:-251640320;visibility:visible">
            <v:imagedata r:id="rId29" o:title=""/>
          </v:shape>
        </w:pict>
      </w:r>
    </w:p>
    <w:p w:rsidR="00270ADA" w:rsidRDefault="00270ADA" w:rsidP="00DA6568">
      <w:pPr>
        <w:spacing w:after="0" w:line="240" w:lineRule="auto"/>
        <w:ind w:left="426" w:right="-214" w:hanging="426"/>
        <w:rPr>
          <w:rFonts w:ascii="Arial" w:hAnsi="Arial" w:cs="Arial"/>
          <w:b/>
          <w:sz w:val="32"/>
          <w:szCs w:val="24"/>
        </w:rPr>
      </w:pPr>
      <w:r>
        <w:rPr>
          <w:rFonts w:ascii="Arial" w:hAnsi="Arial" w:cs="Arial"/>
          <w:b/>
          <w:sz w:val="32"/>
          <w:szCs w:val="24"/>
        </w:rPr>
        <w:t>9-</w:t>
      </w:r>
    </w:p>
    <w:p w:rsidR="00270ADA" w:rsidRDefault="00270ADA" w:rsidP="00DA6568">
      <w:pPr>
        <w:spacing w:after="0" w:line="240" w:lineRule="auto"/>
        <w:ind w:left="426" w:right="-214" w:hanging="426"/>
        <w:rPr>
          <w:rFonts w:ascii="Arial" w:hAnsi="Arial" w:cs="Arial"/>
          <w:b/>
          <w:sz w:val="32"/>
          <w:szCs w:val="24"/>
        </w:rPr>
      </w:pPr>
      <w:r>
        <w:rPr>
          <w:noProof/>
          <w:lang w:eastAsia="tr-TR"/>
        </w:rPr>
        <w:pict>
          <v:shape id="Sağ Ok 119" o:spid="_x0000_s1268" type="#_x0000_t13" style="position:absolute;left:0;text-align:left;margin-left:101.05pt;margin-top:6.7pt;width:39.75pt;height:25.1pt;z-index:2516782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" adj="14780" fillcolor="#4f81bd" strokecolor="#243f60" strokeweight="2pt"/>
        </w:pict>
      </w:r>
      <w:r>
        <w:rPr>
          <w:noProof/>
          <w:lang w:eastAsia="tr-TR"/>
        </w:rPr>
        <w:pict>
          <v:shape id="_x0000_s1269" type="#_x0000_t202" style="position:absolute;left:0;text-align:left;margin-left:18.8pt;margin-top:6.7pt;width:82.5pt;height:25.1pt;z-index:251677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">
            <v:textbox>
              <w:txbxContent>
                <w:p w:rsidR="00270ADA" w:rsidRDefault="00270ADA" w:rsidP="00DA6568">
                  <w:pPr>
                    <w:spacing w:after="0" w:line="240" w:lineRule="auto"/>
                    <w:ind w:left="426" w:right="-214" w:hanging="426"/>
                    <w:rPr>
                      <w:rFonts w:ascii="Arial" w:hAnsi="Arial" w:cs="Arial"/>
                      <w:b/>
                      <w:sz w:val="32"/>
                      <w:szCs w:val="24"/>
                    </w:rPr>
                  </w:pPr>
                  <w:r>
                    <w:rPr>
                      <w:rFonts w:ascii="Arial" w:hAnsi="Arial" w:cs="Arial"/>
                      <w:b/>
                      <w:sz w:val="32"/>
                      <w:szCs w:val="24"/>
                    </w:rPr>
                    <w:t>Petrol</w:t>
                  </w:r>
                </w:p>
                <w:p w:rsidR="00270ADA" w:rsidRDefault="00270ADA"/>
              </w:txbxContent>
            </v:textbox>
          </v:shape>
        </w:pict>
      </w:r>
      <w:r>
        <w:rPr>
          <w:rFonts w:ascii="Arial" w:hAnsi="Arial" w:cs="Arial"/>
          <w:b/>
          <w:sz w:val="32"/>
          <w:szCs w:val="24"/>
        </w:rPr>
        <w:t xml:space="preserve">                                 ………………</w:t>
      </w:r>
    </w:p>
    <w:p w:rsidR="00270ADA" w:rsidRDefault="00270ADA" w:rsidP="00154640">
      <w:pPr>
        <w:spacing w:after="0" w:line="240" w:lineRule="auto"/>
        <w:ind w:left="426" w:right="-214" w:hanging="426"/>
        <w:rPr>
          <w:rFonts w:ascii="Arial" w:hAnsi="Arial" w:cs="Arial"/>
          <w:b/>
          <w:sz w:val="32"/>
          <w:szCs w:val="24"/>
        </w:rPr>
      </w:pPr>
    </w:p>
    <w:p w:rsidR="00270ADA" w:rsidRDefault="00270ADA" w:rsidP="00154640">
      <w:pPr>
        <w:spacing w:after="0" w:line="240" w:lineRule="auto"/>
        <w:ind w:left="426" w:right="-214" w:hanging="426"/>
        <w:rPr>
          <w:rFonts w:ascii="Arial" w:hAnsi="Arial" w:cs="Arial"/>
          <w:b/>
          <w:sz w:val="32"/>
          <w:szCs w:val="24"/>
        </w:rPr>
      </w:pPr>
    </w:p>
    <w:p w:rsidR="00270ADA" w:rsidRDefault="00270ADA" w:rsidP="00154640">
      <w:pPr>
        <w:spacing w:after="0" w:line="240" w:lineRule="auto"/>
        <w:ind w:left="426" w:right="-214" w:hanging="426"/>
        <w:rPr>
          <w:rFonts w:ascii="Arial" w:hAnsi="Arial" w:cs="Arial"/>
          <w:b/>
          <w:sz w:val="32"/>
          <w:szCs w:val="24"/>
        </w:rPr>
      </w:pPr>
      <w:r>
        <w:rPr>
          <w:noProof/>
          <w:lang w:eastAsia="tr-TR"/>
        </w:rPr>
        <w:pict>
          <v:shape id="Resim 120" o:spid="_x0000_s1270" type="#_x0000_t75" style="position:absolute;left:0;text-align:left;margin-left:-.2pt;margin-top:-.1pt;width:52.5pt;height:45.35pt;flip:x;z-index:-251637248;visibility:visible">
            <v:imagedata r:id="rId30" o:title=""/>
          </v:shape>
        </w:pict>
      </w:r>
    </w:p>
    <w:p w:rsidR="00270ADA" w:rsidRDefault="00270ADA" w:rsidP="00154640">
      <w:pPr>
        <w:spacing w:after="0" w:line="240" w:lineRule="auto"/>
        <w:ind w:left="426" w:right="-214" w:hanging="426"/>
        <w:rPr>
          <w:rFonts w:ascii="Arial" w:hAnsi="Arial" w:cs="Arial"/>
          <w:b/>
          <w:sz w:val="32"/>
          <w:szCs w:val="24"/>
        </w:rPr>
      </w:pPr>
      <w:r>
        <w:rPr>
          <w:noProof/>
          <w:lang w:eastAsia="tr-TR"/>
        </w:rPr>
        <w:pict>
          <v:shape id="Sağ Ok 122" o:spid="_x0000_s1271" type="#_x0000_t13" style="position:absolute;left:0;text-align:left;margin-left:88.3pt;margin-top:1.75pt;width:39.75pt;height:25.1pt;z-index:2516812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" adj="14780" fillcolor="#4f81bd" strokecolor="#385d8a" strokeweight="2pt"/>
        </w:pict>
      </w:r>
      <w:r>
        <w:rPr>
          <w:noProof/>
          <w:lang w:eastAsia="tr-TR"/>
        </w:rPr>
        <w:pict>
          <v:shape id="_x0000_s1272" type="#_x0000_t202" style="position:absolute;left:0;text-align:left;margin-left:32.05pt;margin-top:1.75pt;width:53.25pt;height:25.1pt;z-index:251680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">
            <v:textbox>
              <w:txbxContent>
                <w:p w:rsidR="00270ADA" w:rsidRDefault="00270ADA" w:rsidP="00DA6568">
                  <w:pPr>
                    <w:spacing w:after="0" w:line="240" w:lineRule="auto"/>
                    <w:ind w:left="426" w:right="-214" w:hanging="426"/>
                    <w:rPr>
                      <w:rFonts w:ascii="Arial" w:hAnsi="Arial" w:cs="Arial"/>
                      <w:b/>
                      <w:sz w:val="32"/>
                      <w:szCs w:val="24"/>
                    </w:rPr>
                  </w:pPr>
                  <w:r>
                    <w:rPr>
                      <w:rFonts w:ascii="Arial" w:hAnsi="Arial" w:cs="Arial"/>
                      <w:b/>
                      <w:sz w:val="32"/>
                      <w:szCs w:val="24"/>
                    </w:rPr>
                    <w:t>Bıçak</w:t>
                  </w:r>
                </w:p>
                <w:p w:rsidR="00270ADA" w:rsidRDefault="00270ADA" w:rsidP="00DA6568"/>
              </w:txbxContent>
            </v:textbox>
          </v:shape>
        </w:pict>
      </w:r>
      <w:r>
        <w:rPr>
          <w:rFonts w:ascii="Arial" w:hAnsi="Arial" w:cs="Arial"/>
          <w:b/>
          <w:sz w:val="32"/>
          <w:szCs w:val="24"/>
        </w:rPr>
        <w:tab/>
      </w:r>
      <w:r>
        <w:rPr>
          <w:rFonts w:ascii="Arial" w:hAnsi="Arial" w:cs="Arial"/>
          <w:b/>
          <w:sz w:val="32"/>
          <w:szCs w:val="24"/>
        </w:rPr>
        <w:tab/>
      </w:r>
      <w:r>
        <w:rPr>
          <w:rFonts w:ascii="Arial" w:hAnsi="Arial" w:cs="Arial"/>
          <w:b/>
          <w:sz w:val="32"/>
          <w:szCs w:val="24"/>
        </w:rPr>
        <w:tab/>
      </w:r>
      <w:r>
        <w:rPr>
          <w:rFonts w:ascii="Arial" w:hAnsi="Arial" w:cs="Arial"/>
          <w:b/>
          <w:sz w:val="32"/>
          <w:szCs w:val="24"/>
        </w:rPr>
        <w:tab/>
        <w:t xml:space="preserve">     ………………….</w:t>
      </w:r>
    </w:p>
    <w:p w:rsidR="00270ADA" w:rsidRDefault="00270ADA" w:rsidP="00154640">
      <w:pPr>
        <w:spacing w:after="0" w:line="240" w:lineRule="auto"/>
        <w:ind w:left="426" w:right="-214" w:hanging="426"/>
        <w:rPr>
          <w:rFonts w:ascii="Arial" w:hAnsi="Arial" w:cs="Arial"/>
          <w:b/>
          <w:sz w:val="32"/>
          <w:szCs w:val="24"/>
        </w:rPr>
      </w:pPr>
    </w:p>
    <w:p w:rsidR="00270ADA" w:rsidRDefault="00270ADA" w:rsidP="00154640">
      <w:pPr>
        <w:spacing w:after="0" w:line="240" w:lineRule="auto"/>
        <w:ind w:left="426" w:right="-214" w:hanging="426"/>
        <w:rPr>
          <w:rFonts w:ascii="Arial" w:hAnsi="Arial" w:cs="Arial"/>
          <w:b/>
          <w:sz w:val="32"/>
          <w:szCs w:val="24"/>
        </w:rPr>
      </w:pPr>
    </w:p>
    <w:p w:rsidR="00270ADA" w:rsidRDefault="00270ADA" w:rsidP="00154640">
      <w:pPr>
        <w:spacing w:after="0" w:line="240" w:lineRule="auto"/>
        <w:ind w:left="426" w:right="-214" w:hanging="426"/>
        <w:rPr>
          <w:rFonts w:ascii="Arial" w:hAnsi="Arial" w:cs="Arial"/>
          <w:b/>
          <w:sz w:val="24"/>
          <w:szCs w:val="24"/>
        </w:rPr>
      </w:pPr>
      <w:r>
        <w:rPr>
          <w:rFonts w:ascii="Arial" w:hAnsi="Arial" w:cs="Arial"/>
          <w:b/>
          <w:sz w:val="24"/>
          <w:szCs w:val="24"/>
        </w:rPr>
        <w:t>Yukarıdaki boşluklara sırasıyla hangi iki kavram getirilmelidir?</w:t>
      </w:r>
    </w:p>
    <w:p w:rsidR="00270ADA" w:rsidRDefault="00270ADA" w:rsidP="00154640">
      <w:pPr>
        <w:spacing w:after="0" w:line="240" w:lineRule="auto"/>
        <w:ind w:left="426" w:right="-214" w:hanging="426"/>
        <w:rPr>
          <w:rFonts w:ascii="Arial" w:hAnsi="Arial" w:cs="Arial"/>
          <w:sz w:val="24"/>
          <w:szCs w:val="24"/>
        </w:rPr>
      </w:pPr>
      <w:r>
        <w:rPr>
          <w:rFonts w:ascii="Arial" w:hAnsi="Arial" w:cs="Arial"/>
          <w:sz w:val="24"/>
          <w:szCs w:val="24"/>
        </w:rPr>
        <w:t>A) Yapay – doğal</w:t>
      </w:r>
      <w:r>
        <w:rPr>
          <w:rFonts w:ascii="Arial" w:hAnsi="Arial" w:cs="Arial"/>
          <w:sz w:val="24"/>
          <w:szCs w:val="24"/>
        </w:rPr>
        <w:tab/>
      </w:r>
      <w:r>
        <w:rPr>
          <w:rFonts w:ascii="Arial" w:hAnsi="Arial" w:cs="Arial"/>
          <w:sz w:val="24"/>
          <w:szCs w:val="24"/>
        </w:rPr>
        <w:tab/>
        <w:t>B) Doğal – işlenmiş</w:t>
      </w:r>
    </w:p>
    <w:p w:rsidR="00270ADA" w:rsidRDefault="00270ADA" w:rsidP="00154640">
      <w:pPr>
        <w:spacing w:after="0" w:line="240" w:lineRule="auto"/>
        <w:ind w:left="426" w:right="-214" w:hanging="426"/>
        <w:rPr>
          <w:rFonts w:ascii="Arial" w:hAnsi="Arial" w:cs="Arial"/>
          <w:sz w:val="24"/>
          <w:szCs w:val="24"/>
        </w:rPr>
      </w:pPr>
      <w:r>
        <w:rPr>
          <w:rFonts w:ascii="Arial" w:hAnsi="Arial" w:cs="Arial"/>
          <w:sz w:val="24"/>
          <w:szCs w:val="24"/>
        </w:rPr>
        <w:t>C) Yapay – işlenmiş</w:t>
      </w:r>
      <w:r>
        <w:rPr>
          <w:rFonts w:ascii="Arial" w:hAnsi="Arial" w:cs="Arial"/>
          <w:sz w:val="24"/>
          <w:szCs w:val="24"/>
        </w:rPr>
        <w:tab/>
        <w:t>D) Doğal – yapay</w:t>
      </w:r>
    </w:p>
    <w:p w:rsidR="00270ADA" w:rsidRDefault="00270ADA" w:rsidP="00154640">
      <w:pPr>
        <w:spacing w:after="0" w:line="240" w:lineRule="auto"/>
        <w:ind w:left="426" w:right="-214" w:hanging="426"/>
        <w:rPr>
          <w:rFonts w:ascii="Arial" w:hAnsi="Arial" w:cs="Arial"/>
          <w:sz w:val="24"/>
          <w:szCs w:val="24"/>
        </w:rPr>
      </w:pPr>
    </w:p>
    <w:p w:rsidR="00270ADA" w:rsidRPr="0073262B" w:rsidRDefault="00270ADA" w:rsidP="00DA6568">
      <w:pPr>
        <w:spacing w:after="0" w:line="240" w:lineRule="auto"/>
        <w:rPr>
          <w:b/>
          <w:color w:val="000000"/>
          <w:sz w:val="24"/>
          <w:szCs w:val="24"/>
        </w:rPr>
      </w:pPr>
      <w:r>
        <w:rPr>
          <w:rFonts w:ascii="Arial" w:hAnsi="Arial" w:cs="Arial"/>
          <w:b/>
          <w:sz w:val="28"/>
          <w:szCs w:val="24"/>
        </w:rPr>
        <w:t xml:space="preserve">10- </w:t>
      </w:r>
      <w:r>
        <w:rPr>
          <w:b/>
          <w:bCs/>
          <w:color w:val="000000"/>
          <w:sz w:val="24"/>
          <w:szCs w:val="24"/>
        </w:rPr>
        <w:t xml:space="preserve">-   </w:t>
      </w:r>
      <w:r w:rsidRPr="0073262B">
        <w:rPr>
          <w:b/>
          <w:bCs/>
          <w:color w:val="000000"/>
          <w:sz w:val="24"/>
          <w:szCs w:val="24"/>
        </w:rPr>
        <w:t xml:space="preserve">             1                           </w:t>
      </w:r>
      <w:r>
        <w:rPr>
          <w:b/>
          <w:bCs/>
          <w:color w:val="000000"/>
          <w:sz w:val="24"/>
          <w:szCs w:val="24"/>
        </w:rPr>
        <w:t xml:space="preserve">        </w:t>
      </w:r>
      <w:r w:rsidRPr="0073262B">
        <w:rPr>
          <w:b/>
          <w:bCs/>
          <w:color w:val="000000"/>
          <w:sz w:val="24"/>
          <w:szCs w:val="24"/>
        </w:rPr>
        <w:t xml:space="preserve"> 2          </w:t>
      </w:r>
    </w:p>
    <w:p w:rsidR="00270ADA" w:rsidRPr="0073262B" w:rsidRDefault="00270ADA" w:rsidP="00DA6568">
      <w:pPr>
        <w:spacing w:after="0" w:line="240" w:lineRule="auto"/>
        <w:rPr>
          <w:b/>
          <w:color w:val="000000"/>
          <w:sz w:val="24"/>
          <w:szCs w:val="24"/>
        </w:rPr>
      </w:pPr>
      <w:r>
        <w:rPr>
          <w:noProof/>
          <w:lang w:eastAsia="tr-TR"/>
        </w:rPr>
        <w:pict>
          <v:shapetype id="_x0000_t119" coordsize="21600,21600" o:spt="119" path="m,l21600,,17240,21600r-12880,xe">
            <v:stroke joinstyle="miter"/>
            <v:path gradientshapeok="t" o:connecttype="custom" o:connectlocs="10800,0;2180,10800;10800,21600;19420,10800" textboxrect="4321,0,17204,21600"/>
          </v:shapetype>
          <v:shape id="Akış Çizelgesi: El İle İşlem 126" o:spid="_x0000_s1273" type="#_x0000_t119" style="position:absolute;margin-left:122pt;margin-top:.7pt;width:93.75pt;height:68.25pt;z-index:251683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">
            <v:textbox>
              <w:txbxContent>
                <w:p w:rsidR="00270ADA" w:rsidRPr="00DA6568" w:rsidRDefault="00270ADA" w:rsidP="00DA6568">
                  <w:pPr>
                    <w:rPr>
                      <w:b/>
                      <w:sz w:val="28"/>
                      <w:szCs w:val="16"/>
                    </w:rPr>
                  </w:pPr>
                  <w:r w:rsidRPr="00DA6568">
                    <w:rPr>
                      <w:b/>
                      <w:sz w:val="28"/>
                      <w:szCs w:val="16"/>
                    </w:rPr>
                    <w:t>Talaşlı</w:t>
                  </w:r>
                </w:p>
                <w:p w:rsidR="00270ADA" w:rsidRPr="00DA6568" w:rsidRDefault="00270ADA" w:rsidP="00DA6568">
                  <w:pPr>
                    <w:rPr>
                      <w:b/>
                      <w:sz w:val="28"/>
                      <w:szCs w:val="16"/>
                    </w:rPr>
                  </w:pPr>
                  <w:r w:rsidRPr="00DA6568">
                    <w:rPr>
                      <w:b/>
                      <w:sz w:val="28"/>
                      <w:szCs w:val="16"/>
                    </w:rPr>
                    <w:t xml:space="preserve">    su</w:t>
                  </w:r>
                </w:p>
              </w:txbxContent>
            </v:textbox>
          </v:shape>
        </w:pict>
      </w:r>
      <w:r>
        <w:rPr>
          <w:noProof/>
          <w:lang w:eastAsia="tr-TR"/>
        </w:rPr>
        <w:pict>
          <v:shape id="Akış Çizelgesi: El İle İşlem 125" o:spid="_x0000_s1274" type="#_x0000_t119" style="position:absolute;margin-left:32.8pt;margin-top:.75pt;width:83.25pt;height:68.25pt;z-index:251682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">
            <v:textbox>
              <w:txbxContent>
                <w:p w:rsidR="00270ADA" w:rsidRPr="00DA6568" w:rsidRDefault="00270ADA" w:rsidP="00DA6568">
                  <w:pPr>
                    <w:rPr>
                      <w:b/>
                      <w:sz w:val="28"/>
                      <w:szCs w:val="16"/>
                    </w:rPr>
                  </w:pPr>
                  <w:r w:rsidRPr="00DA6568">
                    <w:rPr>
                      <w:b/>
                      <w:sz w:val="28"/>
                      <w:szCs w:val="16"/>
                    </w:rPr>
                    <w:t xml:space="preserve">Tuzlu  </w:t>
                  </w:r>
                </w:p>
                <w:p w:rsidR="00270ADA" w:rsidRPr="00DA6568" w:rsidRDefault="00270ADA" w:rsidP="00DA6568">
                  <w:pPr>
                    <w:rPr>
                      <w:b/>
                      <w:sz w:val="28"/>
                      <w:szCs w:val="16"/>
                    </w:rPr>
                  </w:pPr>
                  <w:r w:rsidRPr="00DA6568">
                    <w:rPr>
                      <w:b/>
                      <w:sz w:val="28"/>
                      <w:szCs w:val="16"/>
                    </w:rPr>
                    <w:t xml:space="preserve">   su</w:t>
                  </w:r>
                </w:p>
              </w:txbxContent>
            </v:textbox>
          </v:shape>
        </w:pict>
      </w:r>
    </w:p>
    <w:p w:rsidR="00270ADA" w:rsidRPr="0073262B" w:rsidRDefault="00270ADA" w:rsidP="00DA6568">
      <w:pPr>
        <w:spacing w:after="0" w:line="240" w:lineRule="auto"/>
        <w:rPr>
          <w:b/>
          <w:color w:val="000000"/>
          <w:sz w:val="24"/>
          <w:szCs w:val="24"/>
        </w:rPr>
      </w:pPr>
    </w:p>
    <w:p w:rsidR="00270ADA" w:rsidRPr="0073262B" w:rsidRDefault="00270ADA" w:rsidP="00DA6568">
      <w:pPr>
        <w:spacing w:after="0" w:line="240" w:lineRule="auto"/>
        <w:rPr>
          <w:b/>
          <w:color w:val="000000"/>
          <w:sz w:val="24"/>
          <w:szCs w:val="24"/>
        </w:rPr>
      </w:pPr>
    </w:p>
    <w:p w:rsidR="00270ADA" w:rsidRDefault="00270ADA" w:rsidP="00DA6568">
      <w:pPr>
        <w:spacing w:after="0" w:line="240" w:lineRule="auto"/>
        <w:rPr>
          <w:b/>
          <w:color w:val="000000"/>
          <w:sz w:val="24"/>
          <w:szCs w:val="24"/>
        </w:rPr>
      </w:pPr>
    </w:p>
    <w:p w:rsidR="00270ADA" w:rsidRDefault="00270ADA" w:rsidP="00DA6568">
      <w:pPr>
        <w:spacing w:after="0" w:line="240" w:lineRule="auto"/>
        <w:rPr>
          <w:b/>
          <w:color w:val="000000"/>
          <w:sz w:val="24"/>
          <w:szCs w:val="24"/>
        </w:rPr>
      </w:pPr>
    </w:p>
    <w:p w:rsidR="00270ADA" w:rsidRPr="0073262B" w:rsidRDefault="00270ADA" w:rsidP="00DA6568">
      <w:pPr>
        <w:spacing w:after="0" w:line="240" w:lineRule="auto"/>
        <w:rPr>
          <w:b/>
          <w:color w:val="000000"/>
          <w:sz w:val="24"/>
          <w:szCs w:val="24"/>
        </w:rPr>
      </w:pPr>
      <w:r>
        <w:rPr>
          <w:b/>
          <w:color w:val="000000"/>
          <w:sz w:val="24"/>
          <w:szCs w:val="24"/>
        </w:rPr>
        <w:t xml:space="preserve">                           </w:t>
      </w:r>
      <w:r w:rsidRPr="0073262B">
        <w:rPr>
          <w:b/>
          <w:color w:val="000000"/>
          <w:sz w:val="24"/>
          <w:szCs w:val="24"/>
        </w:rPr>
        <w:t>3                            4</w:t>
      </w:r>
    </w:p>
    <w:p w:rsidR="00270ADA" w:rsidRPr="0073262B" w:rsidRDefault="00270ADA" w:rsidP="00DA6568">
      <w:pPr>
        <w:spacing w:after="0" w:line="240" w:lineRule="auto"/>
        <w:rPr>
          <w:b/>
          <w:color w:val="000000"/>
          <w:sz w:val="24"/>
          <w:szCs w:val="24"/>
        </w:rPr>
      </w:pPr>
      <w:r>
        <w:rPr>
          <w:noProof/>
          <w:lang w:eastAsia="tr-TR"/>
        </w:rPr>
        <w:pict>
          <v:shape id="Akış Çizelgesi: El İle İşlem 124" o:spid="_x0000_s1275" type="#_x0000_t119" style="position:absolute;margin-left:127.3pt;margin-top:2.45pt;width:104.25pt;height:63.75pt;z-index:251685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">
            <v:textbox>
              <w:txbxContent>
                <w:p w:rsidR="00270ADA" w:rsidRPr="00DA6568" w:rsidRDefault="00270ADA" w:rsidP="00DA6568">
                  <w:pPr>
                    <w:spacing w:after="0"/>
                    <w:rPr>
                      <w:b/>
                      <w:sz w:val="24"/>
                      <w:szCs w:val="16"/>
                    </w:rPr>
                  </w:pPr>
                  <w:r w:rsidRPr="00DA6568">
                    <w:rPr>
                      <w:b/>
                      <w:sz w:val="24"/>
                      <w:szCs w:val="16"/>
                    </w:rPr>
                    <w:t xml:space="preserve">Demir </w:t>
                  </w:r>
                </w:p>
                <w:p w:rsidR="00270ADA" w:rsidRPr="00DA6568" w:rsidRDefault="00270ADA" w:rsidP="00DA6568">
                  <w:pPr>
                    <w:spacing w:after="0"/>
                    <w:rPr>
                      <w:b/>
                      <w:sz w:val="24"/>
                      <w:szCs w:val="16"/>
                    </w:rPr>
                  </w:pPr>
                  <w:r>
                    <w:rPr>
                      <w:b/>
                      <w:sz w:val="24"/>
                      <w:szCs w:val="16"/>
                    </w:rPr>
                    <w:t>Tozu -</w:t>
                  </w:r>
                  <w:r w:rsidRPr="00DA6568">
                    <w:rPr>
                      <w:b/>
                      <w:sz w:val="24"/>
                      <w:szCs w:val="16"/>
                    </w:rPr>
                    <w:t xml:space="preserve">  su</w:t>
                  </w:r>
                </w:p>
              </w:txbxContent>
            </v:textbox>
          </v:shape>
        </w:pict>
      </w:r>
      <w:r>
        <w:rPr>
          <w:noProof/>
          <w:lang w:eastAsia="tr-TR"/>
        </w:rPr>
        <w:pict>
          <v:shape id="Akış Çizelgesi: El İle İşlem 123" o:spid="_x0000_s1276" type="#_x0000_t119" style="position:absolute;margin-left:32.8pt;margin-top:2.45pt;width:89.25pt;height:63.75pt;z-index:251684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">
            <v:textbox>
              <w:txbxContent>
                <w:p w:rsidR="00270ADA" w:rsidRPr="00DA6568" w:rsidRDefault="00270ADA" w:rsidP="00DA6568">
                  <w:pPr>
                    <w:rPr>
                      <w:b/>
                      <w:sz w:val="24"/>
                      <w:szCs w:val="16"/>
                    </w:rPr>
                  </w:pPr>
                  <w:r w:rsidRPr="00DA6568">
                    <w:rPr>
                      <w:b/>
                      <w:sz w:val="24"/>
                      <w:szCs w:val="16"/>
                    </w:rPr>
                    <w:t>Şekerli</w:t>
                  </w:r>
                </w:p>
                <w:p w:rsidR="00270ADA" w:rsidRPr="00DA6568" w:rsidRDefault="00270ADA" w:rsidP="00DA6568">
                  <w:pPr>
                    <w:rPr>
                      <w:b/>
                      <w:sz w:val="24"/>
                      <w:szCs w:val="16"/>
                    </w:rPr>
                  </w:pPr>
                  <w:r w:rsidRPr="00DA6568">
                    <w:rPr>
                      <w:b/>
                      <w:sz w:val="24"/>
                      <w:szCs w:val="16"/>
                    </w:rPr>
                    <w:t xml:space="preserve">    su</w:t>
                  </w:r>
                </w:p>
              </w:txbxContent>
            </v:textbox>
          </v:shape>
        </w:pict>
      </w:r>
    </w:p>
    <w:p w:rsidR="00270ADA" w:rsidRPr="0073262B" w:rsidRDefault="00270ADA" w:rsidP="00DA6568">
      <w:pPr>
        <w:spacing w:after="0" w:line="240" w:lineRule="auto"/>
        <w:rPr>
          <w:b/>
          <w:color w:val="000000"/>
          <w:sz w:val="24"/>
          <w:szCs w:val="24"/>
        </w:rPr>
      </w:pPr>
    </w:p>
    <w:p w:rsidR="00270ADA" w:rsidRPr="0073262B" w:rsidRDefault="00270ADA" w:rsidP="00DA6568">
      <w:pPr>
        <w:spacing w:after="0" w:line="240" w:lineRule="auto"/>
        <w:rPr>
          <w:b/>
          <w:color w:val="000000"/>
          <w:sz w:val="24"/>
          <w:szCs w:val="24"/>
        </w:rPr>
      </w:pPr>
    </w:p>
    <w:p w:rsidR="00270ADA" w:rsidRPr="0073262B" w:rsidRDefault="00270ADA" w:rsidP="00DA6568">
      <w:pPr>
        <w:spacing w:after="0" w:line="240" w:lineRule="auto"/>
        <w:rPr>
          <w:b/>
          <w:color w:val="000000"/>
          <w:sz w:val="24"/>
          <w:szCs w:val="24"/>
        </w:rPr>
      </w:pPr>
    </w:p>
    <w:p w:rsidR="00270ADA" w:rsidRDefault="00270ADA" w:rsidP="00DA6568">
      <w:pPr>
        <w:spacing w:after="0" w:line="240" w:lineRule="auto"/>
        <w:rPr>
          <w:b/>
          <w:color w:val="000000"/>
          <w:sz w:val="24"/>
          <w:szCs w:val="24"/>
        </w:rPr>
      </w:pPr>
    </w:p>
    <w:p w:rsidR="00270ADA" w:rsidRPr="0073262B" w:rsidRDefault="00270ADA" w:rsidP="00DA6568">
      <w:pPr>
        <w:spacing w:after="0" w:line="240" w:lineRule="auto"/>
        <w:rPr>
          <w:b/>
          <w:color w:val="000000"/>
          <w:sz w:val="24"/>
          <w:szCs w:val="24"/>
        </w:rPr>
      </w:pPr>
      <w:r w:rsidRPr="00DA6568">
        <w:rPr>
          <w:rFonts w:ascii="Arial" w:hAnsi="Arial" w:cs="Arial"/>
          <w:b/>
          <w:color w:val="000000"/>
          <w:sz w:val="24"/>
          <w:szCs w:val="24"/>
        </w:rPr>
        <w:t>Yuk</w:t>
      </w:r>
      <w:r>
        <w:rPr>
          <w:rFonts w:ascii="Arial" w:hAnsi="Arial" w:cs="Arial"/>
          <w:b/>
          <w:color w:val="000000"/>
          <w:sz w:val="24"/>
          <w:szCs w:val="24"/>
        </w:rPr>
        <w:t xml:space="preserve">arıdakilerden hangileri çözelti </w:t>
      </w:r>
      <w:r w:rsidRPr="00DA6568">
        <w:rPr>
          <w:rFonts w:ascii="Arial" w:hAnsi="Arial" w:cs="Arial"/>
          <w:b/>
          <w:color w:val="000000"/>
          <w:sz w:val="24"/>
          <w:szCs w:val="24"/>
        </w:rPr>
        <w:t xml:space="preserve"> </w:t>
      </w:r>
      <w:r w:rsidRPr="00DA6568">
        <w:rPr>
          <w:rFonts w:ascii="Arial" w:hAnsi="Arial" w:cs="Arial"/>
          <w:b/>
          <w:color w:val="000000"/>
          <w:sz w:val="28"/>
          <w:szCs w:val="24"/>
          <w:u w:val="single"/>
        </w:rPr>
        <w:t>olmayan</w:t>
      </w:r>
      <w:r w:rsidRPr="00DA6568">
        <w:rPr>
          <w:rFonts w:ascii="Arial" w:hAnsi="Arial" w:cs="Arial"/>
          <w:b/>
          <w:color w:val="000000"/>
          <w:sz w:val="24"/>
          <w:szCs w:val="24"/>
        </w:rPr>
        <w:t xml:space="preserve"> karışımlara örnektir</w:t>
      </w:r>
      <w:r w:rsidRPr="0073262B">
        <w:rPr>
          <w:b/>
          <w:color w:val="000000"/>
          <w:sz w:val="24"/>
          <w:szCs w:val="24"/>
        </w:rPr>
        <w:t>?</w:t>
      </w:r>
    </w:p>
    <w:p w:rsidR="00270ADA" w:rsidRPr="00DA6568" w:rsidRDefault="00270ADA" w:rsidP="00DA6568">
      <w:pPr>
        <w:spacing w:after="0" w:line="240" w:lineRule="auto"/>
        <w:rPr>
          <w:rFonts w:ascii="Arial" w:hAnsi="Arial" w:cs="Arial"/>
          <w:color w:val="000000"/>
          <w:sz w:val="24"/>
          <w:szCs w:val="24"/>
        </w:rPr>
      </w:pPr>
      <w:r>
        <w:rPr>
          <w:rFonts w:ascii="Arial" w:hAnsi="Arial" w:cs="Arial"/>
          <w:color w:val="000000"/>
          <w:sz w:val="24"/>
          <w:szCs w:val="24"/>
        </w:rPr>
        <w:t xml:space="preserve">A) 1 ve 2      B) 3 ve 4      C) 2 ve 3    </w:t>
      </w:r>
      <w:r w:rsidRPr="00DA6568">
        <w:rPr>
          <w:rFonts w:ascii="Arial" w:hAnsi="Arial" w:cs="Arial"/>
          <w:color w:val="000000"/>
          <w:sz w:val="24"/>
          <w:szCs w:val="24"/>
        </w:rPr>
        <w:t>D) 2 ve 4</w:t>
      </w:r>
    </w:p>
    <w:p w:rsidR="00270ADA" w:rsidRPr="00DA6568" w:rsidRDefault="00270ADA" w:rsidP="00154640">
      <w:pPr>
        <w:spacing w:after="0" w:line="240" w:lineRule="auto"/>
        <w:ind w:left="426" w:right="-214" w:hanging="426"/>
        <w:rPr>
          <w:rFonts w:ascii="Arial" w:hAnsi="Arial" w:cs="Arial"/>
          <w:b/>
          <w:sz w:val="28"/>
          <w:szCs w:val="24"/>
        </w:rPr>
      </w:pPr>
    </w:p>
    <w:p w:rsidR="00270ADA" w:rsidRPr="00DA6568" w:rsidRDefault="00270ADA" w:rsidP="00DA6568">
      <w:pPr>
        <w:shd w:val="clear" w:color="auto" w:fill="FFFFFF"/>
        <w:autoSpaceDE w:val="0"/>
        <w:autoSpaceDN w:val="0"/>
        <w:adjustRightInd w:val="0"/>
        <w:spacing w:after="0"/>
        <w:rPr>
          <w:rFonts w:ascii="Arial" w:hAnsi="Arial" w:cs="Arial"/>
          <w:b/>
          <w:color w:val="000000"/>
          <w:sz w:val="24"/>
          <w:szCs w:val="24"/>
        </w:rPr>
      </w:pPr>
      <w:r>
        <w:rPr>
          <w:rFonts w:ascii="Arial" w:hAnsi="Arial" w:cs="Arial"/>
          <w:b/>
          <w:bCs/>
          <w:color w:val="000000"/>
          <w:sz w:val="24"/>
          <w:szCs w:val="24"/>
        </w:rPr>
        <w:t xml:space="preserve">11 - </w:t>
      </w:r>
      <w:r w:rsidRPr="00DA6568">
        <w:rPr>
          <w:rFonts w:ascii="Arial" w:hAnsi="Arial" w:cs="Arial"/>
          <w:b/>
          <w:bCs/>
          <w:color w:val="000000"/>
          <w:sz w:val="24"/>
          <w:szCs w:val="24"/>
        </w:rPr>
        <w:t xml:space="preserve">Aşağıdaki olaylardan hangisinde </w:t>
      </w:r>
      <w:r w:rsidRPr="00DA6568">
        <w:rPr>
          <w:rFonts w:ascii="Arial" w:hAnsi="Arial" w:cs="Arial"/>
          <w:b/>
          <w:bCs/>
          <w:color w:val="000000"/>
          <w:sz w:val="24"/>
          <w:szCs w:val="24"/>
          <w:u w:val="single"/>
        </w:rPr>
        <w:t xml:space="preserve">hal değişimi </w:t>
      </w:r>
      <w:r w:rsidRPr="00DA6568">
        <w:rPr>
          <w:rFonts w:ascii="Arial" w:hAnsi="Arial" w:cs="Arial"/>
          <w:b/>
          <w:bCs/>
          <w:color w:val="000000"/>
          <w:sz w:val="24"/>
          <w:szCs w:val="24"/>
        </w:rPr>
        <w:t>gerçekleşir?</w:t>
      </w:r>
    </w:p>
    <w:p w:rsidR="00270ADA" w:rsidRDefault="00270ADA" w:rsidP="00DA6568">
      <w:pPr>
        <w:shd w:val="clear" w:color="auto" w:fill="FFFFFF"/>
        <w:autoSpaceDE w:val="0"/>
        <w:autoSpaceDN w:val="0"/>
        <w:adjustRightInd w:val="0"/>
        <w:spacing w:after="0"/>
        <w:rPr>
          <w:rFonts w:ascii="Arial" w:hAnsi="Arial" w:cs="Arial"/>
          <w:color w:val="000000"/>
          <w:sz w:val="24"/>
          <w:szCs w:val="24"/>
        </w:rPr>
      </w:pPr>
      <w:r>
        <w:rPr>
          <w:rFonts w:ascii="Arial" w:hAnsi="Arial" w:cs="Arial"/>
          <w:color w:val="000000"/>
          <w:sz w:val="24"/>
          <w:szCs w:val="24"/>
        </w:rPr>
        <w:t xml:space="preserve"> </w:t>
      </w:r>
    </w:p>
    <w:p w:rsidR="00270ADA" w:rsidRPr="00DA6568" w:rsidRDefault="00270ADA" w:rsidP="00DA6568">
      <w:pPr>
        <w:shd w:val="clear" w:color="auto" w:fill="FFFFFF"/>
        <w:autoSpaceDE w:val="0"/>
        <w:autoSpaceDN w:val="0"/>
        <w:adjustRightInd w:val="0"/>
        <w:spacing w:after="0"/>
        <w:rPr>
          <w:rFonts w:ascii="Arial" w:hAnsi="Arial" w:cs="Arial"/>
          <w:color w:val="000000"/>
          <w:sz w:val="24"/>
          <w:szCs w:val="24"/>
        </w:rPr>
      </w:pPr>
      <w:r w:rsidRPr="00DA6568">
        <w:rPr>
          <w:rFonts w:ascii="Arial" w:hAnsi="Arial" w:cs="Arial"/>
          <w:color w:val="000000"/>
          <w:sz w:val="24"/>
          <w:szCs w:val="24"/>
        </w:rPr>
        <w:t>A )Tereyağının ısıtılması</w:t>
      </w:r>
    </w:p>
    <w:p w:rsidR="00270ADA" w:rsidRPr="00DA6568" w:rsidRDefault="00270ADA" w:rsidP="00DA6568">
      <w:pPr>
        <w:shd w:val="clear" w:color="auto" w:fill="FFFFFF"/>
        <w:autoSpaceDE w:val="0"/>
        <w:autoSpaceDN w:val="0"/>
        <w:adjustRightInd w:val="0"/>
        <w:spacing w:after="0"/>
        <w:rPr>
          <w:rFonts w:ascii="Arial" w:hAnsi="Arial" w:cs="Arial"/>
          <w:color w:val="000000"/>
          <w:sz w:val="24"/>
          <w:szCs w:val="24"/>
        </w:rPr>
      </w:pPr>
      <w:r w:rsidRPr="00DA6568">
        <w:rPr>
          <w:rFonts w:ascii="Arial" w:hAnsi="Arial" w:cs="Arial"/>
          <w:color w:val="000000"/>
          <w:sz w:val="24"/>
          <w:szCs w:val="24"/>
        </w:rPr>
        <w:t xml:space="preserve"> B) Toz şekerinin ısıtılması </w:t>
      </w:r>
    </w:p>
    <w:p w:rsidR="00270ADA" w:rsidRPr="00DA6568" w:rsidRDefault="00270ADA" w:rsidP="00DA6568">
      <w:pPr>
        <w:shd w:val="clear" w:color="auto" w:fill="FFFFFF"/>
        <w:autoSpaceDE w:val="0"/>
        <w:autoSpaceDN w:val="0"/>
        <w:adjustRightInd w:val="0"/>
        <w:spacing w:after="0"/>
        <w:rPr>
          <w:rFonts w:ascii="Arial" w:hAnsi="Arial" w:cs="Arial"/>
          <w:color w:val="000000"/>
          <w:sz w:val="24"/>
          <w:szCs w:val="24"/>
        </w:rPr>
      </w:pPr>
      <w:r w:rsidRPr="00DA6568">
        <w:rPr>
          <w:rFonts w:ascii="Arial" w:hAnsi="Arial" w:cs="Arial"/>
          <w:color w:val="000000"/>
          <w:sz w:val="24"/>
          <w:szCs w:val="24"/>
        </w:rPr>
        <w:t xml:space="preserve"> C) Suya şeker eklenmesi </w:t>
      </w:r>
    </w:p>
    <w:p w:rsidR="00270ADA" w:rsidRPr="00DA6568" w:rsidRDefault="00270ADA" w:rsidP="00DA6568">
      <w:pPr>
        <w:shd w:val="clear" w:color="auto" w:fill="FFFFFF"/>
        <w:autoSpaceDE w:val="0"/>
        <w:autoSpaceDN w:val="0"/>
        <w:adjustRightInd w:val="0"/>
        <w:spacing w:after="0"/>
        <w:rPr>
          <w:rFonts w:ascii="Arial" w:hAnsi="Arial" w:cs="Arial"/>
          <w:color w:val="000000"/>
          <w:sz w:val="24"/>
          <w:szCs w:val="24"/>
        </w:rPr>
      </w:pPr>
      <w:r w:rsidRPr="00DA6568">
        <w:rPr>
          <w:rFonts w:ascii="Arial" w:hAnsi="Arial" w:cs="Arial"/>
          <w:color w:val="000000"/>
          <w:sz w:val="24"/>
          <w:szCs w:val="24"/>
        </w:rPr>
        <w:t xml:space="preserve"> D) Kibritin yanması</w:t>
      </w:r>
    </w:p>
    <w:p w:rsidR="00270ADA" w:rsidRDefault="00270ADA" w:rsidP="00DA6568">
      <w:pPr>
        <w:tabs>
          <w:tab w:val="left" w:pos="0"/>
        </w:tabs>
        <w:spacing w:after="0"/>
        <w:rPr>
          <w:rFonts w:ascii="Arial" w:hAnsi="Arial" w:cs="Arial"/>
          <w:sz w:val="24"/>
        </w:rPr>
      </w:pPr>
      <w:r>
        <w:rPr>
          <w:rFonts w:ascii="Arial" w:hAnsi="Arial" w:cs="Arial"/>
          <w:b/>
          <w:sz w:val="32"/>
          <w:szCs w:val="24"/>
        </w:rPr>
        <w:t xml:space="preserve">12- </w:t>
      </w:r>
      <w:r w:rsidRPr="00DA6568">
        <w:rPr>
          <w:rFonts w:ascii="Arial" w:hAnsi="Arial" w:cs="Arial"/>
          <w:sz w:val="24"/>
        </w:rPr>
        <w:t xml:space="preserve">Ozan, Fen ve Teknoloji Dersi için kan dolaşımını gösteren  bir poster hazırlayacaktır.Ozan, hazırlayacağı  posterde  </w:t>
      </w:r>
    </w:p>
    <w:p w:rsidR="00270ADA" w:rsidRDefault="00270ADA" w:rsidP="00DA6568">
      <w:pPr>
        <w:tabs>
          <w:tab w:val="left" w:pos="0"/>
        </w:tabs>
        <w:spacing w:after="0"/>
        <w:rPr>
          <w:rFonts w:ascii="Arial" w:hAnsi="Arial" w:cs="Arial"/>
          <w:b/>
          <w:sz w:val="24"/>
        </w:rPr>
      </w:pPr>
      <w:r w:rsidRPr="00DA6568">
        <w:rPr>
          <w:rFonts w:ascii="Arial" w:hAnsi="Arial" w:cs="Arial"/>
          <w:sz w:val="24"/>
        </w:rPr>
        <w:t xml:space="preserve"> I – Kalp        II- Mide    III- Damarlar      kavramlarından  hangisi ya da hangilerine  </w:t>
      </w:r>
      <w:r w:rsidRPr="00DA6568">
        <w:rPr>
          <w:rFonts w:ascii="Arial" w:hAnsi="Arial" w:cs="Arial"/>
          <w:b/>
          <w:sz w:val="24"/>
        </w:rPr>
        <w:t xml:space="preserve"> </w:t>
      </w:r>
    </w:p>
    <w:p w:rsidR="00270ADA" w:rsidRPr="00DA6568" w:rsidRDefault="00270ADA" w:rsidP="00DA6568">
      <w:pPr>
        <w:tabs>
          <w:tab w:val="left" w:pos="0"/>
        </w:tabs>
        <w:spacing w:after="0"/>
        <w:rPr>
          <w:rFonts w:ascii="Arial" w:hAnsi="Arial" w:cs="Arial"/>
          <w:b/>
          <w:sz w:val="28"/>
          <w:u w:val="single"/>
        </w:rPr>
      </w:pPr>
      <w:r w:rsidRPr="00DA6568">
        <w:rPr>
          <w:rFonts w:ascii="Arial" w:hAnsi="Arial" w:cs="Arial"/>
          <w:b/>
          <w:sz w:val="28"/>
          <w:u w:val="single"/>
        </w:rPr>
        <w:t>yer vermemelidir?</w:t>
      </w:r>
    </w:p>
    <w:p w:rsidR="00270ADA" w:rsidRDefault="00270ADA" w:rsidP="00DA6568">
      <w:pPr>
        <w:tabs>
          <w:tab w:val="left" w:pos="0"/>
        </w:tabs>
        <w:spacing w:after="0"/>
        <w:rPr>
          <w:rFonts w:ascii="Arial" w:hAnsi="Arial" w:cs="Arial"/>
          <w:sz w:val="24"/>
        </w:rPr>
      </w:pPr>
      <w:r>
        <w:rPr>
          <w:rFonts w:ascii="Arial" w:hAnsi="Arial" w:cs="Arial"/>
          <w:sz w:val="24"/>
        </w:rPr>
        <w:t xml:space="preserve"> A) I ve III      </w:t>
      </w:r>
      <w:r>
        <w:rPr>
          <w:rFonts w:ascii="Arial" w:hAnsi="Arial" w:cs="Arial"/>
          <w:sz w:val="24"/>
        </w:rPr>
        <w:tab/>
        <w:t xml:space="preserve">B) Yalnız   II    </w:t>
      </w:r>
    </w:p>
    <w:p w:rsidR="00270ADA" w:rsidRPr="00DA6568" w:rsidRDefault="00270ADA" w:rsidP="00DA6568">
      <w:pPr>
        <w:tabs>
          <w:tab w:val="left" w:pos="0"/>
        </w:tabs>
        <w:spacing w:after="0"/>
        <w:rPr>
          <w:rFonts w:ascii="Arial" w:hAnsi="Arial" w:cs="Arial"/>
          <w:sz w:val="24"/>
        </w:rPr>
      </w:pPr>
      <w:r>
        <w:rPr>
          <w:rFonts w:ascii="Arial" w:hAnsi="Arial" w:cs="Arial"/>
          <w:sz w:val="24"/>
        </w:rPr>
        <w:t xml:space="preserve">C) I  ve  II   </w:t>
      </w:r>
      <w:r>
        <w:rPr>
          <w:rFonts w:ascii="Arial" w:hAnsi="Arial" w:cs="Arial"/>
          <w:sz w:val="24"/>
        </w:rPr>
        <w:tab/>
      </w:r>
      <w:r>
        <w:rPr>
          <w:rFonts w:ascii="Arial" w:hAnsi="Arial" w:cs="Arial"/>
          <w:sz w:val="24"/>
        </w:rPr>
        <w:tab/>
      </w:r>
      <w:r w:rsidRPr="00DA6568">
        <w:rPr>
          <w:rFonts w:ascii="Arial" w:hAnsi="Arial" w:cs="Arial"/>
          <w:sz w:val="24"/>
        </w:rPr>
        <w:t>D) II  ve  III</w:t>
      </w:r>
    </w:p>
    <w:p w:rsidR="00270ADA" w:rsidRDefault="00270ADA" w:rsidP="003850F6">
      <w:pPr>
        <w:spacing w:after="0" w:line="240" w:lineRule="auto"/>
        <w:ind w:right="-214"/>
        <w:rPr>
          <w:rFonts w:ascii="Arial" w:hAnsi="Arial" w:cs="Arial"/>
          <w:b/>
          <w:sz w:val="32"/>
          <w:szCs w:val="24"/>
        </w:rPr>
      </w:pPr>
      <w:r>
        <w:rPr>
          <w:rFonts w:ascii="Arial" w:hAnsi="Arial" w:cs="Arial"/>
          <w:b/>
          <w:sz w:val="32"/>
          <w:szCs w:val="24"/>
        </w:rPr>
        <w:t xml:space="preserve">13- </w:t>
      </w:r>
    </w:p>
    <w:p w:rsidR="00270ADA" w:rsidRDefault="00270ADA" w:rsidP="002A16D9">
      <w:pPr>
        <w:spacing w:after="0" w:line="240" w:lineRule="auto"/>
        <w:ind w:right="-214"/>
        <w:rPr>
          <w:rFonts w:ascii="Comic Sans MS" w:hAnsi="Comic Sans MS"/>
          <w:i/>
          <w:sz w:val="24"/>
        </w:rPr>
      </w:pPr>
      <w:r>
        <w:rPr>
          <w:noProof/>
          <w:lang w:eastAsia="tr-TR"/>
        </w:rPr>
        <w:pict>
          <v:shapetype id="_x0000_t44" coordsize="21600,21600" o:spt="44" adj="-8280,24300,-1800,4050" path="m@0@1l@2@3nfem@2,l@2,21600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accentbar="t" textborder="f"/>
          </v:shapetype>
          <v:shape id="Satır Belirtme Çizgisi 1 (Diğer Çubuk) 235" o:spid="_x0000_s1277" type="#_x0000_t44" style="position:absolute;margin-left:100.95pt;margin-top:.2pt;width:191.25pt;height:51.75pt;z-index:251686400;visibility:visibl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" strokecolor="#4bacc6" strokeweight="2pt">
            <v:fill r:id="rId31" o:title="" recolor="t" rotate="t" type="tile"/>
            <v:textbox>
              <w:txbxContent>
                <w:p w:rsidR="00270ADA" w:rsidRPr="00C05861" w:rsidRDefault="00270ADA" w:rsidP="002A16D9">
                  <w:pPr>
                    <w:jc w:val="center"/>
                    <w:rPr>
                      <w:color w:val="000000"/>
                    </w:rPr>
                  </w:pPr>
                  <w:r w:rsidRPr="00C05861">
                    <w:rPr>
                      <w:color w:val="000000"/>
                    </w:rPr>
                    <w:t>Dondurmayı buzdolabından çıkararak oda sıcaklığında bekletmiştir.</w:t>
                  </w:r>
                </w:p>
              </w:txbxContent>
            </v:textbox>
            <o:callout v:ext="edit" minusy="t"/>
          </v:shape>
        </w:pict>
      </w:r>
      <w:r w:rsidRPr="00C05861">
        <w:rPr>
          <w:rFonts w:ascii="Arial" w:hAnsi="Arial" w:cs="Arial"/>
          <w:b/>
          <w:noProof/>
          <w:sz w:val="32"/>
          <w:szCs w:val="24"/>
          <w:lang w:eastAsia="tr-TR"/>
        </w:rPr>
        <w:pict>
          <v:shape id="Resim 127" o:spid="_x0000_i1051" type="#_x0000_t75" style="width:45pt;height:67.5pt;visibility:visible">
            <v:imagedata r:id="rId32" o:title=""/>
          </v:shape>
        </w:pict>
      </w:r>
      <w:r>
        <w:rPr>
          <w:rFonts w:ascii="Arial" w:hAnsi="Arial" w:cs="Arial"/>
          <w:b/>
          <w:sz w:val="32"/>
          <w:szCs w:val="24"/>
        </w:rPr>
        <w:t xml:space="preserve">    </w:t>
      </w:r>
      <w:r w:rsidRPr="005021D3">
        <w:rPr>
          <w:rFonts w:ascii="Comic Sans MS" w:hAnsi="Comic Sans MS"/>
          <w:i/>
          <w:sz w:val="24"/>
        </w:rPr>
        <w:t xml:space="preserve"> </w:t>
      </w:r>
      <w:r>
        <w:rPr>
          <w:rFonts w:ascii="Comic Sans MS" w:hAnsi="Comic Sans MS"/>
          <w:i/>
          <w:sz w:val="24"/>
        </w:rPr>
        <w:t xml:space="preserve">  </w:t>
      </w:r>
    </w:p>
    <w:p w:rsidR="00270ADA" w:rsidRDefault="00270ADA" w:rsidP="002A16D9">
      <w:pPr>
        <w:spacing w:after="0" w:line="240" w:lineRule="auto"/>
        <w:ind w:right="-214"/>
        <w:rPr>
          <w:rFonts w:ascii="Arial" w:hAnsi="Arial" w:cs="Arial"/>
          <w:b/>
          <w:sz w:val="32"/>
          <w:szCs w:val="24"/>
        </w:rPr>
      </w:pPr>
      <w:r>
        <w:rPr>
          <w:rFonts w:ascii="Comic Sans MS" w:hAnsi="Comic Sans MS"/>
          <w:i/>
          <w:sz w:val="24"/>
        </w:rPr>
        <w:t xml:space="preserve"> SILA    </w:t>
      </w:r>
      <w:r>
        <w:rPr>
          <w:rFonts w:ascii="Arial" w:hAnsi="Arial" w:cs="Arial"/>
          <w:b/>
          <w:sz w:val="32"/>
          <w:szCs w:val="24"/>
        </w:rPr>
        <w:t xml:space="preserve">     </w:t>
      </w:r>
    </w:p>
    <w:p w:rsidR="00270ADA" w:rsidRDefault="00270ADA" w:rsidP="00154640">
      <w:pPr>
        <w:spacing w:after="0" w:line="240" w:lineRule="auto"/>
        <w:ind w:left="426" w:right="-214" w:hanging="426"/>
        <w:rPr>
          <w:rFonts w:ascii="Arial" w:hAnsi="Arial" w:cs="Arial"/>
          <w:b/>
          <w:sz w:val="32"/>
          <w:szCs w:val="24"/>
        </w:rPr>
      </w:pPr>
      <w:r>
        <w:rPr>
          <w:noProof/>
          <w:lang w:eastAsia="tr-TR"/>
        </w:rPr>
        <w:pict>
          <v:shape id="Satır Belirtme Çizgisi 1 (Diğer Çubuk) 268" o:spid="_x0000_s1278" type="#_x0000_t44" style="position:absolute;left:0;text-align:left;margin-left:100.95pt;margin-top:10.25pt;width:191.25pt;height:51.75pt;z-index:251687424;visibility:visibl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" strokecolor="#4bacc6" strokeweight="2pt">
            <v:fill r:id="rId31" o:title="" recolor="t" rotate="t" type="tile"/>
            <v:textbox>
              <w:txbxContent>
                <w:p w:rsidR="00270ADA" w:rsidRPr="00C05861" w:rsidRDefault="00270ADA" w:rsidP="002A16D9">
                  <w:pPr>
                    <w:jc w:val="center"/>
                    <w:rPr>
                      <w:color w:val="000000"/>
                      <w:sz w:val="20"/>
                    </w:rPr>
                  </w:pPr>
                  <w:r w:rsidRPr="002A16D9">
                    <w:t>Buzluktan bir kalıp buz çıkarmış ve ocağın üstünde altı yanan bir  tencerenin içine atmıştır</w:t>
                  </w:r>
                </w:p>
              </w:txbxContent>
            </v:textbox>
            <o:callout v:ext="edit" minusy="t"/>
          </v:shape>
        </w:pict>
      </w:r>
      <w:r w:rsidRPr="00C05861">
        <w:rPr>
          <w:rFonts w:ascii="Arial" w:hAnsi="Arial" w:cs="Arial"/>
          <w:b/>
          <w:noProof/>
          <w:sz w:val="32"/>
          <w:szCs w:val="24"/>
          <w:lang w:eastAsia="tr-TR"/>
        </w:rPr>
        <w:pict>
          <v:shape id="Resim 267" o:spid="_x0000_i1052" type="#_x0000_t75" style="width:54pt;height:1in;visibility:visible">
            <v:imagedata r:id="rId33" o:title=""/>
          </v:shape>
        </w:pict>
      </w:r>
    </w:p>
    <w:p w:rsidR="00270ADA" w:rsidRDefault="00270ADA" w:rsidP="00154640">
      <w:pPr>
        <w:spacing w:after="0" w:line="240" w:lineRule="auto"/>
        <w:ind w:left="426" w:right="-214" w:hanging="426"/>
        <w:rPr>
          <w:rFonts w:ascii="Comic Sans MS" w:hAnsi="Comic Sans MS" w:cs="Arial"/>
          <w:sz w:val="24"/>
          <w:szCs w:val="24"/>
        </w:rPr>
      </w:pPr>
      <w:r>
        <w:rPr>
          <w:rFonts w:ascii="Comic Sans MS" w:hAnsi="Comic Sans MS" w:cs="Arial"/>
          <w:sz w:val="24"/>
          <w:szCs w:val="24"/>
        </w:rPr>
        <w:t>OZAN</w:t>
      </w:r>
      <w:r w:rsidRPr="002A16D9">
        <w:rPr>
          <w:rFonts w:ascii="Comic Sans MS" w:hAnsi="Comic Sans MS" w:cs="Arial"/>
          <w:sz w:val="24"/>
          <w:szCs w:val="24"/>
        </w:rPr>
        <w:t xml:space="preserve"> </w:t>
      </w:r>
    </w:p>
    <w:p w:rsidR="00270ADA" w:rsidRPr="002A16D9" w:rsidRDefault="00270ADA" w:rsidP="00154640">
      <w:pPr>
        <w:spacing w:after="0" w:line="240" w:lineRule="auto"/>
        <w:ind w:left="426" w:right="-214" w:hanging="426"/>
        <w:rPr>
          <w:rFonts w:ascii="Comic Sans MS" w:hAnsi="Comic Sans MS" w:cs="Arial"/>
          <w:sz w:val="24"/>
          <w:szCs w:val="24"/>
        </w:rPr>
      </w:pPr>
      <w:r>
        <w:rPr>
          <w:noProof/>
          <w:lang w:eastAsia="tr-TR"/>
        </w:rPr>
        <w:pict>
          <v:shape id="Satır Belirtme Çizgisi 1 (Diğer Çubuk) 288" o:spid="_x0000_s1279" type="#_x0000_t44" style="position:absolute;left:0;text-align:left;margin-left:85.95pt;margin-top:7pt;width:191.25pt;height:51.75pt;z-index:251688448;visibility:visibl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" strokecolor="#4bacc6" strokeweight="2pt">
            <v:fill r:id="rId31" o:title="" recolor="t" rotate="t" type="tile"/>
            <v:textbox>
              <w:txbxContent>
                <w:p w:rsidR="00270ADA" w:rsidRPr="00C05861" w:rsidRDefault="00270ADA" w:rsidP="002A16D9">
                  <w:pPr>
                    <w:jc w:val="center"/>
                    <w:rPr>
                      <w:color w:val="000000"/>
                      <w:sz w:val="20"/>
                    </w:rPr>
                  </w:pPr>
                  <w:r w:rsidRPr="002A16D9">
                    <w:rPr>
                      <w:sz w:val="24"/>
                    </w:rPr>
                    <w:t>Oda  sıcaklığında suya bir miktar şeker atıp karıştırmıştır.</w:t>
                  </w:r>
                </w:p>
              </w:txbxContent>
            </v:textbox>
            <o:callout v:ext="edit" minusy="t"/>
          </v:shape>
        </w:pict>
      </w:r>
      <w:r w:rsidRPr="00C05861">
        <w:rPr>
          <w:rFonts w:ascii="Comic Sans MS" w:hAnsi="Comic Sans MS" w:cs="Arial"/>
          <w:noProof/>
          <w:sz w:val="24"/>
          <w:szCs w:val="24"/>
          <w:lang w:eastAsia="tr-TR"/>
        </w:rPr>
        <w:pict>
          <v:shape id="Resim 269" o:spid="_x0000_i1053" type="#_x0000_t75" style="width:57.75pt;height:73.5pt;visibility:visible">
            <v:imagedata r:id="rId34" o:title=""/>
          </v:shape>
        </w:pict>
      </w:r>
    </w:p>
    <w:p w:rsidR="00270ADA" w:rsidRPr="00A73EB7" w:rsidRDefault="00270ADA" w:rsidP="00154640">
      <w:pPr>
        <w:spacing w:after="0" w:line="240" w:lineRule="auto"/>
        <w:ind w:left="426" w:right="-214" w:hanging="426"/>
        <w:rPr>
          <w:rFonts w:ascii="Comic Sans MS" w:hAnsi="Comic Sans MS" w:cs="Arial"/>
          <w:sz w:val="28"/>
          <w:szCs w:val="24"/>
        </w:rPr>
      </w:pPr>
      <w:r>
        <w:rPr>
          <w:rFonts w:ascii="Comic Sans MS" w:hAnsi="Comic Sans MS" w:cs="Arial"/>
          <w:sz w:val="24"/>
          <w:szCs w:val="24"/>
        </w:rPr>
        <w:t>ESRA</w:t>
      </w:r>
    </w:p>
    <w:p w:rsidR="00270ADA" w:rsidRPr="001014AC" w:rsidRDefault="00270ADA" w:rsidP="001014AC">
      <w:pPr>
        <w:spacing w:after="0"/>
        <w:ind w:right="-993"/>
        <w:rPr>
          <w:rFonts w:ascii="Arial" w:hAnsi="Arial" w:cs="Arial"/>
          <w:b/>
          <w:sz w:val="24"/>
        </w:rPr>
      </w:pPr>
      <w:r w:rsidRPr="001014AC">
        <w:rPr>
          <w:rFonts w:ascii="Arial" w:hAnsi="Arial" w:cs="Arial"/>
          <w:b/>
          <w:sz w:val="24"/>
        </w:rPr>
        <w:t xml:space="preserve">Yukarıdaki  öğrencilerden hangisi ya  da hangileri  </w:t>
      </w:r>
      <w:r w:rsidRPr="001014AC">
        <w:rPr>
          <w:rFonts w:ascii="Arial" w:hAnsi="Arial" w:cs="Arial"/>
          <w:b/>
          <w:sz w:val="28"/>
          <w:u w:val="single"/>
        </w:rPr>
        <w:t>çözünme</w:t>
      </w:r>
      <w:r w:rsidRPr="001014AC">
        <w:rPr>
          <w:rFonts w:ascii="Arial" w:hAnsi="Arial" w:cs="Arial"/>
          <w:b/>
          <w:sz w:val="28"/>
        </w:rPr>
        <w:t xml:space="preserve"> </w:t>
      </w:r>
      <w:r w:rsidRPr="001014AC">
        <w:rPr>
          <w:rFonts w:ascii="Arial" w:hAnsi="Arial" w:cs="Arial"/>
          <w:b/>
          <w:sz w:val="24"/>
        </w:rPr>
        <w:t>ile ilgili bir  deney yapmıştır?</w:t>
      </w:r>
    </w:p>
    <w:p w:rsidR="00270ADA" w:rsidRPr="001014AC" w:rsidRDefault="00270ADA" w:rsidP="001014AC">
      <w:pPr>
        <w:pStyle w:val="ListParagraph"/>
        <w:numPr>
          <w:ilvl w:val="0"/>
          <w:numId w:val="21"/>
        </w:numPr>
        <w:spacing w:after="0"/>
        <w:ind w:right="-993"/>
        <w:rPr>
          <w:rFonts w:ascii="Arial" w:hAnsi="Arial" w:cs="Arial"/>
          <w:sz w:val="24"/>
        </w:rPr>
      </w:pPr>
      <w:r>
        <w:rPr>
          <w:rFonts w:ascii="Arial" w:hAnsi="Arial" w:cs="Arial"/>
          <w:sz w:val="24"/>
        </w:rPr>
        <w:t>Esra</w:t>
      </w:r>
      <w:r>
        <w:rPr>
          <w:rFonts w:ascii="Arial" w:hAnsi="Arial" w:cs="Arial"/>
          <w:sz w:val="24"/>
        </w:rPr>
        <w:tab/>
      </w:r>
      <w:r w:rsidRPr="001014AC">
        <w:rPr>
          <w:rFonts w:ascii="Arial" w:hAnsi="Arial" w:cs="Arial"/>
          <w:sz w:val="24"/>
        </w:rPr>
        <w:t xml:space="preserve">            </w:t>
      </w:r>
      <w:r>
        <w:rPr>
          <w:rFonts w:ascii="Arial" w:hAnsi="Arial" w:cs="Arial"/>
          <w:sz w:val="24"/>
        </w:rPr>
        <w:tab/>
      </w:r>
      <w:r w:rsidRPr="001014AC">
        <w:rPr>
          <w:rFonts w:ascii="Arial" w:hAnsi="Arial" w:cs="Arial"/>
          <w:sz w:val="24"/>
        </w:rPr>
        <w:t xml:space="preserve">B)  </w:t>
      </w:r>
      <w:r>
        <w:rPr>
          <w:rFonts w:ascii="Arial" w:hAnsi="Arial" w:cs="Arial"/>
          <w:sz w:val="24"/>
        </w:rPr>
        <w:t>Sıla ve Ozan</w:t>
      </w:r>
      <w:r w:rsidRPr="001014AC">
        <w:rPr>
          <w:rFonts w:ascii="Arial" w:hAnsi="Arial" w:cs="Arial"/>
          <w:sz w:val="24"/>
        </w:rPr>
        <w:t xml:space="preserve">                </w:t>
      </w:r>
    </w:p>
    <w:p w:rsidR="00270ADA" w:rsidRPr="001014AC" w:rsidRDefault="00270ADA" w:rsidP="001014AC">
      <w:pPr>
        <w:spacing w:after="0"/>
        <w:ind w:left="11" w:right="-993"/>
        <w:rPr>
          <w:rFonts w:ascii="Arial" w:hAnsi="Arial" w:cs="Arial"/>
          <w:sz w:val="24"/>
        </w:rPr>
      </w:pPr>
      <w:r>
        <w:rPr>
          <w:rFonts w:ascii="Arial" w:hAnsi="Arial" w:cs="Arial"/>
          <w:sz w:val="24"/>
        </w:rPr>
        <w:t xml:space="preserve"> C) Ozan ve Esra</w:t>
      </w:r>
      <w:r w:rsidRPr="001014AC">
        <w:rPr>
          <w:rFonts w:ascii="Arial" w:hAnsi="Arial" w:cs="Arial"/>
          <w:sz w:val="24"/>
        </w:rPr>
        <w:t xml:space="preserve">         </w:t>
      </w:r>
      <w:r>
        <w:rPr>
          <w:rFonts w:ascii="Arial" w:hAnsi="Arial" w:cs="Arial"/>
          <w:sz w:val="24"/>
        </w:rPr>
        <w:tab/>
      </w:r>
      <w:r w:rsidRPr="001014AC">
        <w:rPr>
          <w:rFonts w:ascii="Arial" w:hAnsi="Arial" w:cs="Arial"/>
          <w:sz w:val="24"/>
        </w:rPr>
        <w:t>D) Sıla</w:t>
      </w:r>
    </w:p>
    <w:p w:rsidR="00270ADA" w:rsidRDefault="00270ADA" w:rsidP="00154640">
      <w:pPr>
        <w:spacing w:after="0" w:line="240" w:lineRule="auto"/>
        <w:ind w:left="426" w:right="-214" w:hanging="426"/>
        <w:rPr>
          <w:rFonts w:ascii="Arial" w:hAnsi="Arial" w:cs="Arial"/>
          <w:b/>
          <w:sz w:val="32"/>
          <w:szCs w:val="24"/>
        </w:rPr>
      </w:pPr>
    </w:p>
    <w:p w:rsidR="00270ADA" w:rsidRPr="0022177C" w:rsidRDefault="00270ADA" w:rsidP="0022177C">
      <w:pPr>
        <w:spacing w:after="0" w:line="240" w:lineRule="auto"/>
        <w:rPr>
          <w:rStyle w:val="Strong"/>
          <w:rFonts w:ascii="Arial" w:hAnsi="Arial" w:cs="Arial"/>
          <w:b w:val="0"/>
        </w:rPr>
      </w:pPr>
      <w:r>
        <w:rPr>
          <w:rFonts w:ascii="Arial" w:hAnsi="Arial" w:cs="Arial"/>
          <w:b/>
          <w:sz w:val="32"/>
          <w:szCs w:val="24"/>
        </w:rPr>
        <w:t xml:space="preserve">14- </w:t>
      </w:r>
      <w:r w:rsidRPr="0022177C">
        <w:rPr>
          <w:rStyle w:val="Strong"/>
          <w:rFonts w:ascii="Arial" w:hAnsi="Arial" w:cs="Arial"/>
          <w:b w:val="0"/>
          <w:sz w:val="24"/>
        </w:rPr>
        <w:t xml:space="preserve">Aşağıdaki sporlardan  hangisinde soluk alıp verme ve nabız  hızımız </w:t>
      </w:r>
      <w:r w:rsidRPr="0022177C">
        <w:rPr>
          <w:rStyle w:val="Strong"/>
          <w:rFonts w:ascii="Arial" w:hAnsi="Arial" w:cs="Arial"/>
          <w:b w:val="0"/>
          <w:sz w:val="28"/>
          <w:u w:val="single"/>
        </w:rPr>
        <w:t>daha düşüktür?</w:t>
      </w:r>
      <w:r w:rsidRPr="0022177C">
        <w:rPr>
          <w:rFonts w:ascii="Arial" w:hAnsi="Arial" w:cs="Arial"/>
          <w:b/>
          <w:bCs/>
          <w:noProof/>
          <w:sz w:val="28"/>
          <w:u w:val="single"/>
        </w:rPr>
        <w:t xml:space="preserve"> </w:t>
      </w:r>
    </w:p>
    <w:p w:rsidR="00270ADA" w:rsidRPr="0022177C" w:rsidRDefault="00270ADA" w:rsidP="0022177C">
      <w:pPr>
        <w:spacing w:after="0" w:line="240" w:lineRule="auto"/>
        <w:ind w:hanging="9"/>
        <w:rPr>
          <w:rStyle w:val="Strong"/>
          <w:rFonts w:ascii="Arial" w:hAnsi="Arial" w:cs="Arial"/>
          <w:b w:val="0"/>
        </w:rPr>
      </w:pPr>
      <w:r w:rsidRPr="0022177C">
        <w:rPr>
          <w:rStyle w:val="Strong"/>
          <w:rFonts w:ascii="Arial" w:hAnsi="Arial" w:cs="Arial"/>
          <w:b w:val="0"/>
        </w:rPr>
        <w:t xml:space="preserve">           </w:t>
      </w:r>
      <w:r w:rsidRPr="00C05861">
        <w:rPr>
          <w:rFonts w:ascii="Arial" w:hAnsi="Arial" w:cs="Arial"/>
          <w:b/>
          <w:noProof/>
          <w:lang w:eastAsia="tr-TR"/>
        </w:rPr>
        <w:pict>
          <v:shape id="Resim 289" o:spid="_x0000_i1054" type="#_x0000_t75" style="width:52.5pt;height:56.25pt;visibility:visible">
            <v:imagedata r:id="rId35" o:title=""/>
          </v:shape>
        </w:pict>
      </w:r>
      <w:r w:rsidRPr="0022177C">
        <w:rPr>
          <w:rStyle w:val="Strong"/>
          <w:rFonts w:ascii="Arial" w:hAnsi="Arial" w:cs="Arial"/>
          <w:b w:val="0"/>
        </w:rPr>
        <w:t xml:space="preserve">                     </w:t>
      </w:r>
      <w:r w:rsidRPr="00C05861">
        <w:rPr>
          <w:rFonts w:ascii="Arial" w:hAnsi="Arial" w:cs="Arial"/>
          <w:b/>
          <w:noProof/>
          <w:sz w:val="28"/>
          <w:u w:val="single"/>
          <w:lang w:eastAsia="tr-TR"/>
        </w:rPr>
        <w:pict>
          <v:shape id="Resim 290" o:spid="_x0000_i1055" type="#_x0000_t75" style="width:46.5pt;height:34.5pt;visibility:visible">
            <v:imagedata r:id="rId36" o:title=""/>
          </v:shape>
        </w:pict>
      </w:r>
      <w:r w:rsidRPr="0022177C">
        <w:rPr>
          <w:rStyle w:val="Strong"/>
          <w:rFonts w:ascii="Arial" w:hAnsi="Arial" w:cs="Arial"/>
          <w:b w:val="0"/>
        </w:rPr>
        <w:t xml:space="preserve">          </w:t>
      </w:r>
    </w:p>
    <w:p w:rsidR="00270ADA" w:rsidRPr="0022177C" w:rsidRDefault="00270ADA" w:rsidP="0022177C">
      <w:pPr>
        <w:spacing w:after="0" w:line="240" w:lineRule="auto"/>
        <w:ind w:hanging="9"/>
        <w:rPr>
          <w:rStyle w:val="Strong"/>
          <w:rFonts w:ascii="Arial" w:hAnsi="Arial" w:cs="Arial"/>
          <w:b w:val="0"/>
          <w:sz w:val="24"/>
        </w:rPr>
      </w:pPr>
      <w:r w:rsidRPr="0022177C">
        <w:rPr>
          <w:rStyle w:val="Strong"/>
          <w:rFonts w:ascii="Arial" w:hAnsi="Arial" w:cs="Arial"/>
          <w:b w:val="0"/>
        </w:rPr>
        <w:t xml:space="preserve">            </w:t>
      </w:r>
      <w:r w:rsidRPr="0022177C">
        <w:rPr>
          <w:rStyle w:val="Strong"/>
          <w:rFonts w:ascii="Arial" w:hAnsi="Arial" w:cs="Arial"/>
          <w:b w:val="0"/>
          <w:sz w:val="24"/>
        </w:rPr>
        <w:t>A ) golf                    B )  voleybol</w:t>
      </w:r>
    </w:p>
    <w:p w:rsidR="00270ADA" w:rsidRPr="0022177C" w:rsidRDefault="00270ADA" w:rsidP="0022177C">
      <w:pPr>
        <w:spacing w:after="0" w:line="240" w:lineRule="auto"/>
        <w:ind w:hanging="9"/>
        <w:rPr>
          <w:rStyle w:val="Strong"/>
          <w:rFonts w:ascii="Arial" w:hAnsi="Arial" w:cs="Arial"/>
          <w:b w:val="0"/>
          <w:sz w:val="24"/>
        </w:rPr>
      </w:pPr>
      <w:r w:rsidRPr="0022177C">
        <w:rPr>
          <w:rStyle w:val="Strong"/>
          <w:rFonts w:ascii="Arial" w:hAnsi="Arial" w:cs="Arial"/>
          <w:b w:val="0"/>
          <w:sz w:val="24"/>
        </w:rPr>
        <w:t xml:space="preserve">           </w:t>
      </w:r>
      <w:r w:rsidRPr="00C05861">
        <w:rPr>
          <w:rStyle w:val="Strong"/>
          <w:rFonts w:ascii="Arial" w:hAnsi="Arial" w:cs="Arial"/>
          <w:noProof/>
          <w:sz w:val="24"/>
          <w:lang w:eastAsia="tr-TR"/>
        </w:rPr>
        <w:pict>
          <v:shape id="Resim 291" o:spid="_x0000_i1056" type="#_x0000_t75" alt="Yuzme_02" style="width:69.75pt;height:42.75pt;visibility:visible">
            <v:imagedata r:id="rId37" o:title=""/>
          </v:shape>
        </w:pict>
      </w:r>
      <w:r w:rsidRPr="0022177C">
        <w:rPr>
          <w:rStyle w:val="Strong"/>
          <w:rFonts w:ascii="Arial" w:hAnsi="Arial" w:cs="Arial"/>
          <w:b w:val="0"/>
          <w:sz w:val="24"/>
        </w:rPr>
        <w:t xml:space="preserve">                </w:t>
      </w:r>
      <w:r w:rsidRPr="00C05861">
        <w:rPr>
          <w:rStyle w:val="Strong"/>
          <w:rFonts w:ascii="Arial" w:hAnsi="Arial" w:cs="Arial"/>
          <w:noProof/>
          <w:sz w:val="24"/>
          <w:lang w:eastAsia="tr-TR"/>
        </w:rPr>
        <w:pict>
          <v:shape id="Resim 292" o:spid="_x0000_i1057" type="#_x0000_t75" alt="yuruyus" style="width:46.5pt;height:45pt;visibility:visible">
            <v:imagedata r:id="rId38" o:title=""/>
          </v:shape>
        </w:pict>
      </w:r>
      <w:r w:rsidRPr="0022177C">
        <w:rPr>
          <w:rStyle w:val="Strong"/>
          <w:rFonts w:ascii="Arial" w:hAnsi="Arial" w:cs="Arial"/>
          <w:b w:val="0"/>
          <w:sz w:val="24"/>
        </w:rPr>
        <w:t xml:space="preserve">                    </w:t>
      </w:r>
    </w:p>
    <w:p w:rsidR="00270ADA" w:rsidRPr="0022177C" w:rsidRDefault="00270ADA" w:rsidP="0022177C">
      <w:pPr>
        <w:tabs>
          <w:tab w:val="left" w:pos="4545"/>
          <w:tab w:val="left" w:pos="9315"/>
        </w:tabs>
        <w:spacing w:after="0" w:line="240" w:lineRule="auto"/>
        <w:ind w:hanging="9"/>
        <w:rPr>
          <w:rStyle w:val="Strong"/>
          <w:rFonts w:ascii="Arial" w:hAnsi="Arial" w:cs="Arial"/>
          <w:b w:val="0"/>
          <w:sz w:val="24"/>
        </w:rPr>
      </w:pPr>
      <w:r w:rsidRPr="0022177C">
        <w:rPr>
          <w:rStyle w:val="Strong"/>
          <w:rFonts w:ascii="Arial" w:hAnsi="Arial" w:cs="Arial"/>
          <w:b w:val="0"/>
          <w:sz w:val="24"/>
        </w:rPr>
        <w:t xml:space="preserve">            C )Yüzme                     D ) koşu</w:t>
      </w:r>
    </w:p>
    <w:p w:rsidR="00270ADA" w:rsidRDefault="00270ADA" w:rsidP="003850F6">
      <w:pPr>
        <w:spacing w:after="0" w:line="240" w:lineRule="auto"/>
        <w:ind w:right="-214"/>
        <w:rPr>
          <w:rFonts w:ascii="Arial" w:hAnsi="Arial" w:cs="Arial"/>
          <w:b/>
          <w:color w:val="000000"/>
          <w:sz w:val="24"/>
        </w:rPr>
      </w:pPr>
      <w:r>
        <w:rPr>
          <w:rFonts w:ascii="Arial" w:hAnsi="Arial" w:cs="Arial"/>
          <w:b/>
          <w:sz w:val="32"/>
          <w:szCs w:val="24"/>
        </w:rPr>
        <w:t xml:space="preserve">15- </w:t>
      </w:r>
      <w:r w:rsidRPr="003850F6">
        <w:rPr>
          <w:rFonts w:ascii="Arial" w:hAnsi="Arial" w:cs="Arial"/>
          <w:color w:val="000000"/>
          <w:sz w:val="24"/>
        </w:rPr>
        <w:t>Boş kavanozun kütlesi 150 gram gelmektedir.Kavanoz reçel doldurularak tartıldığında kütlesi 360 gram gelmektedir</w:t>
      </w:r>
      <w:r w:rsidRPr="003850F6">
        <w:rPr>
          <w:rFonts w:ascii="Arial" w:hAnsi="Arial" w:cs="Arial"/>
          <w:b/>
          <w:color w:val="000000"/>
          <w:sz w:val="24"/>
        </w:rPr>
        <w:t>.Reçelin net kütlesi kaç gramdır?</w:t>
      </w:r>
      <w:r w:rsidRPr="003850F6">
        <w:rPr>
          <w:rFonts w:ascii="Arial" w:hAnsi="Arial" w:cs="Arial"/>
          <w:b/>
          <w:color w:val="000000"/>
          <w:sz w:val="24"/>
        </w:rPr>
        <w:br/>
        <w:t xml:space="preserve">  </w:t>
      </w:r>
    </w:p>
    <w:p w:rsidR="00270ADA" w:rsidRDefault="00270ADA" w:rsidP="003850F6">
      <w:pPr>
        <w:spacing w:after="0" w:line="240" w:lineRule="auto"/>
        <w:ind w:right="-214"/>
        <w:rPr>
          <w:rFonts w:ascii="Arial" w:hAnsi="Arial" w:cs="Arial"/>
          <w:b/>
          <w:sz w:val="32"/>
          <w:szCs w:val="24"/>
        </w:rPr>
      </w:pPr>
      <w:r w:rsidRPr="003850F6">
        <w:rPr>
          <w:rFonts w:ascii="Arial" w:hAnsi="Arial" w:cs="Arial"/>
          <w:b/>
          <w:color w:val="000000"/>
          <w:sz w:val="24"/>
        </w:rPr>
        <w:t>A)</w:t>
      </w:r>
      <w:r w:rsidRPr="003850F6">
        <w:rPr>
          <w:rFonts w:ascii="Arial" w:hAnsi="Arial" w:cs="Arial"/>
          <w:color w:val="000000"/>
          <w:sz w:val="24"/>
        </w:rPr>
        <w:t xml:space="preserve">110g         </w:t>
      </w:r>
      <w:r w:rsidRPr="003850F6">
        <w:rPr>
          <w:rFonts w:ascii="Arial" w:hAnsi="Arial" w:cs="Arial"/>
          <w:b/>
          <w:color w:val="000000"/>
          <w:sz w:val="24"/>
        </w:rPr>
        <w:t>B)</w:t>
      </w:r>
      <w:r w:rsidRPr="003850F6">
        <w:rPr>
          <w:rFonts w:ascii="Arial" w:hAnsi="Arial" w:cs="Arial"/>
          <w:color w:val="000000"/>
          <w:sz w:val="24"/>
        </w:rPr>
        <w:t xml:space="preserve">510g          </w:t>
      </w:r>
      <w:r w:rsidRPr="003850F6">
        <w:rPr>
          <w:rFonts w:ascii="Arial" w:hAnsi="Arial" w:cs="Arial"/>
          <w:b/>
          <w:color w:val="000000"/>
          <w:sz w:val="24"/>
        </w:rPr>
        <w:t>C)</w:t>
      </w:r>
      <w:r w:rsidRPr="003850F6">
        <w:rPr>
          <w:rFonts w:ascii="Arial" w:hAnsi="Arial" w:cs="Arial"/>
          <w:color w:val="000000"/>
          <w:sz w:val="24"/>
        </w:rPr>
        <w:t xml:space="preserve">210g         </w:t>
      </w:r>
      <w:r w:rsidRPr="003850F6">
        <w:rPr>
          <w:rFonts w:ascii="Arial" w:hAnsi="Arial" w:cs="Arial"/>
          <w:b/>
          <w:color w:val="000000"/>
          <w:sz w:val="24"/>
        </w:rPr>
        <w:t>D)</w:t>
      </w:r>
      <w:r w:rsidRPr="003850F6">
        <w:rPr>
          <w:rFonts w:ascii="Arial" w:hAnsi="Arial" w:cs="Arial"/>
          <w:color w:val="000000"/>
          <w:sz w:val="24"/>
        </w:rPr>
        <w:t>300g</w:t>
      </w:r>
    </w:p>
    <w:p w:rsidR="00270ADA" w:rsidRDefault="00270ADA" w:rsidP="00154640">
      <w:pPr>
        <w:spacing w:after="0" w:line="240" w:lineRule="auto"/>
        <w:ind w:left="426" w:right="-214" w:hanging="426"/>
        <w:rPr>
          <w:rFonts w:ascii="Arial" w:hAnsi="Arial" w:cs="Arial"/>
          <w:b/>
          <w:sz w:val="32"/>
          <w:szCs w:val="24"/>
        </w:rPr>
      </w:pPr>
    </w:p>
    <w:p w:rsidR="00270ADA" w:rsidRDefault="00270ADA" w:rsidP="00154640">
      <w:pPr>
        <w:spacing w:after="0" w:line="240" w:lineRule="auto"/>
        <w:ind w:left="426" w:right="-214" w:hanging="426"/>
        <w:rPr>
          <w:rFonts w:ascii="Arial" w:hAnsi="Arial" w:cs="Arial"/>
          <w:b/>
          <w:sz w:val="32"/>
          <w:szCs w:val="24"/>
        </w:rPr>
      </w:pPr>
      <w:r>
        <w:rPr>
          <w:rFonts w:ascii="Arial" w:hAnsi="Arial" w:cs="Arial"/>
          <w:b/>
          <w:sz w:val="32"/>
          <w:szCs w:val="24"/>
        </w:rPr>
        <w:t>SOSYAL BİLGİLER</w:t>
      </w:r>
    </w:p>
    <w:p w:rsidR="00270ADA" w:rsidRDefault="00270ADA" w:rsidP="00977FCF">
      <w:pPr>
        <w:pStyle w:val="ListParagraph"/>
        <w:tabs>
          <w:tab w:val="left" w:pos="284"/>
        </w:tabs>
        <w:spacing w:after="0" w:line="240" w:lineRule="auto"/>
        <w:ind w:left="284" w:hanging="284"/>
        <w:rPr>
          <w:rFonts w:ascii="Arial" w:eastAsia="VagRoundedThin" w:hAnsi="Arial" w:cs="Arial"/>
          <w:b/>
          <w:color w:val="000000"/>
          <w:sz w:val="24"/>
          <w:szCs w:val="24"/>
        </w:rPr>
      </w:pPr>
    </w:p>
    <w:p w:rsidR="00270ADA" w:rsidRPr="00A712A0" w:rsidRDefault="00270ADA" w:rsidP="00977FCF">
      <w:pPr>
        <w:pStyle w:val="ListParagraph"/>
        <w:tabs>
          <w:tab w:val="left" w:pos="284"/>
        </w:tabs>
        <w:spacing w:after="0" w:line="240" w:lineRule="auto"/>
        <w:ind w:left="284" w:hanging="284"/>
        <w:rPr>
          <w:rFonts w:ascii="Arial" w:eastAsia="VagRoundedThin" w:hAnsi="Arial" w:cs="Arial"/>
          <w:b/>
          <w:color w:val="000000"/>
          <w:sz w:val="24"/>
          <w:szCs w:val="24"/>
        </w:rPr>
      </w:pPr>
      <w:r>
        <w:rPr>
          <w:rFonts w:ascii="Arial" w:eastAsia="VagRoundedThin" w:hAnsi="Arial" w:cs="Arial"/>
          <w:b/>
          <w:color w:val="000000"/>
          <w:sz w:val="24"/>
          <w:szCs w:val="24"/>
        </w:rPr>
        <w:t xml:space="preserve">1- </w:t>
      </w:r>
      <w:r w:rsidRPr="00A712A0">
        <w:rPr>
          <w:rFonts w:ascii="Arial" w:eastAsia="VagRoundedThin" w:hAnsi="Arial" w:cs="Arial"/>
          <w:b/>
          <w:color w:val="000000"/>
          <w:sz w:val="24"/>
          <w:szCs w:val="24"/>
        </w:rPr>
        <w:t>Kurtuluş Savaşı’nı sona erdiren savaş ve antlaşma hangisinde doğru olarak verilmiştir?</w:t>
      </w:r>
    </w:p>
    <w:p w:rsidR="00270ADA" w:rsidRPr="00A712A0" w:rsidRDefault="00270ADA" w:rsidP="00977FCF">
      <w:pPr>
        <w:pStyle w:val="ListParagraph"/>
        <w:tabs>
          <w:tab w:val="left" w:pos="284"/>
        </w:tabs>
        <w:spacing w:after="0" w:line="240" w:lineRule="auto"/>
        <w:ind w:left="0"/>
        <w:rPr>
          <w:rFonts w:ascii="Arial" w:eastAsia="VagRoundedThin" w:hAnsi="Arial" w:cs="Arial"/>
          <w:color w:val="000000"/>
          <w:sz w:val="24"/>
          <w:szCs w:val="24"/>
        </w:rPr>
      </w:pPr>
      <w:r w:rsidRPr="00A712A0">
        <w:rPr>
          <w:rFonts w:ascii="Arial" w:eastAsia="VagRoundedThin" w:hAnsi="Arial" w:cs="Arial"/>
          <w:b/>
          <w:color w:val="000000"/>
          <w:sz w:val="24"/>
          <w:szCs w:val="24"/>
        </w:rPr>
        <w:t>A)</w:t>
      </w:r>
      <w:r w:rsidRPr="00A712A0">
        <w:rPr>
          <w:rFonts w:ascii="Arial" w:eastAsia="VagRoundedThin" w:hAnsi="Arial" w:cs="Arial"/>
          <w:color w:val="000000"/>
          <w:sz w:val="24"/>
          <w:szCs w:val="24"/>
        </w:rPr>
        <w:t>1. İnönü Savaşı-Mudanya Ateşkes Antlaşması</w:t>
      </w:r>
    </w:p>
    <w:p w:rsidR="00270ADA" w:rsidRPr="00A712A0" w:rsidRDefault="00270ADA" w:rsidP="00977FCF">
      <w:pPr>
        <w:pStyle w:val="ListParagraph"/>
        <w:tabs>
          <w:tab w:val="left" w:pos="284"/>
        </w:tabs>
        <w:spacing w:after="0" w:line="240" w:lineRule="auto"/>
        <w:ind w:left="0"/>
        <w:rPr>
          <w:rFonts w:ascii="Arial" w:eastAsia="VagRoundedThin" w:hAnsi="Arial" w:cs="Arial"/>
          <w:color w:val="000000"/>
          <w:sz w:val="24"/>
          <w:szCs w:val="24"/>
        </w:rPr>
      </w:pPr>
      <w:r w:rsidRPr="00A712A0">
        <w:rPr>
          <w:rFonts w:ascii="Arial" w:eastAsia="VagRoundedThin" w:hAnsi="Arial" w:cs="Arial"/>
          <w:color w:val="000000"/>
          <w:sz w:val="24"/>
          <w:szCs w:val="24"/>
        </w:rPr>
        <w:t xml:space="preserve"> </w:t>
      </w:r>
      <w:r w:rsidRPr="00A712A0">
        <w:rPr>
          <w:rFonts w:ascii="Arial" w:eastAsia="VagRoundedThin" w:hAnsi="Arial" w:cs="Arial"/>
          <w:b/>
          <w:color w:val="000000"/>
          <w:sz w:val="24"/>
          <w:szCs w:val="24"/>
        </w:rPr>
        <w:t>B)</w:t>
      </w:r>
      <w:r w:rsidRPr="00A712A0">
        <w:rPr>
          <w:rFonts w:ascii="Arial" w:eastAsia="VagRoundedThin" w:hAnsi="Arial" w:cs="Arial"/>
          <w:color w:val="000000"/>
          <w:sz w:val="24"/>
          <w:szCs w:val="24"/>
        </w:rPr>
        <w:t>Sakarya Savaşı-Ankara Antlaşması</w:t>
      </w:r>
    </w:p>
    <w:p w:rsidR="00270ADA" w:rsidRPr="00A712A0" w:rsidRDefault="00270ADA" w:rsidP="00977FCF">
      <w:pPr>
        <w:pStyle w:val="ListParagraph"/>
        <w:tabs>
          <w:tab w:val="left" w:pos="284"/>
        </w:tabs>
        <w:spacing w:after="0" w:line="240" w:lineRule="auto"/>
        <w:ind w:left="0"/>
        <w:rPr>
          <w:rFonts w:ascii="Arial" w:eastAsia="VagRoundedThin" w:hAnsi="Arial" w:cs="Arial"/>
          <w:color w:val="000000"/>
          <w:sz w:val="24"/>
          <w:szCs w:val="24"/>
        </w:rPr>
      </w:pPr>
      <w:r w:rsidRPr="00A712A0">
        <w:rPr>
          <w:rFonts w:ascii="Arial" w:eastAsia="VagRoundedThin" w:hAnsi="Arial" w:cs="Arial"/>
          <w:color w:val="000000"/>
          <w:sz w:val="24"/>
          <w:szCs w:val="24"/>
        </w:rPr>
        <w:t xml:space="preserve"> </w:t>
      </w:r>
      <w:r w:rsidRPr="00A712A0">
        <w:rPr>
          <w:rFonts w:ascii="Arial" w:eastAsia="VagRoundedThin" w:hAnsi="Arial" w:cs="Arial"/>
          <w:b/>
          <w:color w:val="000000"/>
          <w:sz w:val="24"/>
          <w:szCs w:val="24"/>
        </w:rPr>
        <w:t>C)</w:t>
      </w:r>
      <w:r w:rsidRPr="00A712A0">
        <w:rPr>
          <w:rFonts w:ascii="Arial" w:eastAsia="VagRoundedThin" w:hAnsi="Arial" w:cs="Arial"/>
          <w:color w:val="000000"/>
          <w:sz w:val="24"/>
          <w:szCs w:val="24"/>
        </w:rPr>
        <w:t>Büyük Taarruz- Lozan Antlaşması</w:t>
      </w:r>
    </w:p>
    <w:p w:rsidR="00270ADA" w:rsidRPr="00A712A0" w:rsidRDefault="00270ADA" w:rsidP="00977FCF">
      <w:pPr>
        <w:pStyle w:val="ListParagraph"/>
        <w:tabs>
          <w:tab w:val="left" w:pos="284"/>
        </w:tabs>
        <w:spacing w:after="0" w:line="240" w:lineRule="auto"/>
        <w:ind w:left="0"/>
        <w:rPr>
          <w:rFonts w:ascii="Arial" w:eastAsia="VagRoundedThin" w:hAnsi="Arial" w:cs="Arial"/>
          <w:color w:val="000000"/>
        </w:rPr>
      </w:pPr>
      <w:r w:rsidRPr="00A712A0">
        <w:rPr>
          <w:rFonts w:ascii="Arial" w:eastAsia="VagRoundedThin" w:hAnsi="Arial" w:cs="Arial"/>
          <w:b/>
          <w:color w:val="000000"/>
          <w:sz w:val="24"/>
          <w:szCs w:val="24"/>
        </w:rPr>
        <w:t xml:space="preserve"> D)</w:t>
      </w:r>
      <w:r w:rsidRPr="00A712A0">
        <w:rPr>
          <w:rFonts w:ascii="Arial" w:eastAsia="VagRoundedThin" w:hAnsi="Arial" w:cs="Arial"/>
          <w:color w:val="000000"/>
          <w:sz w:val="24"/>
          <w:szCs w:val="24"/>
        </w:rPr>
        <w:t>II.İnönü Savaşı-Lozan Antlaşması</w:t>
      </w:r>
    </w:p>
    <w:p w:rsidR="00270ADA" w:rsidRDefault="00270ADA" w:rsidP="00154640">
      <w:pPr>
        <w:spacing w:after="0" w:line="240" w:lineRule="auto"/>
        <w:ind w:left="426" w:right="-214" w:hanging="426"/>
        <w:rPr>
          <w:rFonts w:ascii="Arial" w:hAnsi="Arial" w:cs="Arial"/>
          <w:b/>
          <w:sz w:val="32"/>
          <w:szCs w:val="24"/>
        </w:rPr>
      </w:pPr>
      <w:r>
        <w:rPr>
          <w:noProof/>
          <w:lang w:eastAsia="tr-TR"/>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Belirtme Çizgisi 467" o:spid="_x0000_s1280" type="#_x0000_t63" style="position:absolute;left:0;text-align:left;margin-left:72.55pt;margin-top:9.05pt;width:171pt;height:90pt;z-index:2516341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" adj="-47,17280" strokecolor="#243f60" strokeweight="2pt">
            <v:textbox>
              <w:txbxContent>
                <w:p w:rsidR="00270ADA" w:rsidRPr="00C05861" w:rsidRDefault="00270ADA" w:rsidP="00977FCF">
                  <w:pPr>
                    <w:rPr>
                      <w:color w:val="0D0D0D"/>
                    </w:rPr>
                  </w:pPr>
                  <w:r w:rsidRPr="00C05861">
                    <w:rPr>
                      <w:rFonts w:ascii="Comic Sans MS" w:hAnsi="Comic Sans MS" w:cs="Calibri"/>
                      <w:b/>
                      <w:color w:val="0D0D0D"/>
                    </w:rPr>
                    <w:t xml:space="preserve">Aile tarihimizi bilmek önemlidir. Çünkü, …………………          </w:t>
                  </w:r>
                  <w:r w:rsidRPr="00C05861">
                    <w:rPr>
                      <w:rFonts w:ascii="Comic Sans MS" w:hAnsi="Comic Sans MS" w:cs="Calibri"/>
                      <w:color w:val="0D0D0D"/>
                    </w:rPr>
                    <w:t>.......................................</w:t>
                  </w:r>
                  <w:r w:rsidRPr="00C05861">
                    <w:rPr>
                      <w:rFonts w:ascii="Comic Sans MS" w:hAnsi="Comic Sans MS" w:cs="Calibri"/>
                      <w:b/>
                      <w:color w:val="0D0D0D"/>
                    </w:rPr>
                    <w:t xml:space="preserve">                                                                                      ,           </w:t>
                  </w:r>
                  <w:r w:rsidRPr="00C05861">
                    <w:rPr>
                      <w:rFonts w:ascii="Comic Sans MS" w:hAnsi="Comic Sans MS" w:cs="Calibri"/>
                      <w:color w:val="0D0D0D"/>
                    </w:rPr>
                    <w:t>.......................................</w:t>
                  </w:r>
                  <w:r w:rsidRPr="00C05861">
                    <w:rPr>
                      <w:rFonts w:ascii="Comic Sans MS" w:hAnsi="Comic Sans MS" w:cs="Calibri"/>
                      <w:b/>
                      <w:color w:val="0D0D0D"/>
                    </w:rPr>
                    <w:t xml:space="preserve">                                                                                      arihimizi bilmek önemlidir. Çünkü,           </w:t>
                  </w:r>
                  <w:r w:rsidRPr="00C05861">
                    <w:rPr>
                      <w:rFonts w:ascii="Comic Sans MS" w:hAnsi="Comic Sans MS" w:cs="Calibri"/>
                      <w:color w:val="0D0D0D"/>
                    </w:rPr>
                    <w:t>.......................................</w:t>
                  </w:r>
                  <w:r w:rsidRPr="00C05861">
                    <w:rPr>
                      <w:rFonts w:ascii="Comic Sans MS" w:hAnsi="Comic Sans MS" w:cs="Calibri"/>
                      <w:b/>
                      <w:color w:val="0D0D0D"/>
                    </w:rPr>
                    <w:t xml:space="preserve">                                                                                      </w:t>
                  </w:r>
                </w:p>
              </w:txbxContent>
            </v:textbox>
          </v:shape>
        </w:pict>
      </w:r>
    </w:p>
    <w:p w:rsidR="00270ADA" w:rsidRDefault="00270ADA" w:rsidP="00154640">
      <w:pPr>
        <w:spacing w:after="0" w:line="240" w:lineRule="auto"/>
        <w:ind w:left="426" w:right="-214" w:hanging="426"/>
        <w:rPr>
          <w:rFonts w:ascii="Arial" w:hAnsi="Arial" w:cs="Arial"/>
          <w:b/>
          <w:sz w:val="32"/>
          <w:szCs w:val="24"/>
        </w:rPr>
      </w:pPr>
      <w:r>
        <w:rPr>
          <w:rFonts w:ascii="Arial" w:hAnsi="Arial" w:cs="Arial"/>
          <w:b/>
          <w:sz w:val="32"/>
          <w:szCs w:val="24"/>
        </w:rPr>
        <w:t xml:space="preserve">2 - </w:t>
      </w:r>
      <w:r w:rsidRPr="00C05861">
        <w:rPr>
          <w:rFonts w:ascii="Arial" w:hAnsi="Arial" w:cs="Arial"/>
          <w:b/>
          <w:noProof/>
          <w:sz w:val="32"/>
          <w:szCs w:val="24"/>
          <w:lang w:eastAsia="tr-TR"/>
        </w:rPr>
        <w:pict>
          <v:shape id="Resim 466" o:spid="_x0000_i1058" type="#_x0000_t75" style="width:49.5pt;height:70.5pt;visibility:visible">
            <v:imagedata r:id="rId39" o:title=""/>
          </v:shape>
        </w:pict>
      </w:r>
    </w:p>
    <w:p w:rsidR="00270ADA" w:rsidRDefault="00270ADA" w:rsidP="00977FCF">
      <w:pPr>
        <w:shd w:val="clear" w:color="auto" w:fill="FFFFFF"/>
        <w:rPr>
          <w:rFonts w:ascii="Arial" w:hAnsi="Arial" w:cs="Arial"/>
          <w:b/>
          <w:sz w:val="24"/>
          <w:szCs w:val="24"/>
        </w:rPr>
      </w:pPr>
    </w:p>
    <w:p w:rsidR="00270ADA" w:rsidRDefault="00270ADA" w:rsidP="00977FCF">
      <w:pPr>
        <w:shd w:val="clear" w:color="auto" w:fill="FFFFFF"/>
        <w:spacing w:after="0" w:line="240" w:lineRule="auto"/>
        <w:rPr>
          <w:rFonts w:ascii="Arial" w:hAnsi="Arial" w:cs="Arial"/>
          <w:sz w:val="24"/>
          <w:szCs w:val="24"/>
        </w:rPr>
      </w:pPr>
      <w:r w:rsidRPr="00A712A0">
        <w:rPr>
          <w:rFonts w:ascii="Arial" w:hAnsi="Arial" w:cs="Arial"/>
          <w:b/>
          <w:sz w:val="24"/>
          <w:szCs w:val="24"/>
        </w:rPr>
        <w:t>Aşağıdaki seçeneklerden hangisi</w:t>
      </w:r>
      <w:r>
        <w:rPr>
          <w:rFonts w:ascii="Arial" w:hAnsi="Arial" w:cs="Arial"/>
          <w:b/>
          <w:sz w:val="24"/>
          <w:szCs w:val="24"/>
        </w:rPr>
        <w:t xml:space="preserve"> yukarıdaki</w:t>
      </w:r>
      <w:r w:rsidRPr="00A712A0">
        <w:rPr>
          <w:rFonts w:ascii="Arial" w:hAnsi="Arial" w:cs="Arial"/>
          <w:b/>
          <w:sz w:val="24"/>
          <w:szCs w:val="24"/>
        </w:rPr>
        <w:t xml:space="preserve"> cümleyi </w:t>
      </w:r>
      <w:r w:rsidRPr="00AA1BFD">
        <w:rPr>
          <w:rFonts w:ascii="Arial" w:hAnsi="Arial" w:cs="Arial"/>
          <w:b/>
          <w:sz w:val="28"/>
          <w:szCs w:val="24"/>
          <w:u w:val="single"/>
        </w:rPr>
        <w:t>en iyi biçimde</w:t>
      </w:r>
      <w:r w:rsidRPr="00AA1BFD">
        <w:rPr>
          <w:rFonts w:ascii="Arial" w:hAnsi="Arial" w:cs="Arial"/>
          <w:b/>
          <w:sz w:val="28"/>
          <w:szCs w:val="24"/>
        </w:rPr>
        <w:t xml:space="preserve"> </w:t>
      </w:r>
      <w:r w:rsidRPr="00A712A0">
        <w:rPr>
          <w:rFonts w:ascii="Arial" w:hAnsi="Arial" w:cs="Arial"/>
          <w:b/>
          <w:sz w:val="24"/>
          <w:szCs w:val="24"/>
        </w:rPr>
        <w:t xml:space="preserve">tamamlar?                                                                                            </w:t>
      </w:r>
      <w:r w:rsidRPr="00A712A0">
        <w:rPr>
          <w:rFonts w:ascii="Arial" w:hAnsi="Arial" w:cs="Arial"/>
          <w:sz w:val="24"/>
          <w:szCs w:val="24"/>
        </w:rPr>
        <w:t xml:space="preserve">  </w:t>
      </w:r>
      <w:r w:rsidRPr="00A712A0">
        <w:rPr>
          <w:rFonts w:ascii="Arial" w:hAnsi="Arial" w:cs="Arial"/>
          <w:b/>
          <w:sz w:val="24"/>
          <w:szCs w:val="24"/>
        </w:rPr>
        <w:t>A</w:t>
      </w:r>
      <w:r>
        <w:rPr>
          <w:rFonts w:ascii="Arial" w:hAnsi="Arial" w:cs="Arial"/>
          <w:sz w:val="24"/>
          <w:szCs w:val="24"/>
        </w:rPr>
        <w:t>)</w:t>
      </w:r>
      <w:r w:rsidRPr="00A712A0">
        <w:rPr>
          <w:rFonts w:ascii="Arial" w:hAnsi="Arial" w:cs="Arial"/>
          <w:sz w:val="24"/>
          <w:szCs w:val="24"/>
        </w:rPr>
        <w:t xml:space="preserve"> Değişik şeyler öğrenirim.     </w:t>
      </w:r>
    </w:p>
    <w:p w:rsidR="00270ADA" w:rsidRPr="00A712A0" w:rsidRDefault="00270ADA" w:rsidP="00977FCF">
      <w:pPr>
        <w:shd w:val="clear" w:color="auto" w:fill="FFFFFF"/>
        <w:spacing w:after="0" w:line="240" w:lineRule="auto"/>
        <w:rPr>
          <w:rFonts w:ascii="Arial" w:hAnsi="Arial" w:cs="Arial"/>
          <w:sz w:val="24"/>
          <w:szCs w:val="24"/>
        </w:rPr>
      </w:pPr>
      <w:r w:rsidRPr="00A712A0">
        <w:rPr>
          <w:rFonts w:ascii="Arial" w:hAnsi="Arial" w:cs="Arial"/>
          <w:b/>
          <w:sz w:val="24"/>
          <w:szCs w:val="24"/>
        </w:rPr>
        <w:t>B</w:t>
      </w:r>
      <w:r>
        <w:rPr>
          <w:rFonts w:ascii="Arial" w:hAnsi="Arial" w:cs="Arial"/>
          <w:sz w:val="24"/>
          <w:szCs w:val="24"/>
        </w:rPr>
        <w:t>)</w:t>
      </w:r>
      <w:r w:rsidRPr="00A712A0">
        <w:rPr>
          <w:rFonts w:ascii="Arial" w:hAnsi="Arial" w:cs="Arial"/>
          <w:sz w:val="24"/>
          <w:szCs w:val="24"/>
        </w:rPr>
        <w:t xml:space="preserve"> Geçmişi bilmek beni, ailem hakkında daha bilgili yapar.                                         </w:t>
      </w:r>
    </w:p>
    <w:p w:rsidR="00270ADA" w:rsidRDefault="00270ADA" w:rsidP="00977FCF">
      <w:pPr>
        <w:shd w:val="clear" w:color="auto" w:fill="FFFFFF"/>
        <w:spacing w:after="0" w:line="240" w:lineRule="auto"/>
        <w:rPr>
          <w:rFonts w:ascii="Arial" w:hAnsi="Arial" w:cs="Arial"/>
          <w:sz w:val="24"/>
          <w:szCs w:val="24"/>
        </w:rPr>
      </w:pPr>
      <w:r w:rsidRPr="00A712A0">
        <w:rPr>
          <w:rFonts w:ascii="Arial" w:hAnsi="Arial" w:cs="Arial"/>
          <w:b/>
          <w:sz w:val="24"/>
          <w:szCs w:val="24"/>
        </w:rPr>
        <w:t>C</w:t>
      </w:r>
      <w:r>
        <w:rPr>
          <w:rFonts w:ascii="Arial" w:hAnsi="Arial" w:cs="Arial"/>
          <w:sz w:val="24"/>
          <w:szCs w:val="24"/>
        </w:rPr>
        <w:t>)</w:t>
      </w:r>
      <w:r w:rsidRPr="00A712A0">
        <w:rPr>
          <w:rFonts w:ascii="Arial" w:hAnsi="Arial" w:cs="Arial"/>
          <w:sz w:val="24"/>
          <w:szCs w:val="24"/>
        </w:rPr>
        <w:t xml:space="preserve"> Zaman geçiririm.                                         </w:t>
      </w:r>
    </w:p>
    <w:p w:rsidR="00270ADA" w:rsidRPr="00A712A0" w:rsidRDefault="00270ADA" w:rsidP="00977FCF">
      <w:pPr>
        <w:shd w:val="clear" w:color="auto" w:fill="FFFFFF"/>
        <w:spacing w:after="0" w:line="240" w:lineRule="auto"/>
        <w:rPr>
          <w:rFonts w:ascii="Arial" w:hAnsi="Arial" w:cs="Arial"/>
          <w:sz w:val="24"/>
          <w:szCs w:val="24"/>
        </w:rPr>
      </w:pPr>
      <w:r w:rsidRPr="00A712A0">
        <w:rPr>
          <w:rFonts w:ascii="Arial" w:hAnsi="Arial" w:cs="Arial"/>
          <w:b/>
          <w:sz w:val="24"/>
          <w:szCs w:val="24"/>
        </w:rPr>
        <w:t>D</w:t>
      </w:r>
      <w:r>
        <w:rPr>
          <w:rFonts w:ascii="Arial" w:hAnsi="Arial" w:cs="Arial"/>
          <w:sz w:val="24"/>
          <w:szCs w:val="24"/>
        </w:rPr>
        <w:t>)</w:t>
      </w:r>
      <w:r w:rsidRPr="00A712A0">
        <w:rPr>
          <w:rFonts w:ascii="Arial" w:hAnsi="Arial" w:cs="Arial"/>
          <w:sz w:val="24"/>
          <w:szCs w:val="24"/>
        </w:rPr>
        <w:t xml:space="preserve"> Anı dinlemiş olurum.</w:t>
      </w:r>
    </w:p>
    <w:p w:rsidR="00270ADA" w:rsidRDefault="00270ADA" w:rsidP="00977FCF">
      <w:pPr>
        <w:spacing w:after="0" w:line="240" w:lineRule="auto"/>
        <w:ind w:left="426" w:hanging="426"/>
        <w:rPr>
          <w:rFonts w:ascii="Arial" w:hAnsi="Arial" w:cs="Arial"/>
          <w:b/>
          <w:color w:val="000000"/>
          <w:sz w:val="28"/>
          <w:u w:val="single"/>
        </w:rPr>
      </w:pPr>
      <w:r>
        <w:rPr>
          <w:rFonts w:ascii="Arial" w:hAnsi="Arial" w:cs="Arial"/>
          <w:b/>
          <w:sz w:val="32"/>
          <w:szCs w:val="24"/>
        </w:rPr>
        <w:t xml:space="preserve">3- </w:t>
      </w:r>
      <w:r w:rsidRPr="00C05861">
        <w:rPr>
          <w:rFonts w:ascii="Arial" w:hAnsi="Arial" w:cs="Arial"/>
          <w:b/>
          <w:noProof/>
          <w:sz w:val="32"/>
          <w:szCs w:val="24"/>
          <w:lang w:eastAsia="tr-TR"/>
        </w:rPr>
        <w:pict>
          <v:shape id="Resim 475" o:spid="_x0000_i1059" type="#_x0000_t75" style="width:82.5pt;height:64.5pt;visibility:visible">
            <v:imagedata r:id="rId40" o:title=""/>
          </v:shape>
        </w:pict>
      </w:r>
      <w:r w:rsidRPr="00977FCF">
        <w:rPr>
          <w:rFonts w:ascii="Arial" w:hAnsi="Arial" w:cs="Arial"/>
          <w:b/>
          <w:color w:val="000000"/>
        </w:rPr>
        <w:t xml:space="preserve"> </w:t>
      </w:r>
      <w:r w:rsidRPr="00977FCF">
        <w:rPr>
          <w:rFonts w:ascii="Arial" w:hAnsi="Arial" w:cs="Arial"/>
          <w:b/>
          <w:color w:val="000000"/>
          <w:sz w:val="24"/>
        </w:rPr>
        <w:t xml:space="preserve">Bir izci grubu </w:t>
      </w:r>
      <w:r w:rsidRPr="00977FCF">
        <w:rPr>
          <w:rFonts w:ascii="Arial" w:hAnsi="Arial" w:cs="Arial"/>
          <w:b/>
          <w:color w:val="000000"/>
          <w:sz w:val="28"/>
          <w:u w:val="single"/>
        </w:rPr>
        <w:t>sisli bir günde</w:t>
      </w:r>
      <w:r w:rsidRPr="00977FCF">
        <w:rPr>
          <w:rFonts w:ascii="Arial" w:hAnsi="Arial" w:cs="Arial"/>
          <w:b/>
          <w:color w:val="000000"/>
          <w:sz w:val="24"/>
        </w:rPr>
        <w:t xml:space="preserve">  yürüyüşe çıkmış ve yolunu kaybetmiştir. Bu izci grubu aşağıdaki yöntemlerden hangisini kullanarak yönünü </w:t>
      </w:r>
      <w:r w:rsidRPr="00977FCF">
        <w:rPr>
          <w:rFonts w:ascii="Arial" w:hAnsi="Arial" w:cs="Arial"/>
          <w:b/>
          <w:color w:val="000000"/>
          <w:sz w:val="28"/>
          <w:u w:val="single"/>
        </w:rPr>
        <w:t>bulamaz?</w:t>
      </w:r>
    </w:p>
    <w:p w:rsidR="00270ADA" w:rsidRDefault="00270ADA" w:rsidP="00977FCF">
      <w:pPr>
        <w:spacing w:after="0" w:line="240" w:lineRule="auto"/>
        <w:rPr>
          <w:rFonts w:ascii="Arial" w:hAnsi="Arial" w:cs="Arial"/>
          <w:color w:val="000000"/>
          <w:sz w:val="24"/>
        </w:rPr>
      </w:pPr>
      <w:r w:rsidRPr="00977FCF">
        <w:rPr>
          <w:rFonts w:ascii="Arial" w:hAnsi="Arial" w:cs="Arial"/>
          <w:b/>
          <w:color w:val="000000"/>
          <w:sz w:val="24"/>
        </w:rPr>
        <w:t>A</w:t>
      </w:r>
      <w:r>
        <w:rPr>
          <w:rFonts w:ascii="Arial" w:hAnsi="Arial" w:cs="Arial"/>
          <w:color w:val="000000"/>
          <w:sz w:val="24"/>
        </w:rPr>
        <w:t xml:space="preserve">) Karınca yuvalarına bakarak </w:t>
      </w:r>
      <w:r>
        <w:rPr>
          <w:rFonts w:ascii="Arial" w:hAnsi="Arial" w:cs="Arial"/>
          <w:color w:val="000000"/>
          <w:sz w:val="24"/>
        </w:rPr>
        <w:tab/>
      </w:r>
      <w:r>
        <w:rPr>
          <w:rFonts w:ascii="Arial" w:hAnsi="Arial" w:cs="Arial"/>
          <w:color w:val="000000"/>
          <w:sz w:val="24"/>
        </w:rPr>
        <w:tab/>
      </w:r>
    </w:p>
    <w:p w:rsidR="00270ADA" w:rsidRPr="00977FCF" w:rsidRDefault="00270ADA" w:rsidP="00977FCF">
      <w:pPr>
        <w:spacing w:after="0" w:line="240" w:lineRule="auto"/>
        <w:rPr>
          <w:rFonts w:ascii="Arial" w:hAnsi="Arial" w:cs="Arial"/>
          <w:color w:val="000000"/>
          <w:sz w:val="24"/>
        </w:rPr>
      </w:pPr>
      <w:r w:rsidRPr="00977FCF">
        <w:rPr>
          <w:rFonts w:ascii="Arial" w:hAnsi="Arial" w:cs="Arial"/>
          <w:b/>
          <w:color w:val="000000"/>
          <w:sz w:val="24"/>
        </w:rPr>
        <w:t xml:space="preserve">B) </w:t>
      </w:r>
      <w:r w:rsidRPr="00977FCF">
        <w:rPr>
          <w:rFonts w:ascii="Arial" w:hAnsi="Arial" w:cs="Arial"/>
          <w:color w:val="000000"/>
          <w:sz w:val="24"/>
        </w:rPr>
        <w:t xml:space="preserve">pusula kullanarak </w:t>
      </w:r>
    </w:p>
    <w:p w:rsidR="00270ADA" w:rsidRPr="00977FCF" w:rsidRDefault="00270ADA" w:rsidP="00977FCF">
      <w:pPr>
        <w:spacing w:after="0" w:line="240" w:lineRule="auto"/>
        <w:rPr>
          <w:rFonts w:ascii="Arial" w:hAnsi="Arial" w:cs="Arial"/>
          <w:color w:val="000000"/>
          <w:sz w:val="24"/>
        </w:rPr>
      </w:pPr>
      <w:r w:rsidRPr="00977FCF">
        <w:rPr>
          <w:rFonts w:ascii="Arial" w:hAnsi="Arial" w:cs="Arial"/>
          <w:b/>
          <w:color w:val="000000"/>
          <w:sz w:val="24"/>
        </w:rPr>
        <w:t xml:space="preserve">C) </w:t>
      </w:r>
      <w:r w:rsidRPr="00977FCF">
        <w:rPr>
          <w:rFonts w:ascii="Arial" w:hAnsi="Arial" w:cs="Arial"/>
          <w:color w:val="000000"/>
          <w:sz w:val="24"/>
        </w:rPr>
        <w:t>Bir çubu</w:t>
      </w:r>
      <w:r>
        <w:rPr>
          <w:rFonts w:ascii="Arial" w:hAnsi="Arial" w:cs="Arial"/>
          <w:color w:val="000000"/>
          <w:sz w:val="24"/>
        </w:rPr>
        <w:t>ğun gölgesinden  yararlanarak</w:t>
      </w:r>
      <w:r>
        <w:rPr>
          <w:rFonts w:ascii="Arial" w:hAnsi="Arial" w:cs="Arial"/>
          <w:color w:val="000000"/>
          <w:sz w:val="24"/>
        </w:rPr>
        <w:tab/>
        <w:t xml:space="preserve"> </w:t>
      </w:r>
      <w:r w:rsidRPr="00977FCF">
        <w:rPr>
          <w:rFonts w:ascii="Arial" w:hAnsi="Arial" w:cs="Arial"/>
          <w:b/>
          <w:color w:val="000000"/>
          <w:sz w:val="24"/>
        </w:rPr>
        <w:t>D</w:t>
      </w:r>
      <w:r w:rsidRPr="00977FCF">
        <w:rPr>
          <w:rFonts w:ascii="Arial" w:hAnsi="Arial" w:cs="Arial"/>
          <w:color w:val="000000"/>
          <w:sz w:val="24"/>
        </w:rPr>
        <w:t>) ağaç gövdelerine bakarak</w:t>
      </w:r>
    </w:p>
    <w:p w:rsidR="00270ADA" w:rsidRDefault="00270ADA" w:rsidP="00977FCF">
      <w:pPr>
        <w:spacing w:after="0" w:line="240" w:lineRule="auto"/>
        <w:ind w:left="426" w:hanging="426"/>
        <w:rPr>
          <w:rFonts w:ascii="Arial" w:hAnsi="Arial" w:cs="Arial"/>
          <w:b/>
          <w:sz w:val="32"/>
          <w:szCs w:val="24"/>
        </w:rPr>
      </w:pPr>
    </w:p>
    <w:p w:rsidR="00270ADA" w:rsidRPr="00791134" w:rsidRDefault="00270ADA" w:rsidP="008D4300">
      <w:pPr>
        <w:rPr>
          <w:b/>
          <w:color w:val="000000"/>
        </w:rPr>
      </w:pPr>
      <w:r>
        <w:rPr>
          <w:rFonts w:ascii="Arial" w:hAnsi="Arial" w:cs="Arial"/>
          <w:b/>
          <w:sz w:val="32"/>
          <w:szCs w:val="24"/>
        </w:rPr>
        <w:t xml:space="preserve">4- </w:t>
      </w:r>
      <w:r w:rsidRPr="008D4300">
        <w:rPr>
          <w:rFonts w:ascii="Arial" w:hAnsi="Arial" w:cs="Arial"/>
          <w:b/>
          <w:color w:val="000000"/>
          <w:sz w:val="24"/>
        </w:rPr>
        <w:t xml:space="preserve">Aşağıdakilerden hangisi deprem </w:t>
      </w:r>
      <w:r w:rsidRPr="00AA1BFD">
        <w:rPr>
          <w:rFonts w:ascii="Arial" w:hAnsi="Arial" w:cs="Arial"/>
          <w:b/>
          <w:color w:val="000000"/>
          <w:sz w:val="24"/>
          <w:u w:val="single"/>
        </w:rPr>
        <w:t>sırasında</w:t>
      </w:r>
      <w:r w:rsidRPr="008D4300">
        <w:rPr>
          <w:rFonts w:ascii="Arial" w:hAnsi="Arial" w:cs="Arial"/>
          <w:b/>
          <w:color w:val="000000"/>
          <w:sz w:val="24"/>
        </w:rPr>
        <w:t xml:space="preserve"> yapılması gerekenler arasında yer </w:t>
      </w:r>
      <w:r w:rsidRPr="008D4300">
        <w:rPr>
          <w:rFonts w:ascii="Arial" w:hAnsi="Arial" w:cs="Arial"/>
          <w:b/>
          <w:i/>
          <w:color w:val="000000"/>
          <w:sz w:val="28"/>
          <w:u w:val="single"/>
        </w:rPr>
        <w:t>almaz?</w:t>
      </w:r>
    </w:p>
    <w:p w:rsidR="00270ADA" w:rsidRPr="008D4300" w:rsidRDefault="00270ADA" w:rsidP="008D4300">
      <w:pPr>
        <w:spacing w:after="0" w:line="240" w:lineRule="auto"/>
        <w:rPr>
          <w:rFonts w:ascii="Arial" w:hAnsi="Arial" w:cs="Arial"/>
          <w:b/>
          <w:sz w:val="28"/>
        </w:rPr>
      </w:pPr>
      <w:r>
        <w:rPr>
          <w:noProof/>
          <w:lang w:eastAsia="tr-TR"/>
        </w:rPr>
        <w:pict>
          <v:shape id="Resim 477" o:spid="_x0000_s1281" type="#_x0000_t75" style="position:absolute;margin-left:138.55pt;margin-top:-.1pt;width:115.5pt;height:66pt;z-index:-251680256;visibility:visible">
            <v:imagedata r:id="rId41" o:title=""/>
          </v:shape>
        </w:pict>
      </w:r>
      <w:r>
        <w:rPr>
          <w:noProof/>
          <w:lang w:eastAsia="tr-TR"/>
        </w:rPr>
        <w:pict>
          <v:shape id="Resim 476" o:spid="_x0000_s1282" type="#_x0000_t75" alt="Depremden Sonra Yapılması Gerekenler  Depremi Deprem Öncesi Ve Sonrası Yapılması Gerekenler 1" style="position:absolute;margin-left:19.3pt;margin-top:.25pt;width:98.8pt;height:66pt;z-index:-251681280;visibility:visible">
            <v:imagedata r:id="rId42" o:title=""/>
          </v:shape>
        </w:pict>
      </w:r>
      <w:r>
        <w:rPr>
          <w:rFonts w:ascii="Arial" w:hAnsi="Arial" w:cs="Arial"/>
          <w:b/>
          <w:sz w:val="28"/>
        </w:rPr>
        <w:t>A)</w:t>
      </w:r>
      <w:r w:rsidRPr="008D4300">
        <w:rPr>
          <w:rFonts w:ascii="Arial" w:hAnsi="Arial" w:cs="Arial"/>
          <w:b/>
          <w:sz w:val="28"/>
        </w:rPr>
        <w:t xml:space="preserve">                         </w:t>
      </w:r>
      <w:r>
        <w:rPr>
          <w:rFonts w:ascii="Arial" w:hAnsi="Arial" w:cs="Arial"/>
          <w:b/>
          <w:sz w:val="28"/>
        </w:rPr>
        <w:t xml:space="preserve">   </w:t>
      </w:r>
      <w:r w:rsidRPr="008D4300">
        <w:rPr>
          <w:rFonts w:ascii="Arial" w:hAnsi="Arial" w:cs="Arial"/>
          <w:b/>
          <w:sz w:val="28"/>
        </w:rPr>
        <w:t>B)</w:t>
      </w:r>
    </w:p>
    <w:p w:rsidR="00270ADA" w:rsidRDefault="00270ADA" w:rsidP="008D4300">
      <w:pPr>
        <w:spacing w:after="0" w:line="240" w:lineRule="auto"/>
        <w:rPr>
          <w:rFonts w:ascii="Arial" w:hAnsi="Arial" w:cs="Arial"/>
          <w:b/>
          <w:sz w:val="28"/>
        </w:rPr>
      </w:pPr>
      <w:r w:rsidRPr="008D4300">
        <w:rPr>
          <w:rFonts w:ascii="Arial" w:hAnsi="Arial" w:cs="Arial"/>
          <w:b/>
          <w:sz w:val="28"/>
        </w:rPr>
        <w:t xml:space="preserve"> </w:t>
      </w:r>
    </w:p>
    <w:p w:rsidR="00270ADA" w:rsidRDefault="00270ADA" w:rsidP="008D4300">
      <w:pPr>
        <w:spacing w:after="0" w:line="240" w:lineRule="auto"/>
        <w:rPr>
          <w:rFonts w:ascii="Arial" w:hAnsi="Arial" w:cs="Arial"/>
          <w:b/>
          <w:sz w:val="28"/>
        </w:rPr>
      </w:pPr>
    </w:p>
    <w:p w:rsidR="00270ADA" w:rsidRDefault="00270ADA" w:rsidP="008D4300">
      <w:pPr>
        <w:spacing w:after="0" w:line="240" w:lineRule="auto"/>
        <w:rPr>
          <w:rFonts w:ascii="Arial" w:hAnsi="Arial" w:cs="Arial"/>
          <w:b/>
          <w:sz w:val="28"/>
        </w:rPr>
      </w:pPr>
    </w:p>
    <w:p w:rsidR="00270ADA" w:rsidRDefault="00270ADA" w:rsidP="008D4300">
      <w:pPr>
        <w:spacing w:after="0" w:line="240" w:lineRule="auto"/>
        <w:rPr>
          <w:rFonts w:ascii="Arial" w:hAnsi="Arial" w:cs="Arial"/>
          <w:b/>
          <w:sz w:val="28"/>
          <w:szCs w:val="24"/>
        </w:rPr>
      </w:pPr>
    </w:p>
    <w:p w:rsidR="00270ADA" w:rsidRDefault="00270ADA" w:rsidP="008D4300">
      <w:pPr>
        <w:spacing w:after="0" w:line="240" w:lineRule="auto"/>
        <w:rPr>
          <w:rFonts w:ascii="Arial" w:hAnsi="Arial" w:cs="Arial"/>
          <w:b/>
          <w:sz w:val="28"/>
        </w:rPr>
      </w:pPr>
      <w:r>
        <w:rPr>
          <w:rFonts w:ascii="Arial" w:hAnsi="Arial" w:cs="Arial"/>
          <w:b/>
          <w:sz w:val="28"/>
          <w:szCs w:val="24"/>
        </w:rPr>
        <w:t>C)</w:t>
      </w:r>
      <w:r w:rsidRPr="008D4300">
        <w:t xml:space="preserve"> </w:t>
      </w:r>
      <w:r>
        <w:rPr>
          <w:noProof/>
          <w:lang w:eastAsia="tr-TR"/>
        </w:rPr>
        <w:pict>
          <v:shape id="Resim 479" o:spid="_x0000_s1283" type="#_x0000_t75" alt="Depremden Sonra Yapılması Gerekenler  Sarsıntı Geçtikten Sonra Binadan Uzakla&amp;scedil;malıyız" style="position:absolute;margin-left:17.05pt;margin-top:0;width:86.85pt;height:67.5pt;z-index:-251679232;visibility:visible;mso-position-horizontal-relative:text;mso-position-vertical-relative:text">
            <v:imagedata r:id="rId43" o:title=""/>
          </v:shape>
        </w:pict>
      </w:r>
      <w:r>
        <w:tab/>
      </w:r>
      <w:r>
        <w:tab/>
      </w:r>
      <w:r>
        <w:tab/>
        <w:t xml:space="preserve">      </w:t>
      </w:r>
      <w:r>
        <w:rPr>
          <w:rFonts w:ascii="Arial" w:hAnsi="Arial" w:cs="Arial"/>
          <w:b/>
          <w:sz w:val="28"/>
        </w:rPr>
        <w:t>D)</w:t>
      </w:r>
      <w:r w:rsidRPr="0051693D">
        <w:t xml:space="preserve"> </w:t>
      </w:r>
      <w:r w:rsidRPr="00DE3B74">
        <w:rPr>
          <w:noProof/>
          <w:lang w:eastAsia="tr-TR"/>
        </w:rPr>
        <w:pict>
          <v:shape id="Resim 224" o:spid="_x0000_i1060" type="#_x0000_t75" alt="http://img.webme.com/pic/t/ta8an/ted30.jpg" style="width:113.25pt;height:63pt;visibility:visible">
            <v:imagedata r:id="rId44" o:title=""/>
          </v:shape>
        </w:pict>
      </w:r>
      <w:r>
        <w:rPr>
          <w:rFonts w:ascii="Arial" w:hAnsi="Arial" w:cs="Arial"/>
          <w:b/>
          <w:sz w:val="28"/>
        </w:rPr>
        <w:t xml:space="preserve"> </w:t>
      </w:r>
    </w:p>
    <w:p w:rsidR="00270ADA" w:rsidRDefault="00270ADA" w:rsidP="008D4300">
      <w:pPr>
        <w:spacing w:after="0" w:line="240" w:lineRule="auto"/>
        <w:rPr>
          <w:rFonts w:ascii="Arial" w:hAnsi="Arial" w:cs="Arial"/>
          <w:b/>
          <w:sz w:val="28"/>
        </w:rPr>
      </w:pPr>
    </w:p>
    <w:p w:rsidR="00270ADA" w:rsidRPr="00506B90" w:rsidRDefault="00270ADA" w:rsidP="0051693D">
      <w:pPr>
        <w:spacing w:after="0" w:line="240" w:lineRule="auto"/>
        <w:rPr>
          <w:rFonts w:ascii="Arial" w:hAnsi="Arial" w:cs="Arial"/>
          <w:color w:val="000000"/>
        </w:rPr>
      </w:pPr>
      <w:r>
        <w:rPr>
          <w:rFonts w:ascii="Arial" w:hAnsi="Arial" w:cs="Arial"/>
          <w:b/>
          <w:sz w:val="28"/>
        </w:rPr>
        <w:t xml:space="preserve">5- </w:t>
      </w:r>
      <w:r>
        <w:rPr>
          <w:rFonts w:ascii="Arial" w:hAnsi="Arial" w:cs="Arial"/>
          <w:b/>
          <w:sz w:val="28"/>
        </w:rPr>
        <w:tab/>
      </w:r>
      <w:r w:rsidRPr="00506B90">
        <w:rPr>
          <w:rFonts w:ascii="Arial" w:hAnsi="Arial" w:cs="Arial"/>
          <w:color w:val="000000"/>
        </w:rPr>
        <w:t>I. Sakarya Meydan Savaşı</w:t>
      </w:r>
    </w:p>
    <w:p w:rsidR="00270ADA" w:rsidRPr="00506B90" w:rsidRDefault="00270ADA" w:rsidP="0051693D">
      <w:pPr>
        <w:spacing w:after="0" w:line="240" w:lineRule="auto"/>
        <w:rPr>
          <w:rFonts w:ascii="Arial" w:hAnsi="Arial" w:cs="Arial"/>
          <w:color w:val="000000"/>
        </w:rPr>
      </w:pPr>
      <w:r w:rsidRPr="00506B90">
        <w:rPr>
          <w:rFonts w:ascii="Arial" w:hAnsi="Arial" w:cs="Arial"/>
          <w:color w:val="000000"/>
        </w:rPr>
        <w:tab/>
        <w:t>II. İkinci İnönü Savaşı</w:t>
      </w:r>
    </w:p>
    <w:p w:rsidR="00270ADA" w:rsidRPr="00506B90" w:rsidRDefault="00270ADA" w:rsidP="0051693D">
      <w:pPr>
        <w:spacing w:after="0" w:line="240" w:lineRule="auto"/>
        <w:rPr>
          <w:rFonts w:ascii="Arial" w:hAnsi="Arial" w:cs="Arial"/>
          <w:color w:val="000000"/>
        </w:rPr>
      </w:pPr>
      <w:r w:rsidRPr="00506B90">
        <w:rPr>
          <w:rFonts w:ascii="Arial" w:hAnsi="Arial" w:cs="Arial"/>
          <w:color w:val="000000"/>
        </w:rPr>
        <w:tab/>
        <w:t>III. Başkomutanlık Meydan Savaşı</w:t>
      </w:r>
    </w:p>
    <w:p w:rsidR="00270ADA" w:rsidRPr="00506B90" w:rsidRDefault="00270ADA" w:rsidP="0051693D">
      <w:pPr>
        <w:spacing w:after="0" w:line="240" w:lineRule="auto"/>
        <w:rPr>
          <w:rFonts w:ascii="Arial" w:hAnsi="Arial" w:cs="Arial"/>
          <w:color w:val="000000"/>
        </w:rPr>
      </w:pPr>
      <w:r w:rsidRPr="00506B90">
        <w:rPr>
          <w:rFonts w:ascii="Arial" w:hAnsi="Arial" w:cs="Arial"/>
          <w:color w:val="000000"/>
        </w:rPr>
        <w:tab/>
        <w:t>IV. Birinci İnönü Savaşı</w:t>
      </w:r>
    </w:p>
    <w:p w:rsidR="00270ADA" w:rsidRPr="00506B90" w:rsidRDefault="00270ADA" w:rsidP="0051693D">
      <w:pPr>
        <w:rPr>
          <w:rFonts w:ascii="Arial" w:hAnsi="Arial" w:cs="Arial"/>
          <w:b/>
          <w:color w:val="000000"/>
        </w:rPr>
      </w:pPr>
      <w:r w:rsidRPr="00506B90">
        <w:rPr>
          <w:rFonts w:ascii="Arial" w:hAnsi="Arial" w:cs="Arial"/>
          <w:b/>
          <w:color w:val="000000"/>
        </w:rPr>
        <w:t>Kurtuluş Savaşı’mızda  yapılan savaşların kronolojik sıraya  konulmuş hali aşağıdakilerden hangisidir?</w:t>
      </w:r>
    </w:p>
    <w:p w:rsidR="00270ADA" w:rsidRDefault="00270ADA" w:rsidP="0051693D">
      <w:pPr>
        <w:rPr>
          <w:rFonts w:ascii="Arial" w:hAnsi="Arial" w:cs="Arial"/>
          <w:color w:val="000000"/>
        </w:rPr>
      </w:pPr>
      <w:r w:rsidRPr="00506B90">
        <w:rPr>
          <w:rFonts w:ascii="Arial" w:hAnsi="Arial" w:cs="Arial"/>
          <w:color w:val="000000"/>
        </w:rPr>
        <w:tab/>
      </w:r>
      <w:r w:rsidRPr="0051693D">
        <w:rPr>
          <w:rFonts w:ascii="Arial" w:hAnsi="Arial" w:cs="Arial"/>
          <w:b/>
          <w:color w:val="000000"/>
        </w:rPr>
        <w:t>A</w:t>
      </w:r>
      <w:r w:rsidRPr="00506B90">
        <w:rPr>
          <w:rFonts w:ascii="Arial" w:hAnsi="Arial" w:cs="Arial"/>
          <w:color w:val="000000"/>
        </w:rPr>
        <w:t>) I, II, III, IV</w:t>
      </w:r>
      <w:r w:rsidRPr="00506B90">
        <w:rPr>
          <w:rFonts w:ascii="Arial" w:hAnsi="Arial" w:cs="Arial"/>
          <w:color w:val="000000"/>
        </w:rPr>
        <w:tab/>
      </w:r>
      <w:r w:rsidRPr="00506B90">
        <w:rPr>
          <w:rFonts w:ascii="Arial" w:hAnsi="Arial" w:cs="Arial"/>
          <w:color w:val="000000"/>
        </w:rPr>
        <w:tab/>
      </w:r>
      <w:r w:rsidRPr="0051693D">
        <w:rPr>
          <w:rFonts w:ascii="Arial" w:hAnsi="Arial" w:cs="Arial"/>
          <w:b/>
          <w:color w:val="000000"/>
        </w:rPr>
        <w:t xml:space="preserve">B) </w:t>
      </w:r>
      <w:r w:rsidRPr="00506B90">
        <w:rPr>
          <w:rFonts w:ascii="Arial" w:hAnsi="Arial" w:cs="Arial"/>
          <w:color w:val="000000"/>
        </w:rPr>
        <w:t>IV, II, I, III</w:t>
      </w:r>
      <w:r w:rsidRPr="00506B90">
        <w:rPr>
          <w:rFonts w:ascii="Arial" w:hAnsi="Arial" w:cs="Arial"/>
          <w:color w:val="000000"/>
        </w:rPr>
        <w:tab/>
      </w:r>
      <w:r w:rsidRPr="00506B90">
        <w:rPr>
          <w:rFonts w:ascii="Arial" w:hAnsi="Arial" w:cs="Arial"/>
          <w:color w:val="000000"/>
        </w:rPr>
        <w:tab/>
      </w:r>
      <w:r w:rsidRPr="0051693D">
        <w:rPr>
          <w:rFonts w:ascii="Arial" w:hAnsi="Arial" w:cs="Arial"/>
          <w:b/>
          <w:color w:val="000000"/>
        </w:rPr>
        <w:t xml:space="preserve">C) </w:t>
      </w:r>
      <w:r w:rsidRPr="00506B90">
        <w:rPr>
          <w:rFonts w:ascii="Arial" w:hAnsi="Arial" w:cs="Arial"/>
          <w:color w:val="000000"/>
        </w:rPr>
        <w:t>IV, II, III, I</w:t>
      </w:r>
      <w:r w:rsidRPr="00506B90">
        <w:rPr>
          <w:rFonts w:ascii="Arial" w:hAnsi="Arial" w:cs="Arial"/>
          <w:color w:val="000000"/>
        </w:rPr>
        <w:tab/>
      </w:r>
      <w:r w:rsidRPr="00506B90">
        <w:rPr>
          <w:rFonts w:ascii="Arial" w:hAnsi="Arial" w:cs="Arial"/>
          <w:color w:val="000000"/>
        </w:rPr>
        <w:tab/>
      </w:r>
      <w:r w:rsidRPr="0051693D">
        <w:rPr>
          <w:rFonts w:ascii="Arial" w:hAnsi="Arial" w:cs="Arial"/>
          <w:b/>
          <w:color w:val="000000"/>
        </w:rPr>
        <w:t xml:space="preserve">D) </w:t>
      </w:r>
      <w:r w:rsidRPr="00506B90">
        <w:rPr>
          <w:rFonts w:ascii="Arial" w:hAnsi="Arial" w:cs="Arial"/>
          <w:color w:val="000000"/>
        </w:rPr>
        <w:t>I, III, IV, II</w:t>
      </w:r>
    </w:p>
    <w:p w:rsidR="00270ADA" w:rsidRPr="0051693D" w:rsidRDefault="00270ADA" w:rsidP="0051693D">
      <w:pPr>
        <w:rPr>
          <w:rFonts w:ascii="Arial" w:hAnsi="Arial" w:cs="Arial"/>
          <w:b/>
          <w:color w:val="000000"/>
          <w:sz w:val="24"/>
        </w:rPr>
      </w:pPr>
      <w:r>
        <w:rPr>
          <w:noProof/>
          <w:lang w:eastAsia="tr-TR"/>
        </w:rPr>
        <w:pict>
          <v:shape id="Resim 226" o:spid="_x0000_s1284" type="#_x0000_t75" alt="ge4" style="position:absolute;margin-left:150.15pt;margin-top:33pt;width:52.7pt;height:50.25pt;z-index:-251677184;visibility:visible">
            <v:imagedata r:id="rId45" o:title="" grayscale="t"/>
          </v:shape>
        </w:pict>
      </w:r>
      <w:r>
        <w:rPr>
          <w:noProof/>
          <w:lang w:eastAsia="tr-TR"/>
        </w:rPr>
        <w:pict>
          <v:shape id="Resim 225" o:spid="_x0000_s1285" type="#_x0000_t75" alt="CA2PONM9" style="position:absolute;margin-left:45.4pt;margin-top:40.5pt;width:44.25pt;height:42.75pt;z-index:-251678208;visibility:visible">
            <v:imagedata r:id="rId46" o:title="" grayscale="t"/>
          </v:shape>
        </w:pict>
      </w:r>
      <w:r>
        <w:rPr>
          <w:rFonts w:ascii="Arial" w:hAnsi="Arial" w:cs="Arial"/>
          <w:b/>
          <w:color w:val="000000"/>
          <w:sz w:val="28"/>
        </w:rPr>
        <w:t>6-</w:t>
      </w:r>
      <w:r>
        <w:rPr>
          <w:rFonts w:ascii="Arial" w:hAnsi="Arial" w:cs="Arial"/>
          <w:b/>
          <w:color w:val="000000"/>
          <w:sz w:val="24"/>
        </w:rPr>
        <w:t xml:space="preserve">Aşağıdaki teknolojik ürünlerden hangisi bir yönüyle diğerlerinden </w:t>
      </w:r>
      <w:r w:rsidRPr="0051693D">
        <w:rPr>
          <w:rFonts w:ascii="Arial" w:hAnsi="Arial" w:cs="Arial"/>
          <w:b/>
          <w:color w:val="000000"/>
          <w:sz w:val="24"/>
          <w:u w:val="single"/>
        </w:rPr>
        <w:t>farklıdır?</w:t>
      </w:r>
    </w:p>
    <w:p w:rsidR="00270ADA" w:rsidRPr="00DB1E94" w:rsidRDefault="00270ADA" w:rsidP="00DB1E94">
      <w:pPr>
        <w:pStyle w:val="ListParagraph"/>
        <w:numPr>
          <w:ilvl w:val="0"/>
          <w:numId w:val="20"/>
        </w:numPr>
        <w:spacing w:after="0" w:line="240" w:lineRule="auto"/>
        <w:rPr>
          <w:rFonts w:ascii="Arial" w:hAnsi="Arial" w:cs="Arial"/>
          <w:b/>
          <w:sz w:val="28"/>
          <w:szCs w:val="24"/>
        </w:rPr>
      </w:pPr>
      <w:r>
        <w:rPr>
          <w:rFonts w:ascii="Arial" w:hAnsi="Arial" w:cs="Arial"/>
          <w:b/>
          <w:sz w:val="28"/>
          <w:szCs w:val="24"/>
        </w:rPr>
        <w:t xml:space="preserve">                     </w:t>
      </w:r>
      <w:r w:rsidRPr="00DB1E94">
        <w:rPr>
          <w:rFonts w:ascii="Arial" w:hAnsi="Arial" w:cs="Arial"/>
          <w:b/>
          <w:sz w:val="28"/>
          <w:szCs w:val="24"/>
        </w:rPr>
        <w:t>B)</w:t>
      </w:r>
    </w:p>
    <w:p w:rsidR="00270ADA" w:rsidRDefault="00270ADA" w:rsidP="0051693D">
      <w:pPr>
        <w:spacing w:after="0" w:line="240" w:lineRule="auto"/>
        <w:rPr>
          <w:rFonts w:ascii="Arial" w:hAnsi="Arial" w:cs="Arial"/>
          <w:b/>
          <w:sz w:val="28"/>
          <w:szCs w:val="24"/>
        </w:rPr>
      </w:pPr>
    </w:p>
    <w:p w:rsidR="00270ADA" w:rsidRDefault="00270ADA" w:rsidP="0051693D">
      <w:pPr>
        <w:spacing w:after="0" w:line="240" w:lineRule="auto"/>
        <w:rPr>
          <w:rFonts w:ascii="Arial" w:hAnsi="Arial" w:cs="Arial"/>
          <w:b/>
          <w:sz w:val="28"/>
          <w:szCs w:val="24"/>
        </w:rPr>
      </w:pPr>
      <w:r>
        <w:rPr>
          <w:noProof/>
          <w:lang w:eastAsia="tr-TR"/>
        </w:rPr>
        <w:pict>
          <v:shape id="Resim 228" o:spid="_x0000_s1286" type="#_x0000_t75" alt="ger" style="position:absolute;margin-left:136.95pt;margin-top:6.65pt;width:66pt;height:70.4pt;z-index:-251676160;visibility:visible">
            <v:imagedata r:id="rId47" o:title="" grayscale="t"/>
          </v:shape>
        </w:pict>
      </w:r>
    </w:p>
    <w:p w:rsidR="00270ADA" w:rsidRDefault="00270ADA" w:rsidP="00DB1E94">
      <w:pPr>
        <w:spacing w:after="0" w:line="240" w:lineRule="auto"/>
        <w:rPr>
          <w:rFonts w:ascii="Arial" w:hAnsi="Arial" w:cs="Arial"/>
          <w:b/>
          <w:sz w:val="28"/>
          <w:szCs w:val="24"/>
        </w:rPr>
      </w:pPr>
      <w:r>
        <w:rPr>
          <w:rFonts w:ascii="Arial" w:hAnsi="Arial" w:cs="Arial"/>
          <w:b/>
          <w:sz w:val="28"/>
          <w:szCs w:val="24"/>
        </w:rPr>
        <w:t xml:space="preserve">C) </w:t>
      </w:r>
      <w:r>
        <w:rPr>
          <w:noProof/>
          <w:lang w:eastAsia="tr-TR"/>
        </w:rPr>
        <w:pict>
          <v:shape id="Resim 227" o:spid="_x0000_s1287" type="#_x0000_t75" style="position:absolute;margin-left:37.95pt;margin-top:-.35pt;width:78pt;height:56.8pt;z-index:-251675136;visibility:visible;mso-position-horizontal-relative:text;mso-position-vertical-relative:text">
            <v:imagedata r:id="rId48" o:title=""/>
          </v:shape>
        </w:pict>
      </w:r>
      <w:r>
        <w:rPr>
          <w:rFonts w:ascii="Arial" w:hAnsi="Arial" w:cs="Arial"/>
          <w:b/>
          <w:sz w:val="28"/>
          <w:szCs w:val="24"/>
        </w:rPr>
        <w:t xml:space="preserve">                         D) </w:t>
      </w:r>
    </w:p>
    <w:p w:rsidR="00270ADA" w:rsidRDefault="00270ADA" w:rsidP="00DB1E94">
      <w:pPr>
        <w:spacing w:after="0" w:line="240" w:lineRule="auto"/>
        <w:rPr>
          <w:rFonts w:ascii="Arial" w:hAnsi="Arial" w:cs="Arial"/>
          <w:b/>
          <w:sz w:val="28"/>
          <w:szCs w:val="24"/>
        </w:rPr>
      </w:pPr>
    </w:p>
    <w:p w:rsidR="00270ADA" w:rsidRDefault="00270ADA" w:rsidP="00DB1E94">
      <w:pPr>
        <w:rPr>
          <w:rFonts w:ascii="Arial" w:hAnsi="Arial" w:cs="Arial"/>
          <w:b/>
          <w:sz w:val="28"/>
          <w:szCs w:val="24"/>
        </w:rPr>
      </w:pPr>
    </w:p>
    <w:p w:rsidR="00270ADA" w:rsidRPr="00F95ACA" w:rsidRDefault="00270ADA" w:rsidP="00DB1E94">
      <w:pPr>
        <w:rPr>
          <w:rFonts w:ascii="Arial" w:hAnsi="Arial" w:cs="Arial"/>
          <w:b/>
          <w:sz w:val="24"/>
          <w:szCs w:val="20"/>
        </w:rPr>
      </w:pPr>
      <w:r>
        <w:rPr>
          <w:rFonts w:ascii="Arial" w:hAnsi="Arial" w:cs="Arial"/>
          <w:b/>
          <w:sz w:val="28"/>
          <w:szCs w:val="24"/>
        </w:rPr>
        <w:t xml:space="preserve">7- </w:t>
      </w:r>
      <w:r w:rsidRPr="00F95ACA">
        <w:rPr>
          <w:rFonts w:ascii="Arial" w:hAnsi="Arial" w:cs="Arial"/>
          <w:b/>
          <w:sz w:val="24"/>
          <w:szCs w:val="20"/>
        </w:rPr>
        <w:t>Aşağıdaki kavram haritasında boş bırakılan yere aşağıdakilerden hangisi yazılmalıdır?</w:t>
      </w:r>
    </w:p>
    <w:p w:rsidR="00270ADA" w:rsidRPr="00F95ACA" w:rsidRDefault="00270ADA" w:rsidP="00DB1E94">
      <w:pPr>
        <w:rPr>
          <w:rFonts w:ascii="Arial" w:hAnsi="Arial" w:cs="Arial"/>
          <w:b/>
          <w:sz w:val="24"/>
          <w:szCs w:val="20"/>
        </w:rPr>
      </w:pPr>
      <w:r w:rsidRPr="00C05861">
        <w:rPr>
          <w:rFonts w:ascii="Arial" w:hAnsi="Arial" w:cs="Arial"/>
          <w:b/>
          <w:noProof/>
          <w:sz w:val="24"/>
          <w:szCs w:val="20"/>
          <w:lang w:eastAsia="tr-TR"/>
        </w:rPr>
        <w:pict>
          <v:shape id="Resim 229" o:spid="_x0000_i1061" type="#_x0000_t75" style="width:207.75pt;height:68.25pt;visibility:visible">
            <v:imagedata r:id="rId49" o:title=""/>
          </v:shape>
        </w:pict>
      </w:r>
    </w:p>
    <w:p w:rsidR="00270ADA" w:rsidRPr="00F95ACA" w:rsidRDefault="00270ADA" w:rsidP="00DB1E94">
      <w:pPr>
        <w:spacing w:after="0" w:line="240" w:lineRule="auto"/>
        <w:rPr>
          <w:rFonts w:ascii="Arial" w:hAnsi="Arial" w:cs="Arial"/>
          <w:b/>
          <w:sz w:val="24"/>
          <w:szCs w:val="20"/>
        </w:rPr>
      </w:pPr>
      <w:r w:rsidRPr="00F95ACA">
        <w:rPr>
          <w:rFonts w:ascii="Arial" w:hAnsi="Arial" w:cs="Arial"/>
          <w:b/>
          <w:sz w:val="24"/>
          <w:szCs w:val="20"/>
        </w:rPr>
        <w:t>A.</w:t>
      </w:r>
      <w:r w:rsidRPr="00DB1E94">
        <w:rPr>
          <w:rFonts w:ascii="Arial" w:hAnsi="Arial" w:cs="Arial"/>
          <w:sz w:val="24"/>
          <w:szCs w:val="20"/>
        </w:rPr>
        <w:t>İklim çeşitleri</w:t>
      </w:r>
      <w:r w:rsidRPr="00F95ACA">
        <w:rPr>
          <w:rFonts w:ascii="Arial" w:hAnsi="Arial" w:cs="Arial"/>
          <w:b/>
          <w:sz w:val="24"/>
          <w:szCs w:val="20"/>
        </w:rPr>
        <w:t xml:space="preserve">     </w:t>
      </w:r>
      <w:r>
        <w:rPr>
          <w:rFonts w:ascii="Arial" w:hAnsi="Arial" w:cs="Arial"/>
          <w:b/>
          <w:sz w:val="24"/>
          <w:szCs w:val="20"/>
        </w:rPr>
        <w:t xml:space="preserve">      </w:t>
      </w:r>
      <w:r w:rsidRPr="00F95ACA">
        <w:rPr>
          <w:rFonts w:ascii="Arial" w:hAnsi="Arial" w:cs="Arial"/>
          <w:b/>
          <w:sz w:val="24"/>
          <w:szCs w:val="20"/>
        </w:rPr>
        <w:t>B.</w:t>
      </w:r>
      <w:r w:rsidRPr="00DB1E94">
        <w:rPr>
          <w:rFonts w:ascii="Arial" w:hAnsi="Arial" w:cs="Arial"/>
          <w:sz w:val="24"/>
          <w:szCs w:val="20"/>
        </w:rPr>
        <w:t>Bitki Örtüsü</w:t>
      </w:r>
    </w:p>
    <w:p w:rsidR="00270ADA" w:rsidRDefault="00270ADA" w:rsidP="00DB1E94">
      <w:pPr>
        <w:spacing w:after="0" w:line="240" w:lineRule="auto"/>
        <w:rPr>
          <w:rFonts w:ascii="Arial" w:hAnsi="Arial" w:cs="Arial"/>
          <w:b/>
          <w:sz w:val="24"/>
          <w:szCs w:val="20"/>
        </w:rPr>
      </w:pPr>
      <w:r w:rsidRPr="00DB1E94">
        <w:rPr>
          <w:rFonts w:ascii="Arial" w:hAnsi="Arial" w:cs="Arial"/>
          <w:b/>
          <w:sz w:val="24"/>
          <w:szCs w:val="20"/>
        </w:rPr>
        <w:t>C</w:t>
      </w:r>
      <w:r w:rsidRPr="00F95ACA">
        <w:rPr>
          <w:rFonts w:ascii="Arial" w:hAnsi="Arial" w:cs="Arial"/>
          <w:b/>
          <w:color w:val="FF0000"/>
          <w:sz w:val="24"/>
          <w:szCs w:val="20"/>
        </w:rPr>
        <w:t>.</w:t>
      </w:r>
      <w:r w:rsidRPr="00DB1E94">
        <w:rPr>
          <w:rFonts w:ascii="Arial" w:hAnsi="Arial" w:cs="Arial"/>
          <w:sz w:val="24"/>
          <w:szCs w:val="20"/>
        </w:rPr>
        <w:t>Hava olayları</w:t>
      </w:r>
      <w:r w:rsidRPr="00F95ACA">
        <w:rPr>
          <w:rFonts w:ascii="Arial" w:hAnsi="Arial" w:cs="Arial"/>
          <w:b/>
          <w:sz w:val="24"/>
          <w:szCs w:val="20"/>
        </w:rPr>
        <w:t xml:space="preserve">      </w:t>
      </w:r>
      <w:r>
        <w:rPr>
          <w:rFonts w:ascii="Arial" w:hAnsi="Arial" w:cs="Arial"/>
          <w:b/>
          <w:sz w:val="24"/>
          <w:szCs w:val="20"/>
        </w:rPr>
        <w:t xml:space="preserve">     </w:t>
      </w:r>
      <w:r w:rsidRPr="00F95ACA">
        <w:rPr>
          <w:rFonts w:ascii="Arial" w:hAnsi="Arial" w:cs="Arial"/>
          <w:b/>
          <w:sz w:val="24"/>
          <w:szCs w:val="20"/>
        </w:rPr>
        <w:t>D.</w:t>
      </w:r>
      <w:r w:rsidRPr="00DB1E94">
        <w:rPr>
          <w:rFonts w:ascii="Arial" w:hAnsi="Arial" w:cs="Arial"/>
          <w:sz w:val="24"/>
          <w:szCs w:val="20"/>
        </w:rPr>
        <w:t>Suyun halleri</w:t>
      </w:r>
      <w:r w:rsidRPr="00F95ACA">
        <w:rPr>
          <w:rFonts w:ascii="Arial" w:hAnsi="Arial" w:cs="Arial"/>
          <w:b/>
          <w:sz w:val="24"/>
          <w:szCs w:val="20"/>
        </w:rPr>
        <w:t xml:space="preserve"> </w:t>
      </w:r>
    </w:p>
    <w:p w:rsidR="00270ADA" w:rsidRDefault="00270ADA" w:rsidP="00DB1E94">
      <w:pPr>
        <w:spacing w:after="0" w:line="240" w:lineRule="auto"/>
        <w:rPr>
          <w:rFonts w:ascii="Arial" w:hAnsi="Arial" w:cs="Arial"/>
          <w:b/>
          <w:sz w:val="24"/>
          <w:szCs w:val="20"/>
        </w:rPr>
      </w:pPr>
    </w:p>
    <w:p w:rsidR="00270ADA" w:rsidRDefault="00270ADA" w:rsidP="00DB1E94">
      <w:pPr>
        <w:rPr>
          <w:rFonts w:ascii="Arial" w:hAnsi="Arial" w:cs="Arial"/>
          <w:b/>
          <w:sz w:val="28"/>
          <w:szCs w:val="20"/>
        </w:rPr>
      </w:pPr>
      <w:r>
        <w:rPr>
          <w:noProof/>
          <w:lang w:eastAsia="tr-TR"/>
        </w:rPr>
        <w:pict>
          <v:shape id="Resim 230" o:spid="_x0000_s1288" type="#_x0000_t75" style="position:absolute;margin-left:22.2pt;margin-top:1.35pt;width:237.75pt;height:123.75pt;z-index:-251674112;visibility:visible" wrapcoords="-68 0 -68 21469 21600 21469 21600 0 -68 0">
            <v:imagedata r:id="rId50" o:title=""/>
            <w10:wrap type="through"/>
          </v:shape>
        </w:pict>
      </w:r>
      <w:r>
        <w:rPr>
          <w:rFonts w:ascii="Arial" w:hAnsi="Arial" w:cs="Arial"/>
          <w:b/>
          <w:sz w:val="28"/>
          <w:szCs w:val="20"/>
        </w:rPr>
        <w:t>8-</w:t>
      </w:r>
    </w:p>
    <w:p w:rsidR="00270ADA" w:rsidRDefault="00270ADA" w:rsidP="00DB1E94">
      <w:pPr>
        <w:rPr>
          <w:rFonts w:ascii="Arial" w:hAnsi="Arial" w:cs="Arial"/>
          <w:b/>
          <w:sz w:val="28"/>
          <w:szCs w:val="20"/>
        </w:rPr>
      </w:pPr>
    </w:p>
    <w:p w:rsidR="00270ADA" w:rsidRDefault="00270ADA" w:rsidP="00DB1E94">
      <w:pPr>
        <w:rPr>
          <w:rFonts w:ascii="Arial" w:hAnsi="Arial" w:cs="Arial"/>
          <w:b/>
          <w:sz w:val="28"/>
          <w:szCs w:val="20"/>
        </w:rPr>
      </w:pPr>
      <w:r>
        <w:rPr>
          <w:rFonts w:ascii="Arial" w:hAnsi="Arial" w:cs="Arial"/>
          <w:b/>
          <w:sz w:val="28"/>
          <w:szCs w:val="20"/>
        </w:rPr>
        <w:t xml:space="preserve"> </w:t>
      </w:r>
    </w:p>
    <w:p w:rsidR="00270ADA" w:rsidRDefault="00270ADA" w:rsidP="00DB1E94">
      <w:pPr>
        <w:rPr>
          <w:rFonts w:ascii="Arial" w:hAnsi="Arial" w:cs="Arial"/>
          <w:b/>
          <w:sz w:val="28"/>
          <w:szCs w:val="20"/>
        </w:rPr>
      </w:pPr>
    </w:p>
    <w:p w:rsidR="00270ADA" w:rsidRDefault="00270ADA" w:rsidP="00DB1E94">
      <w:pPr>
        <w:rPr>
          <w:rFonts w:ascii="Arial" w:hAnsi="Arial" w:cs="Arial"/>
          <w:b/>
          <w:sz w:val="28"/>
          <w:szCs w:val="20"/>
        </w:rPr>
      </w:pPr>
    </w:p>
    <w:p w:rsidR="00270ADA" w:rsidRPr="00F95ACA" w:rsidRDefault="00270ADA" w:rsidP="00DB1E94">
      <w:pPr>
        <w:rPr>
          <w:rFonts w:ascii="Arial" w:hAnsi="Arial" w:cs="Arial"/>
          <w:b/>
          <w:sz w:val="24"/>
          <w:szCs w:val="20"/>
        </w:rPr>
      </w:pPr>
      <w:r w:rsidRPr="00F95ACA">
        <w:rPr>
          <w:rFonts w:ascii="Arial" w:hAnsi="Arial" w:cs="Arial"/>
          <w:b/>
          <w:sz w:val="24"/>
          <w:szCs w:val="20"/>
        </w:rPr>
        <w:t>Ozan yaz tatilinde Osmaniye’den Önce Samsun’a , oradan Erzurum’a gidiyor. Oradan da doğru Muğla’ya geçiyor. Ozan’ın takip ettiği yolun doğru yönü hangisidir?</w:t>
      </w:r>
    </w:p>
    <w:p w:rsidR="00270ADA" w:rsidRPr="00F95ACA" w:rsidRDefault="00270ADA" w:rsidP="00DB1E94">
      <w:pPr>
        <w:spacing w:after="0" w:line="240" w:lineRule="auto"/>
        <w:rPr>
          <w:rFonts w:ascii="Arial" w:hAnsi="Arial" w:cs="Arial"/>
          <w:sz w:val="24"/>
          <w:szCs w:val="20"/>
        </w:rPr>
      </w:pPr>
      <w:r w:rsidRPr="00F95ACA">
        <w:rPr>
          <w:rFonts w:ascii="Arial" w:hAnsi="Arial" w:cs="Arial"/>
          <w:sz w:val="24"/>
          <w:szCs w:val="20"/>
        </w:rPr>
        <w:t>A.Güney-doğu-güneydoğu</w:t>
      </w:r>
    </w:p>
    <w:p w:rsidR="00270ADA" w:rsidRPr="00F95ACA" w:rsidRDefault="00270ADA" w:rsidP="00DB1E94">
      <w:pPr>
        <w:spacing w:after="0" w:line="240" w:lineRule="auto"/>
        <w:rPr>
          <w:rFonts w:ascii="Arial" w:hAnsi="Arial" w:cs="Arial"/>
          <w:sz w:val="24"/>
          <w:szCs w:val="20"/>
        </w:rPr>
      </w:pPr>
      <w:r w:rsidRPr="00F95ACA">
        <w:rPr>
          <w:rFonts w:ascii="Arial" w:hAnsi="Arial" w:cs="Arial"/>
          <w:sz w:val="24"/>
          <w:szCs w:val="20"/>
        </w:rPr>
        <w:t>B.Kuzey- doğu – güneybatı</w:t>
      </w:r>
    </w:p>
    <w:p w:rsidR="00270ADA" w:rsidRPr="00F95ACA" w:rsidRDefault="00270ADA" w:rsidP="00DB1E94">
      <w:pPr>
        <w:spacing w:after="0" w:line="240" w:lineRule="auto"/>
        <w:rPr>
          <w:rFonts w:ascii="Arial" w:hAnsi="Arial" w:cs="Arial"/>
          <w:sz w:val="24"/>
          <w:szCs w:val="20"/>
        </w:rPr>
      </w:pPr>
      <w:r w:rsidRPr="00F95ACA">
        <w:rPr>
          <w:rFonts w:ascii="Arial" w:hAnsi="Arial" w:cs="Arial"/>
          <w:sz w:val="24"/>
          <w:szCs w:val="20"/>
        </w:rPr>
        <w:t>C.kuzey- batı-kuzeybatı</w:t>
      </w:r>
    </w:p>
    <w:p w:rsidR="00270ADA" w:rsidRPr="00F95ACA" w:rsidRDefault="00270ADA" w:rsidP="00DB1E94">
      <w:pPr>
        <w:spacing w:after="0" w:line="240" w:lineRule="auto"/>
        <w:rPr>
          <w:rFonts w:ascii="Arial" w:hAnsi="Arial" w:cs="Arial"/>
          <w:sz w:val="24"/>
          <w:szCs w:val="20"/>
        </w:rPr>
      </w:pPr>
      <w:r w:rsidRPr="00F95ACA">
        <w:rPr>
          <w:rFonts w:ascii="Arial" w:hAnsi="Arial" w:cs="Arial"/>
          <w:sz w:val="24"/>
          <w:szCs w:val="20"/>
        </w:rPr>
        <w:t>D.Kuzey- doğu-kuzeybatı</w:t>
      </w:r>
    </w:p>
    <w:p w:rsidR="00270ADA" w:rsidRPr="00C23ED2" w:rsidRDefault="00270ADA" w:rsidP="00C23ED2">
      <w:pPr>
        <w:tabs>
          <w:tab w:val="left" w:pos="2595"/>
        </w:tabs>
        <w:spacing w:after="0" w:line="240" w:lineRule="auto"/>
        <w:rPr>
          <w:rFonts w:ascii="Arial" w:hAnsi="Arial" w:cs="Arial"/>
          <w:sz w:val="24"/>
        </w:rPr>
      </w:pPr>
      <w:r>
        <w:rPr>
          <w:rFonts w:ascii="Arial" w:hAnsi="Arial" w:cs="Arial"/>
          <w:b/>
          <w:sz w:val="28"/>
          <w:szCs w:val="20"/>
        </w:rPr>
        <w:t xml:space="preserve">9- </w:t>
      </w:r>
      <w:r w:rsidRPr="00C23ED2">
        <w:rPr>
          <w:rFonts w:ascii="Arial" w:hAnsi="Arial" w:cs="Arial"/>
          <w:b/>
          <w:sz w:val="24"/>
        </w:rPr>
        <w:t>Aşağıdakilerden hangisi, kimlik belgesinin faydalarından biridir?</w:t>
      </w:r>
    </w:p>
    <w:p w:rsidR="00270ADA" w:rsidRDefault="00270ADA" w:rsidP="00C23ED2">
      <w:pPr>
        <w:tabs>
          <w:tab w:val="left" w:pos="2595"/>
        </w:tabs>
        <w:spacing w:after="0" w:line="240" w:lineRule="auto"/>
        <w:rPr>
          <w:rFonts w:ascii="Arial" w:hAnsi="Arial" w:cs="Arial"/>
          <w:sz w:val="24"/>
        </w:rPr>
      </w:pPr>
      <w:r w:rsidRPr="00C23ED2">
        <w:rPr>
          <w:rFonts w:ascii="Arial" w:hAnsi="Arial" w:cs="Arial"/>
          <w:sz w:val="24"/>
        </w:rPr>
        <w:t xml:space="preserve">A-Sosyal yönümüz gelişir.                           </w:t>
      </w:r>
    </w:p>
    <w:p w:rsidR="00270ADA" w:rsidRPr="00C23ED2" w:rsidRDefault="00270ADA" w:rsidP="00C23ED2">
      <w:pPr>
        <w:tabs>
          <w:tab w:val="left" w:pos="2595"/>
        </w:tabs>
        <w:spacing w:after="0" w:line="240" w:lineRule="auto"/>
        <w:rPr>
          <w:rFonts w:ascii="Arial" w:hAnsi="Arial" w:cs="Arial"/>
          <w:sz w:val="24"/>
        </w:rPr>
      </w:pPr>
      <w:r w:rsidRPr="00C23ED2">
        <w:rPr>
          <w:rFonts w:ascii="Arial" w:hAnsi="Arial" w:cs="Arial"/>
          <w:sz w:val="24"/>
        </w:rPr>
        <w:t>B-Heyecan duyarız</w:t>
      </w:r>
    </w:p>
    <w:p w:rsidR="00270ADA" w:rsidRDefault="00270ADA" w:rsidP="00C23ED2">
      <w:pPr>
        <w:tabs>
          <w:tab w:val="left" w:pos="2595"/>
        </w:tabs>
        <w:spacing w:after="0" w:line="240" w:lineRule="auto"/>
        <w:rPr>
          <w:rFonts w:ascii="Arial" w:hAnsi="Arial" w:cs="Arial"/>
          <w:sz w:val="24"/>
        </w:rPr>
      </w:pPr>
      <w:r w:rsidRPr="00C23ED2">
        <w:rPr>
          <w:rFonts w:ascii="Arial" w:hAnsi="Arial" w:cs="Arial"/>
          <w:sz w:val="24"/>
        </w:rPr>
        <w:t xml:space="preserve">C-Mutlu oluruz                                             </w:t>
      </w:r>
    </w:p>
    <w:p w:rsidR="00270ADA" w:rsidRPr="00C23ED2" w:rsidRDefault="00270ADA" w:rsidP="00C23ED2">
      <w:pPr>
        <w:tabs>
          <w:tab w:val="left" w:pos="2595"/>
        </w:tabs>
        <w:spacing w:after="0" w:line="240" w:lineRule="auto"/>
        <w:rPr>
          <w:rFonts w:ascii="Arial" w:hAnsi="Arial" w:cs="Arial"/>
          <w:sz w:val="24"/>
        </w:rPr>
      </w:pPr>
      <w:r w:rsidRPr="00C23ED2">
        <w:rPr>
          <w:rFonts w:ascii="Arial" w:hAnsi="Arial" w:cs="Arial"/>
          <w:sz w:val="24"/>
        </w:rPr>
        <w:t>D-Devletle olan ilişkilerimizi daha rahat hallederiz.</w:t>
      </w:r>
    </w:p>
    <w:p w:rsidR="00270ADA" w:rsidRPr="00C23ED2" w:rsidRDefault="00270ADA" w:rsidP="00C23ED2">
      <w:pPr>
        <w:tabs>
          <w:tab w:val="left" w:pos="2595"/>
        </w:tabs>
        <w:spacing w:after="0" w:line="240" w:lineRule="auto"/>
        <w:rPr>
          <w:rFonts w:ascii="Arial" w:hAnsi="Arial" w:cs="Arial"/>
          <w:sz w:val="24"/>
        </w:rPr>
      </w:pPr>
    </w:p>
    <w:p w:rsidR="00270ADA" w:rsidRPr="00C23ED2" w:rsidRDefault="00270ADA" w:rsidP="00C23ED2">
      <w:pPr>
        <w:tabs>
          <w:tab w:val="left" w:pos="2595"/>
        </w:tabs>
        <w:spacing w:after="0" w:line="240" w:lineRule="auto"/>
        <w:rPr>
          <w:rFonts w:ascii="Arial" w:hAnsi="Arial" w:cs="Arial"/>
          <w:sz w:val="24"/>
        </w:rPr>
      </w:pPr>
      <w:r w:rsidRPr="00C23ED2">
        <w:rPr>
          <w:rFonts w:ascii="Arial" w:hAnsi="Arial" w:cs="Arial"/>
          <w:b/>
          <w:sz w:val="28"/>
        </w:rPr>
        <w:t>10-</w:t>
      </w:r>
      <w:r w:rsidRPr="00C23ED2">
        <w:rPr>
          <w:rFonts w:ascii="Arial" w:hAnsi="Arial" w:cs="Arial"/>
          <w:b/>
          <w:sz w:val="24"/>
        </w:rPr>
        <w:t>Aşağıdakilerden hangisi her insanda farklıdır?</w:t>
      </w:r>
    </w:p>
    <w:p w:rsidR="00270ADA" w:rsidRDefault="00270ADA" w:rsidP="00C23ED2">
      <w:pPr>
        <w:tabs>
          <w:tab w:val="left" w:pos="2595"/>
        </w:tabs>
        <w:spacing w:after="0" w:line="240" w:lineRule="auto"/>
        <w:rPr>
          <w:rFonts w:ascii="Arial" w:hAnsi="Arial" w:cs="Arial"/>
          <w:sz w:val="24"/>
        </w:rPr>
      </w:pPr>
      <w:r w:rsidRPr="00C23ED2">
        <w:rPr>
          <w:rFonts w:ascii="Arial" w:hAnsi="Arial" w:cs="Arial"/>
          <w:sz w:val="24"/>
        </w:rPr>
        <w:t xml:space="preserve">A-Parmak izi                B-Saç rengi                </w:t>
      </w:r>
    </w:p>
    <w:p w:rsidR="00270ADA" w:rsidRPr="00C23ED2" w:rsidRDefault="00270ADA" w:rsidP="00C23ED2">
      <w:pPr>
        <w:tabs>
          <w:tab w:val="left" w:pos="2595"/>
        </w:tabs>
        <w:spacing w:after="0" w:line="240" w:lineRule="auto"/>
        <w:rPr>
          <w:rFonts w:ascii="Arial" w:hAnsi="Arial" w:cs="Arial"/>
          <w:sz w:val="24"/>
        </w:rPr>
      </w:pPr>
      <w:r w:rsidRPr="00C23ED2">
        <w:rPr>
          <w:rFonts w:ascii="Arial" w:hAnsi="Arial" w:cs="Arial"/>
          <w:sz w:val="24"/>
        </w:rPr>
        <w:t>C-Ten rengi                D-Ayakkabı numarası</w:t>
      </w:r>
    </w:p>
    <w:p w:rsidR="00270ADA" w:rsidRDefault="00270ADA" w:rsidP="00C23ED2">
      <w:pPr>
        <w:autoSpaceDE w:val="0"/>
        <w:autoSpaceDN w:val="0"/>
        <w:adjustRightInd w:val="0"/>
        <w:rPr>
          <w:rFonts w:ascii="Arial-BoldMT" w:hAnsi="Arial-BoldMT" w:cs="Arial-BoldMT"/>
          <w:sz w:val="20"/>
          <w:szCs w:val="20"/>
        </w:rPr>
      </w:pPr>
      <w:r>
        <w:rPr>
          <w:rFonts w:ascii="Arial" w:hAnsi="Arial" w:cs="Arial"/>
          <w:b/>
          <w:sz w:val="28"/>
          <w:szCs w:val="20"/>
        </w:rPr>
        <w:t>11-</w:t>
      </w:r>
      <w:r w:rsidRPr="00C05861">
        <w:rPr>
          <w:rFonts w:ascii="Arial-BoldMT" w:hAnsi="Arial-BoldMT" w:cs="Arial-BoldMT"/>
          <w:noProof/>
          <w:sz w:val="20"/>
          <w:szCs w:val="20"/>
          <w:lang w:eastAsia="tr-TR"/>
        </w:rPr>
        <w:pict>
          <v:shape id="Resim 294" o:spid="_x0000_i1062" type="#_x0000_t75" alt="HAVA-1" style="width:233.25pt;height:108pt;visibility:visible">
            <v:imagedata r:id="rId51" o:title=""/>
          </v:shape>
        </w:pict>
      </w:r>
    </w:p>
    <w:p w:rsidR="00270ADA" w:rsidRPr="00C23ED2" w:rsidRDefault="00270ADA" w:rsidP="00C23ED2">
      <w:pPr>
        <w:autoSpaceDE w:val="0"/>
        <w:autoSpaceDN w:val="0"/>
        <w:adjustRightInd w:val="0"/>
        <w:spacing w:after="0" w:line="240" w:lineRule="auto"/>
        <w:rPr>
          <w:rFonts w:ascii="Arial" w:hAnsi="Arial" w:cs="Arial"/>
          <w:sz w:val="24"/>
          <w:szCs w:val="20"/>
        </w:rPr>
      </w:pPr>
      <w:bookmarkStart w:id="0" w:name="_GoBack"/>
      <w:r w:rsidRPr="00C05861">
        <w:rPr>
          <w:rFonts w:ascii="Arial" w:hAnsi="Arial" w:cs="Arial"/>
          <w:noProof/>
          <w:sz w:val="24"/>
          <w:szCs w:val="20"/>
          <w:lang w:eastAsia="tr-TR"/>
        </w:rPr>
        <w:pict>
          <v:shape id="Resim 293" o:spid="_x0000_i1063" type="#_x0000_t75" alt="HAVA-2" style="width:189pt;height:201pt;visibility:visible">
            <v:imagedata r:id="rId52" o:title=""/>
          </v:shape>
        </w:pict>
      </w:r>
      <w:bookmarkEnd w:id="0"/>
    </w:p>
    <w:p w:rsidR="00270ADA" w:rsidRPr="00C23ED2" w:rsidRDefault="00270ADA" w:rsidP="00C23ED2">
      <w:pPr>
        <w:autoSpaceDE w:val="0"/>
        <w:autoSpaceDN w:val="0"/>
        <w:adjustRightInd w:val="0"/>
        <w:spacing w:after="0" w:line="240" w:lineRule="auto"/>
        <w:rPr>
          <w:rFonts w:ascii="Arial" w:hAnsi="Arial" w:cs="Arial"/>
          <w:b/>
          <w:bCs/>
          <w:sz w:val="24"/>
          <w:szCs w:val="20"/>
        </w:rPr>
      </w:pPr>
      <w:r w:rsidRPr="00C23ED2">
        <w:rPr>
          <w:rFonts w:ascii="Arial" w:hAnsi="Arial" w:cs="Arial"/>
          <w:b/>
          <w:bCs/>
          <w:sz w:val="24"/>
          <w:szCs w:val="20"/>
        </w:rPr>
        <w:t>Yukarıdaki tablo incelendiğinde bu şehirlerin</w:t>
      </w:r>
    </w:p>
    <w:p w:rsidR="00270ADA" w:rsidRPr="00C23ED2" w:rsidRDefault="00270ADA" w:rsidP="00C23ED2">
      <w:pPr>
        <w:autoSpaceDE w:val="0"/>
        <w:autoSpaceDN w:val="0"/>
        <w:adjustRightInd w:val="0"/>
        <w:spacing w:after="0" w:line="240" w:lineRule="auto"/>
        <w:rPr>
          <w:rFonts w:ascii="Arial" w:hAnsi="Arial" w:cs="Arial"/>
          <w:b/>
          <w:bCs/>
          <w:sz w:val="24"/>
          <w:szCs w:val="20"/>
        </w:rPr>
      </w:pPr>
      <w:r w:rsidRPr="00C23ED2">
        <w:rPr>
          <w:rFonts w:ascii="Arial" w:hAnsi="Arial" w:cs="Arial"/>
          <w:b/>
          <w:bCs/>
          <w:sz w:val="24"/>
          <w:szCs w:val="20"/>
        </w:rPr>
        <w:t>hava durumu ile ilgili olarak aşağıda verilenlerden</w:t>
      </w:r>
      <w:r>
        <w:rPr>
          <w:rFonts w:ascii="Arial" w:hAnsi="Arial" w:cs="Arial"/>
          <w:b/>
          <w:bCs/>
          <w:sz w:val="24"/>
          <w:szCs w:val="20"/>
        </w:rPr>
        <w:t xml:space="preserve"> </w:t>
      </w:r>
      <w:r w:rsidRPr="00C23ED2">
        <w:rPr>
          <w:rFonts w:ascii="Arial" w:hAnsi="Arial" w:cs="Arial"/>
          <w:b/>
          <w:bCs/>
          <w:sz w:val="24"/>
          <w:szCs w:val="20"/>
        </w:rPr>
        <w:t>hangisi doğrudur?</w:t>
      </w:r>
    </w:p>
    <w:p w:rsidR="00270ADA" w:rsidRPr="00C23ED2" w:rsidRDefault="00270ADA" w:rsidP="00C23ED2">
      <w:pPr>
        <w:autoSpaceDE w:val="0"/>
        <w:autoSpaceDN w:val="0"/>
        <w:adjustRightInd w:val="0"/>
        <w:spacing w:after="0" w:line="240" w:lineRule="auto"/>
        <w:rPr>
          <w:rFonts w:ascii="Arial" w:hAnsi="Arial" w:cs="Arial"/>
          <w:bCs/>
          <w:sz w:val="24"/>
          <w:szCs w:val="20"/>
        </w:rPr>
      </w:pPr>
      <w:r w:rsidRPr="00C23ED2">
        <w:rPr>
          <w:rFonts w:ascii="Arial" w:hAnsi="Arial" w:cs="Arial"/>
          <w:bCs/>
          <w:sz w:val="24"/>
          <w:szCs w:val="20"/>
        </w:rPr>
        <w:t>A) Salı günü hava Ankara’da güneşlidir.</w:t>
      </w:r>
    </w:p>
    <w:p w:rsidR="00270ADA" w:rsidRPr="00C23ED2" w:rsidRDefault="00270ADA" w:rsidP="00C23ED2">
      <w:pPr>
        <w:autoSpaceDE w:val="0"/>
        <w:autoSpaceDN w:val="0"/>
        <w:adjustRightInd w:val="0"/>
        <w:spacing w:after="0" w:line="240" w:lineRule="auto"/>
        <w:rPr>
          <w:rFonts w:ascii="Arial" w:hAnsi="Arial" w:cs="Arial"/>
          <w:bCs/>
          <w:sz w:val="24"/>
          <w:szCs w:val="20"/>
        </w:rPr>
      </w:pPr>
      <w:r w:rsidRPr="00C23ED2">
        <w:rPr>
          <w:rFonts w:ascii="Arial" w:hAnsi="Arial" w:cs="Arial"/>
          <w:bCs/>
          <w:sz w:val="24"/>
          <w:szCs w:val="20"/>
        </w:rPr>
        <w:t>B) Çarşamba günü Bitlis’te hava rüzgârlıdır.</w:t>
      </w:r>
    </w:p>
    <w:p w:rsidR="00270ADA" w:rsidRPr="00C23ED2" w:rsidRDefault="00270ADA" w:rsidP="00C23ED2">
      <w:pPr>
        <w:autoSpaceDE w:val="0"/>
        <w:autoSpaceDN w:val="0"/>
        <w:adjustRightInd w:val="0"/>
        <w:spacing w:after="0" w:line="240" w:lineRule="auto"/>
        <w:rPr>
          <w:rFonts w:ascii="Arial" w:hAnsi="Arial" w:cs="Arial"/>
          <w:bCs/>
          <w:sz w:val="24"/>
          <w:szCs w:val="20"/>
        </w:rPr>
      </w:pPr>
      <w:r w:rsidRPr="00C23ED2">
        <w:rPr>
          <w:rFonts w:ascii="Arial" w:hAnsi="Arial" w:cs="Arial"/>
          <w:bCs/>
          <w:sz w:val="24"/>
          <w:szCs w:val="20"/>
        </w:rPr>
        <w:t>C) Konya’da hava pazartesi günü bulutludur.</w:t>
      </w:r>
    </w:p>
    <w:p w:rsidR="00270ADA" w:rsidRPr="00C23ED2" w:rsidRDefault="00270ADA" w:rsidP="00C23ED2">
      <w:pPr>
        <w:autoSpaceDE w:val="0"/>
        <w:autoSpaceDN w:val="0"/>
        <w:adjustRightInd w:val="0"/>
        <w:spacing w:after="0" w:line="240" w:lineRule="auto"/>
        <w:rPr>
          <w:rFonts w:ascii="Arial" w:hAnsi="Arial" w:cs="Arial"/>
          <w:bCs/>
          <w:sz w:val="24"/>
          <w:szCs w:val="20"/>
        </w:rPr>
      </w:pPr>
      <w:r w:rsidRPr="00C23ED2">
        <w:rPr>
          <w:rFonts w:ascii="Arial" w:hAnsi="Arial" w:cs="Arial"/>
          <w:bCs/>
          <w:sz w:val="24"/>
          <w:szCs w:val="20"/>
        </w:rPr>
        <w:t>D) Salı günü üç şehrimizde de hava yağışlıdır.</w:t>
      </w:r>
    </w:p>
    <w:p w:rsidR="00270ADA" w:rsidRDefault="00270ADA" w:rsidP="00DB1E94">
      <w:pPr>
        <w:spacing w:after="0" w:line="240" w:lineRule="auto"/>
        <w:rPr>
          <w:rFonts w:ascii="Arial" w:hAnsi="Arial" w:cs="Arial"/>
          <w:b/>
          <w:sz w:val="28"/>
          <w:szCs w:val="20"/>
        </w:rPr>
      </w:pPr>
    </w:p>
    <w:p w:rsidR="00270ADA" w:rsidRPr="00C23ED2" w:rsidRDefault="00270ADA" w:rsidP="00C23ED2">
      <w:pPr>
        <w:spacing w:after="0" w:line="240" w:lineRule="auto"/>
        <w:rPr>
          <w:rFonts w:ascii="Arial" w:hAnsi="Arial" w:cs="Arial"/>
          <w:bCs/>
          <w:sz w:val="24"/>
        </w:rPr>
      </w:pPr>
      <w:r>
        <w:rPr>
          <w:rFonts w:ascii="Arial" w:hAnsi="Arial" w:cs="Arial"/>
          <w:b/>
          <w:sz w:val="28"/>
          <w:szCs w:val="20"/>
        </w:rPr>
        <w:t>12-</w:t>
      </w:r>
      <w:r w:rsidRPr="00C23ED2">
        <w:rPr>
          <w:rFonts w:ascii="Arial-BoldMT" w:hAnsi="Arial-BoldMT" w:cs="Tahoma"/>
          <w:b/>
          <w:bCs/>
          <w:sz w:val="20"/>
        </w:rPr>
        <w:t xml:space="preserve"> </w:t>
      </w:r>
      <w:hyperlink r:id="rId53" w:tgtFrame="_blank" w:history="1">
        <w:r w:rsidRPr="00C05861">
          <w:rPr>
            <w:rFonts w:ascii="Tahoma" w:hAnsi="Tahoma" w:cs="Tahoma"/>
            <w:noProof/>
            <w:color w:val="22229C"/>
            <w:sz w:val="20"/>
            <w:szCs w:val="20"/>
            <w:lang w:eastAsia="tr-TR"/>
          </w:rPr>
          <w:pict>
            <v:shape id="Resim 296" o:spid="_x0000_i1064" type="#_x0000_t75" alt="http://img371.imageshack.us/img371/4046/screenshot004gf7.jpg" href="http://imageshack.us/" style="width:124.5pt;height:54pt;visibility:visible" o:button="t">
              <v:fill o:detectmouseclick="t"/>
              <v:imagedata r:id="rId54" o:title=""/>
            </v:shape>
          </w:pict>
        </w:r>
      </w:hyperlink>
      <w:r>
        <w:rPr>
          <w:rFonts w:ascii="Arial" w:hAnsi="Arial" w:cs="Arial"/>
          <w:b/>
          <w:bCs/>
          <w:sz w:val="24"/>
        </w:rPr>
        <w:t>Ahmet  Dede</w:t>
      </w:r>
      <w:r w:rsidRPr="00C23ED2">
        <w:rPr>
          <w:rFonts w:ascii="Arial" w:hAnsi="Arial" w:cs="Arial"/>
          <w:b/>
          <w:bCs/>
          <w:sz w:val="24"/>
        </w:rPr>
        <w:t xml:space="preserve"> yıllar öncesinde Fransızlarla savaştığını anlatmıştır. Buna göre </w:t>
      </w:r>
      <w:r>
        <w:rPr>
          <w:rFonts w:ascii="Arial" w:hAnsi="Arial" w:cs="Arial"/>
          <w:b/>
          <w:bCs/>
          <w:sz w:val="24"/>
        </w:rPr>
        <w:t>Ahmet  Dede</w:t>
      </w:r>
      <w:r w:rsidRPr="00C23ED2">
        <w:rPr>
          <w:rFonts w:ascii="Arial" w:hAnsi="Arial" w:cs="Arial"/>
          <w:b/>
          <w:bCs/>
          <w:sz w:val="24"/>
        </w:rPr>
        <w:t xml:space="preserve"> hangi cephede gazi olmuştur</w:t>
      </w:r>
      <w:r w:rsidRPr="00C23ED2">
        <w:rPr>
          <w:rFonts w:ascii="Arial" w:hAnsi="Arial" w:cs="Arial"/>
          <w:bCs/>
          <w:sz w:val="24"/>
        </w:rPr>
        <w:t>?</w:t>
      </w:r>
    </w:p>
    <w:p w:rsidR="00270ADA" w:rsidRPr="00C23ED2" w:rsidRDefault="00270ADA" w:rsidP="00C23ED2">
      <w:pPr>
        <w:spacing w:after="0" w:line="240" w:lineRule="auto"/>
        <w:rPr>
          <w:rFonts w:ascii="Arial" w:hAnsi="Arial" w:cs="Arial"/>
          <w:bCs/>
          <w:sz w:val="24"/>
        </w:rPr>
      </w:pPr>
      <w:r w:rsidRPr="00C23ED2">
        <w:rPr>
          <w:rFonts w:ascii="Arial" w:hAnsi="Arial" w:cs="Arial"/>
          <w:bCs/>
          <w:sz w:val="24"/>
        </w:rPr>
        <w:t xml:space="preserve">   A) </w:t>
      </w:r>
      <w:r>
        <w:rPr>
          <w:rFonts w:ascii="Arial" w:hAnsi="Arial" w:cs="Arial"/>
          <w:bCs/>
          <w:sz w:val="24"/>
        </w:rPr>
        <w:t xml:space="preserve">Güney </w:t>
      </w:r>
      <w:r w:rsidRPr="00C23ED2">
        <w:rPr>
          <w:rFonts w:ascii="Arial" w:hAnsi="Arial" w:cs="Arial"/>
          <w:bCs/>
          <w:sz w:val="24"/>
        </w:rPr>
        <w:t xml:space="preserve"> Cephesi                 B) Batı Cephesi       </w:t>
      </w:r>
    </w:p>
    <w:p w:rsidR="00270ADA" w:rsidRPr="00C23ED2" w:rsidRDefault="00270ADA" w:rsidP="00C23ED2">
      <w:pPr>
        <w:spacing w:after="0" w:line="240" w:lineRule="auto"/>
        <w:rPr>
          <w:rFonts w:ascii="Arial" w:hAnsi="Arial" w:cs="Arial"/>
          <w:bCs/>
          <w:sz w:val="24"/>
        </w:rPr>
      </w:pPr>
      <w:r w:rsidRPr="00C23ED2">
        <w:rPr>
          <w:rFonts w:ascii="Arial" w:hAnsi="Arial" w:cs="Arial"/>
          <w:bCs/>
          <w:sz w:val="24"/>
        </w:rPr>
        <w:t xml:space="preserve">  </w:t>
      </w:r>
      <w:r>
        <w:rPr>
          <w:rFonts w:ascii="Arial" w:hAnsi="Arial" w:cs="Arial"/>
          <w:bCs/>
          <w:sz w:val="24"/>
        </w:rPr>
        <w:t xml:space="preserve"> C) Doğu Cephesi        </w:t>
      </w:r>
      <w:r w:rsidRPr="00C23ED2">
        <w:rPr>
          <w:rFonts w:ascii="Arial" w:hAnsi="Arial" w:cs="Arial"/>
          <w:bCs/>
          <w:sz w:val="24"/>
        </w:rPr>
        <w:t>D)Çanakkale Cephesi</w:t>
      </w:r>
    </w:p>
    <w:p w:rsidR="00270ADA" w:rsidRDefault="00270ADA" w:rsidP="00C23ED2">
      <w:pPr>
        <w:autoSpaceDE w:val="0"/>
        <w:autoSpaceDN w:val="0"/>
        <w:adjustRightInd w:val="0"/>
        <w:rPr>
          <w:rFonts w:ascii="Arial" w:hAnsi="Arial" w:cs="Arial"/>
          <w:b/>
          <w:sz w:val="28"/>
          <w:szCs w:val="20"/>
        </w:rPr>
      </w:pPr>
    </w:p>
    <w:p w:rsidR="00270ADA" w:rsidRPr="00C23ED2" w:rsidRDefault="00270ADA" w:rsidP="00C23ED2">
      <w:pPr>
        <w:autoSpaceDE w:val="0"/>
        <w:autoSpaceDN w:val="0"/>
        <w:adjustRightInd w:val="0"/>
        <w:spacing w:after="0" w:line="240" w:lineRule="auto"/>
        <w:rPr>
          <w:rFonts w:ascii="Arial" w:hAnsi="Arial" w:cs="Arial"/>
          <w:b/>
          <w:bCs/>
          <w:sz w:val="24"/>
          <w:szCs w:val="20"/>
        </w:rPr>
      </w:pPr>
      <w:r>
        <w:rPr>
          <w:rFonts w:ascii="Arial" w:hAnsi="Arial" w:cs="Arial"/>
          <w:b/>
          <w:sz w:val="28"/>
          <w:szCs w:val="20"/>
        </w:rPr>
        <w:t xml:space="preserve">13- </w:t>
      </w:r>
      <w:r w:rsidRPr="00C23ED2">
        <w:rPr>
          <w:rFonts w:ascii="Arial" w:hAnsi="Arial" w:cs="Arial"/>
          <w:b/>
          <w:bCs/>
          <w:sz w:val="24"/>
          <w:szCs w:val="20"/>
        </w:rPr>
        <w:t>Aşağıdaki afişlerden hangisi enerji kaynaklarının</w:t>
      </w:r>
    </w:p>
    <w:p w:rsidR="00270ADA" w:rsidRDefault="00270ADA" w:rsidP="00C23ED2">
      <w:pPr>
        <w:autoSpaceDE w:val="0"/>
        <w:autoSpaceDN w:val="0"/>
        <w:adjustRightInd w:val="0"/>
        <w:spacing w:after="0" w:line="240" w:lineRule="auto"/>
        <w:rPr>
          <w:rFonts w:ascii="Arial-BoldMT" w:hAnsi="Arial-BoldMT" w:cs="Arial-BoldMT"/>
          <w:sz w:val="20"/>
          <w:szCs w:val="20"/>
        </w:rPr>
      </w:pPr>
      <w:r w:rsidRPr="00C23ED2">
        <w:rPr>
          <w:rFonts w:ascii="Arial" w:hAnsi="Arial" w:cs="Arial"/>
          <w:b/>
          <w:bCs/>
          <w:sz w:val="24"/>
          <w:szCs w:val="20"/>
        </w:rPr>
        <w:t xml:space="preserve">tasarrufu amacına yönelik </w:t>
      </w:r>
      <w:r w:rsidRPr="00C23ED2">
        <w:rPr>
          <w:rFonts w:ascii="Arial" w:hAnsi="Arial" w:cs="Arial"/>
          <w:b/>
          <w:bCs/>
          <w:i/>
          <w:sz w:val="28"/>
          <w:szCs w:val="20"/>
          <w:u w:val="single"/>
        </w:rPr>
        <w:t>yazılmamıştır</w:t>
      </w:r>
      <w:r w:rsidRPr="00C23ED2">
        <w:rPr>
          <w:rFonts w:ascii="Arial-BoldMT" w:hAnsi="Arial-BoldMT" w:cs="Arial-BoldMT"/>
          <w:b/>
          <w:bCs/>
          <w:i/>
          <w:sz w:val="20"/>
          <w:szCs w:val="20"/>
          <w:u w:val="single"/>
        </w:rPr>
        <w:t>?</w:t>
      </w:r>
      <w:r w:rsidRPr="00C05861">
        <w:rPr>
          <w:rFonts w:ascii="Arial-BoldMT" w:hAnsi="Arial-BoldMT" w:cs="Arial-BoldMT"/>
          <w:b/>
          <w:i/>
          <w:noProof/>
          <w:sz w:val="20"/>
          <w:szCs w:val="20"/>
          <w:u w:val="single"/>
          <w:lang w:eastAsia="tr-TR"/>
        </w:rPr>
        <w:pict>
          <v:shape id="Resim 295" o:spid="_x0000_i1065" type="#_x0000_t75" alt="ENERJİ-1" style="width:233.25pt;height:156pt;visibility:visible">
            <v:imagedata r:id="rId55" o:title=""/>
          </v:shape>
        </w:pict>
      </w:r>
    </w:p>
    <w:p w:rsidR="00270ADA" w:rsidRDefault="00270ADA" w:rsidP="00DB1E94">
      <w:pPr>
        <w:spacing w:after="0" w:line="240" w:lineRule="auto"/>
        <w:rPr>
          <w:rFonts w:ascii="Arial" w:hAnsi="Arial" w:cs="Arial"/>
          <w:b/>
          <w:sz w:val="28"/>
          <w:szCs w:val="20"/>
        </w:rPr>
      </w:pPr>
    </w:p>
    <w:p w:rsidR="00270ADA" w:rsidRPr="003B1864" w:rsidRDefault="00270ADA" w:rsidP="003B1864">
      <w:pPr>
        <w:spacing w:after="0" w:line="240" w:lineRule="auto"/>
        <w:rPr>
          <w:rFonts w:ascii="Arial" w:hAnsi="Arial" w:cs="Arial"/>
          <w:color w:val="000000"/>
          <w:sz w:val="24"/>
        </w:rPr>
      </w:pPr>
      <w:r>
        <w:rPr>
          <w:noProof/>
          <w:lang w:eastAsia="tr-TR"/>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Yatay Kaydırma 297" o:spid="_x0000_s1289" type="#_x0000_t98" style="position:absolute;margin-left:61.2pt;margin-top:-.3pt;width:172.5pt;height:109.5pt;z-index:2516894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" strokecolor="#243f60" strokeweight="2pt"/>
        </w:pict>
      </w:r>
      <w:r>
        <w:rPr>
          <w:rFonts w:ascii="Arial" w:hAnsi="Arial" w:cs="Arial"/>
          <w:b/>
          <w:sz w:val="28"/>
          <w:szCs w:val="20"/>
        </w:rPr>
        <w:t xml:space="preserve">14 - </w:t>
      </w:r>
    </w:p>
    <w:p w:rsidR="00270ADA" w:rsidRPr="00DB1E94" w:rsidRDefault="00270ADA" w:rsidP="00DB1E94">
      <w:pPr>
        <w:spacing w:after="0" w:line="240" w:lineRule="auto"/>
        <w:rPr>
          <w:rFonts w:ascii="Arial" w:hAnsi="Arial" w:cs="Arial"/>
          <w:b/>
          <w:sz w:val="28"/>
          <w:szCs w:val="20"/>
        </w:rPr>
      </w:pPr>
      <w:r>
        <w:rPr>
          <w:noProof/>
          <w:lang w:eastAsia="tr-TR"/>
        </w:rPr>
        <w:pict>
          <v:shape id="_x0000_s1290" type="#_x0000_t202" style="position:absolute;margin-left:85.95pt;margin-top:.05pt;width:142.05pt;height:75.75pt;z-index:251690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">
            <v:textbox>
              <w:txbxContent>
                <w:p w:rsidR="00270ADA" w:rsidRPr="0017310F" w:rsidRDefault="00270ADA" w:rsidP="003B1864">
                  <w:pPr>
                    <w:spacing w:after="0"/>
                    <w:rPr>
                      <w:sz w:val="24"/>
                    </w:rPr>
                  </w:pPr>
                  <w:r w:rsidRPr="0017310F">
                    <w:rPr>
                      <w:sz w:val="24"/>
                    </w:rPr>
                    <w:t>1 – Erzurum Kongresi</w:t>
                  </w:r>
                </w:p>
                <w:p w:rsidR="00270ADA" w:rsidRPr="0017310F" w:rsidRDefault="00270ADA" w:rsidP="003B1864">
                  <w:pPr>
                    <w:spacing w:after="0"/>
                    <w:rPr>
                      <w:sz w:val="24"/>
                    </w:rPr>
                  </w:pPr>
                  <w:r w:rsidRPr="0017310F">
                    <w:rPr>
                      <w:sz w:val="24"/>
                    </w:rPr>
                    <w:t>2- Amasya genelgesi</w:t>
                  </w:r>
                </w:p>
                <w:p w:rsidR="00270ADA" w:rsidRPr="0017310F" w:rsidRDefault="00270ADA" w:rsidP="003B1864">
                  <w:pPr>
                    <w:spacing w:after="0"/>
                    <w:rPr>
                      <w:sz w:val="24"/>
                    </w:rPr>
                  </w:pPr>
                  <w:r w:rsidRPr="0017310F">
                    <w:rPr>
                      <w:sz w:val="24"/>
                    </w:rPr>
                    <w:t>3- TBMM nin açılması</w:t>
                  </w:r>
                </w:p>
                <w:p w:rsidR="00270ADA" w:rsidRPr="0017310F" w:rsidRDefault="00270ADA" w:rsidP="003B1864">
                  <w:pPr>
                    <w:spacing w:after="0"/>
                    <w:rPr>
                      <w:sz w:val="24"/>
                    </w:rPr>
                  </w:pPr>
                  <w:r w:rsidRPr="0017310F">
                    <w:rPr>
                      <w:sz w:val="24"/>
                    </w:rPr>
                    <w:t>4- Sivas Kongresi</w:t>
                  </w:r>
                </w:p>
              </w:txbxContent>
            </v:textbox>
          </v:shape>
        </w:pict>
      </w:r>
    </w:p>
    <w:p w:rsidR="00270ADA" w:rsidRDefault="00270ADA" w:rsidP="00DB1E94">
      <w:pPr>
        <w:spacing w:after="0" w:line="240" w:lineRule="auto"/>
        <w:rPr>
          <w:rFonts w:ascii="Arial" w:hAnsi="Arial" w:cs="Arial"/>
          <w:b/>
          <w:sz w:val="28"/>
          <w:szCs w:val="24"/>
        </w:rPr>
      </w:pPr>
    </w:p>
    <w:p w:rsidR="00270ADA" w:rsidRDefault="00270ADA" w:rsidP="00DB1E94">
      <w:pPr>
        <w:spacing w:after="0" w:line="240" w:lineRule="auto"/>
        <w:rPr>
          <w:rFonts w:ascii="Arial" w:hAnsi="Arial" w:cs="Arial"/>
          <w:b/>
          <w:sz w:val="28"/>
          <w:szCs w:val="24"/>
        </w:rPr>
      </w:pPr>
    </w:p>
    <w:p w:rsidR="00270ADA" w:rsidRDefault="00270ADA" w:rsidP="00DB1E94">
      <w:pPr>
        <w:spacing w:after="0" w:line="240" w:lineRule="auto"/>
        <w:rPr>
          <w:rFonts w:ascii="Arial" w:hAnsi="Arial" w:cs="Arial"/>
          <w:b/>
          <w:sz w:val="28"/>
          <w:szCs w:val="24"/>
        </w:rPr>
      </w:pPr>
    </w:p>
    <w:p w:rsidR="00270ADA" w:rsidRDefault="00270ADA" w:rsidP="00DB1E94">
      <w:pPr>
        <w:spacing w:after="0" w:line="240" w:lineRule="auto"/>
        <w:rPr>
          <w:rFonts w:ascii="Arial" w:hAnsi="Arial" w:cs="Arial"/>
          <w:b/>
          <w:sz w:val="28"/>
          <w:szCs w:val="24"/>
        </w:rPr>
      </w:pPr>
    </w:p>
    <w:p w:rsidR="00270ADA" w:rsidRDefault="00270ADA" w:rsidP="00DB1E94">
      <w:pPr>
        <w:spacing w:after="0" w:line="240" w:lineRule="auto"/>
        <w:rPr>
          <w:rFonts w:ascii="Arial" w:hAnsi="Arial" w:cs="Arial"/>
          <w:b/>
          <w:sz w:val="28"/>
          <w:szCs w:val="24"/>
        </w:rPr>
      </w:pPr>
    </w:p>
    <w:p w:rsidR="00270ADA" w:rsidRDefault="00270ADA" w:rsidP="00DB1E94">
      <w:pPr>
        <w:spacing w:after="0" w:line="240" w:lineRule="auto"/>
        <w:rPr>
          <w:rFonts w:ascii="Arial" w:hAnsi="Arial" w:cs="Arial"/>
          <w:b/>
          <w:sz w:val="24"/>
          <w:szCs w:val="24"/>
        </w:rPr>
      </w:pPr>
    </w:p>
    <w:p w:rsidR="00270ADA" w:rsidRDefault="00270ADA" w:rsidP="00DB1E94">
      <w:pPr>
        <w:spacing w:after="0" w:line="240" w:lineRule="auto"/>
        <w:rPr>
          <w:rFonts w:ascii="Arial" w:hAnsi="Arial" w:cs="Arial"/>
          <w:b/>
          <w:sz w:val="24"/>
          <w:szCs w:val="24"/>
        </w:rPr>
      </w:pPr>
      <w:r>
        <w:rPr>
          <w:rFonts w:ascii="Arial" w:hAnsi="Arial" w:cs="Arial"/>
          <w:b/>
          <w:sz w:val="24"/>
          <w:szCs w:val="24"/>
        </w:rPr>
        <w:t>Kurtuluş Savaşı’nda silahlı mücadeleden önce yapılan yukarıdaki faaliyetleri kronolojik sıraya koyunca sıralama nasıl olur?</w:t>
      </w:r>
    </w:p>
    <w:p w:rsidR="00270ADA" w:rsidRPr="003B1864" w:rsidRDefault="00270ADA" w:rsidP="00DB1E94">
      <w:pPr>
        <w:spacing w:after="0" w:line="240" w:lineRule="auto"/>
        <w:rPr>
          <w:rFonts w:ascii="Arial" w:hAnsi="Arial" w:cs="Arial"/>
          <w:sz w:val="24"/>
          <w:szCs w:val="24"/>
        </w:rPr>
      </w:pPr>
      <w:r w:rsidRPr="003B1864">
        <w:rPr>
          <w:rFonts w:ascii="Arial" w:hAnsi="Arial" w:cs="Arial"/>
          <w:sz w:val="24"/>
          <w:szCs w:val="24"/>
        </w:rPr>
        <w:t xml:space="preserve">A) 2-4-3-1 </w:t>
      </w:r>
      <w:r>
        <w:rPr>
          <w:rFonts w:ascii="Arial" w:hAnsi="Arial" w:cs="Arial"/>
          <w:sz w:val="24"/>
          <w:szCs w:val="24"/>
        </w:rPr>
        <w:t xml:space="preserve">   B) 1-2-4-3   C) 3-2-1-4    D) 2-1-4-3</w:t>
      </w:r>
    </w:p>
    <w:p w:rsidR="00270ADA" w:rsidRDefault="00270ADA" w:rsidP="00DB1E94">
      <w:pPr>
        <w:spacing w:after="0" w:line="240" w:lineRule="auto"/>
        <w:rPr>
          <w:rFonts w:ascii="Arial" w:hAnsi="Arial" w:cs="Arial"/>
          <w:b/>
          <w:sz w:val="28"/>
          <w:szCs w:val="24"/>
        </w:rPr>
      </w:pPr>
    </w:p>
    <w:p w:rsidR="00270ADA" w:rsidRDefault="00270ADA" w:rsidP="00DB1E94">
      <w:pPr>
        <w:spacing w:after="0" w:line="240" w:lineRule="auto"/>
        <w:rPr>
          <w:rFonts w:ascii="Arial" w:hAnsi="Arial" w:cs="Arial"/>
          <w:b/>
          <w:sz w:val="28"/>
          <w:szCs w:val="24"/>
        </w:rPr>
      </w:pPr>
      <w:r>
        <w:rPr>
          <w:rFonts w:ascii="Arial" w:hAnsi="Arial" w:cs="Arial"/>
          <w:b/>
          <w:sz w:val="28"/>
          <w:szCs w:val="24"/>
        </w:rPr>
        <w:t xml:space="preserve">15- </w:t>
      </w:r>
      <w:r w:rsidRPr="00C05861">
        <w:rPr>
          <w:rFonts w:ascii="Arial" w:hAnsi="Arial" w:cs="Arial"/>
          <w:b/>
          <w:noProof/>
          <w:sz w:val="28"/>
          <w:szCs w:val="24"/>
          <w:lang w:eastAsia="tr-TR"/>
        </w:rPr>
        <w:pict>
          <v:shape id="Resim 299" o:spid="_x0000_i1066" type="#_x0000_t75" style="width:251.25pt;height:123.75pt;visibility:visible">
            <v:imagedata r:id="rId56" o:title=""/>
          </v:shape>
        </w:pict>
      </w:r>
    </w:p>
    <w:p w:rsidR="00270ADA" w:rsidRDefault="00270ADA" w:rsidP="00DB1E94">
      <w:pPr>
        <w:spacing w:after="0" w:line="240" w:lineRule="auto"/>
        <w:rPr>
          <w:rFonts w:ascii="Arial" w:hAnsi="Arial" w:cs="Arial"/>
          <w:b/>
          <w:sz w:val="24"/>
          <w:szCs w:val="24"/>
        </w:rPr>
      </w:pPr>
      <w:r w:rsidRPr="0017310F">
        <w:rPr>
          <w:rFonts w:ascii="Arial" w:hAnsi="Arial" w:cs="Arial"/>
          <w:b/>
          <w:sz w:val="24"/>
          <w:szCs w:val="24"/>
        </w:rPr>
        <w:t>1.Dünya Savaşı’ndan sonra imzalanan Mondros Ateşkes Antlaşması ile haritada numaralarla gösterilen bölgeleri kimlerin işgal ettiği hangi seçenekte doğru verilmiştir?</w:t>
      </w:r>
    </w:p>
    <w:p w:rsidR="00270ADA" w:rsidRDefault="00270ADA" w:rsidP="00DB1E94">
      <w:pPr>
        <w:spacing w:after="0" w:line="240" w:lineRule="auto"/>
        <w:rPr>
          <w:rFonts w:ascii="Arial" w:hAnsi="Arial" w:cs="Arial"/>
          <w:b/>
          <w:sz w:val="24"/>
          <w:szCs w:val="24"/>
        </w:rPr>
      </w:pPr>
      <w:r>
        <w:rPr>
          <w:rFonts w:ascii="Arial" w:hAnsi="Arial" w:cs="Arial"/>
          <w:b/>
          <w:sz w:val="24"/>
          <w:szCs w:val="24"/>
        </w:rPr>
        <w:tab/>
      </w:r>
    </w:p>
    <w:p w:rsidR="00270ADA" w:rsidRDefault="00270ADA" w:rsidP="0017310F">
      <w:pPr>
        <w:spacing w:after="0" w:line="240" w:lineRule="auto"/>
        <w:ind w:firstLine="708"/>
        <w:rPr>
          <w:rFonts w:ascii="Arial" w:hAnsi="Arial" w:cs="Arial"/>
          <w:b/>
          <w:sz w:val="24"/>
          <w:szCs w:val="24"/>
        </w:rPr>
      </w:pPr>
      <w:r w:rsidRPr="0017310F">
        <w:rPr>
          <w:rFonts w:ascii="Arial" w:hAnsi="Arial" w:cs="Arial"/>
          <w:b/>
          <w:sz w:val="28"/>
          <w:szCs w:val="24"/>
          <w:u w:val="single"/>
        </w:rPr>
        <w:t>1</w:t>
      </w:r>
      <w:r>
        <w:rPr>
          <w:rFonts w:ascii="Arial" w:hAnsi="Arial" w:cs="Arial"/>
          <w:b/>
          <w:sz w:val="24"/>
          <w:szCs w:val="24"/>
        </w:rPr>
        <w:tab/>
      </w:r>
      <w:r>
        <w:rPr>
          <w:rFonts w:ascii="Arial" w:hAnsi="Arial" w:cs="Arial"/>
          <w:b/>
          <w:sz w:val="24"/>
          <w:szCs w:val="24"/>
        </w:rPr>
        <w:tab/>
        <w:t xml:space="preserve">     </w:t>
      </w:r>
      <w:r w:rsidRPr="0017310F">
        <w:rPr>
          <w:rFonts w:ascii="Arial" w:hAnsi="Arial" w:cs="Arial"/>
          <w:b/>
          <w:sz w:val="28"/>
          <w:szCs w:val="24"/>
          <w:u w:val="single"/>
        </w:rPr>
        <w:t xml:space="preserve"> 2</w:t>
      </w:r>
      <w:r>
        <w:rPr>
          <w:rFonts w:ascii="Arial" w:hAnsi="Arial" w:cs="Arial"/>
          <w:b/>
          <w:sz w:val="24"/>
          <w:szCs w:val="24"/>
        </w:rPr>
        <w:tab/>
      </w:r>
      <w:r>
        <w:rPr>
          <w:rFonts w:ascii="Arial" w:hAnsi="Arial" w:cs="Arial"/>
          <w:b/>
          <w:sz w:val="24"/>
          <w:szCs w:val="24"/>
        </w:rPr>
        <w:tab/>
      </w:r>
      <w:r w:rsidRPr="0017310F">
        <w:rPr>
          <w:rFonts w:ascii="Arial" w:hAnsi="Arial" w:cs="Arial"/>
          <w:b/>
          <w:sz w:val="28"/>
          <w:szCs w:val="24"/>
          <w:u w:val="single"/>
        </w:rPr>
        <w:t xml:space="preserve">         3</w:t>
      </w:r>
    </w:p>
    <w:p w:rsidR="00270ADA" w:rsidRPr="0017310F" w:rsidRDefault="00270ADA" w:rsidP="00DB1E94">
      <w:pPr>
        <w:spacing w:after="0" w:line="240" w:lineRule="auto"/>
        <w:rPr>
          <w:rFonts w:ascii="Arial" w:hAnsi="Arial" w:cs="Arial"/>
          <w:sz w:val="24"/>
          <w:szCs w:val="24"/>
        </w:rPr>
      </w:pPr>
      <w:r w:rsidRPr="0017310F">
        <w:rPr>
          <w:rFonts w:ascii="Arial" w:hAnsi="Arial" w:cs="Arial"/>
          <w:sz w:val="24"/>
          <w:szCs w:val="24"/>
        </w:rPr>
        <w:t>A) Fransızlar</w:t>
      </w:r>
      <w:r w:rsidRPr="0017310F">
        <w:rPr>
          <w:rFonts w:ascii="Arial" w:hAnsi="Arial" w:cs="Arial"/>
          <w:sz w:val="24"/>
          <w:szCs w:val="24"/>
        </w:rPr>
        <w:tab/>
      </w:r>
      <w:r>
        <w:rPr>
          <w:rFonts w:ascii="Arial" w:hAnsi="Arial" w:cs="Arial"/>
          <w:sz w:val="24"/>
          <w:szCs w:val="24"/>
        </w:rPr>
        <w:t xml:space="preserve">         Yunanlılar</w:t>
      </w:r>
      <w:r w:rsidRPr="0017310F">
        <w:rPr>
          <w:rFonts w:ascii="Arial" w:hAnsi="Arial" w:cs="Arial"/>
          <w:sz w:val="24"/>
          <w:szCs w:val="24"/>
        </w:rPr>
        <w:t xml:space="preserve">     İtalyanlar</w:t>
      </w:r>
    </w:p>
    <w:p w:rsidR="00270ADA" w:rsidRPr="0017310F" w:rsidRDefault="00270ADA" w:rsidP="00DB1E94">
      <w:pPr>
        <w:spacing w:after="0" w:line="240" w:lineRule="auto"/>
        <w:rPr>
          <w:rFonts w:ascii="Arial" w:hAnsi="Arial" w:cs="Arial"/>
          <w:sz w:val="24"/>
          <w:szCs w:val="24"/>
        </w:rPr>
      </w:pPr>
      <w:r w:rsidRPr="0017310F">
        <w:rPr>
          <w:rFonts w:ascii="Arial" w:hAnsi="Arial" w:cs="Arial"/>
          <w:sz w:val="24"/>
          <w:szCs w:val="24"/>
        </w:rPr>
        <w:t>B) İtalyanlar           İngilizler      Fransızlar</w:t>
      </w:r>
    </w:p>
    <w:p w:rsidR="00270ADA" w:rsidRPr="0017310F" w:rsidRDefault="00270ADA" w:rsidP="00DB1E94">
      <w:pPr>
        <w:spacing w:after="0" w:line="240" w:lineRule="auto"/>
        <w:rPr>
          <w:rFonts w:ascii="Arial" w:hAnsi="Arial" w:cs="Arial"/>
          <w:sz w:val="24"/>
          <w:szCs w:val="24"/>
        </w:rPr>
      </w:pPr>
      <w:r w:rsidRPr="0017310F">
        <w:rPr>
          <w:rFonts w:ascii="Arial" w:hAnsi="Arial" w:cs="Arial"/>
          <w:sz w:val="24"/>
          <w:szCs w:val="24"/>
        </w:rPr>
        <w:t xml:space="preserve">C) Fransızlar          </w:t>
      </w:r>
      <w:r>
        <w:rPr>
          <w:rFonts w:ascii="Arial" w:hAnsi="Arial" w:cs="Arial"/>
          <w:sz w:val="24"/>
          <w:szCs w:val="24"/>
        </w:rPr>
        <w:t>İtalyanlar     Ermeniler</w:t>
      </w:r>
    </w:p>
    <w:p w:rsidR="00270ADA" w:rsidRDefault="00270ADA" w:rsidP="00DB1E94">
      <w:pPr>
        <w:spacing w:after="0" w:line="240" w:lineRule="auto"/>
        <w:rPr>
          <w:rFonts w:ascii="Arial" w:hAnsi="Arial" w:cs="Arial"/>
          <w:sz w:val="24"/>
          <w:szCs w:val="24"/>
        </w:rPr>
      </w:pPr>
      <w:r w:rsidRPr="0017310F">
        <w:rPr>
          <w:rFonts w:ascii="Arial" w:hAnsi="Arial" w:cs="Arial"/>
          <w:sz w:val="24"/>
          <w:szCs w:val="24"/>
        </w:rPr>
        <w:t>D) Yunanlılar         İngilizler        İtalyanlar</w:t>
      </w:r>
    </w:p>
    <w:p w:rsidR="00270ADA" w:rsidRDefault="00270ADA" w:rsidP="00DB1E94">
      <w:pPr>
        <w:spacing w:after="0" w:line="240" w:lineRule="auto"/>
        <w:rPr>
          <w:rFonts w:ascii="Arial" w:hAnsi="Arial" w:cs="Arial"/>
          <w:sz w:val="24"/>
          <w:szCs w:val="24"/>
        </w:rPr>
      </w:pPr>
    </w:p>
    <w:p w:rsidR="00270ADA" w:rsidRDefault="00270ADA" w:rsidP="00DB1E94">
      <w:pPr>
        <w:spacing w:after="0" w:line="240" w:lineRule="auto"/>
        <w:rPr>
          <w:rFonts w:ascii="Arial" w:hAnsi="Arial" w:cs="Arial"/>
          <w:sz w:val="24"/>
          <w:szCs w:val="24"/>
        </w:rPr>
      </w:pPr>
    </w:p>
    <w:p w:rsidR="00270ADA" w:rsidRDefault="00270ADA" w:rsidP="00DB1E94">
      <w:pPr>
        <w:spacing w:after="0" w:line="240" w:lineRule="auto"/>
        <w:rPr>
          <w:rFonts w:ascii="Arial" w:hAnsi="Arial" w:cs="Arial"/>
          <w:sz w:val="24"/>
          <w:szCs w:val="24"/>
        </w:rPr>
      </w:pPr>
    </w:p>
    <w:p w:rsidR="00270ADA" w:rsidRDefault="00270ADA" w:rsidP="00DB1E94">
      <w:pPr>
        <w:spacing w:after="0" w:line="240" w:lineRule="auto"/>
        <w:rPr>
          <w:rFonts w:ascii="Arial" w:hAnsi="Arial" w:cs="Arial"/>
          <w:b/>
          <w:sz w:val="32"/>
          <w:szCs w:val="24"/>
        </w:rPr>
      </w:pPr>
      <w:r w:rsidRPr="0017310F">
        <w:rPr>
          <w:rFonts w:ascii="Arial" w:hAnsi="Arial" w:cs="Arial"/>
          <w:b/>
          <w:sz w:val="32"/>
          <w:szCs w:val="24"/>
        </w:rPr>
        <w:t>İNGİLİZCE</w:t>
      </w:r>
    </w:p>
    <w:p w:rsidR="00270ADA" w:rsidRPr="007148EF" w:rsidRDefault="00270ADA" w:rsidP="007148EF">
      <w:pPr>
        <w:spacing w:after="0" w:line="240" w:lineRule="auto"/>
        <w:rPr>
          <w:b/>
          <w:color w:val="000000"/>
          <w:sz w:val="24"/>
        </w:rPr>
      </w:pPr>
      <w:r>
        <w:rPr>
          <w:b/>
          <w:color w:val="000000"/>
          <w:sz w:val="24"/>
        </w:rPr>
        <w:t>1. ve 2</w:t>
      </w:r>
      <w:r w:rsidRPr="007148EF">
        <w:rPr>
          <w:b/>
          <w:color w:val="000000"/>
          <w:sz w:val="24"/>
        </w:rPr>
        <w:t>. soruları  tabloya göre cevaplayınız…</w:t>
      </w:r>
    </w:p>
    <w:p w:rsidR="00270ADA" w:rsidRPr="007148EF" w:rsidRDefault="00270ADA" w:rsidP="007148EF">
      <w:pPr>
        <w:spacing w:after="0" w:line="240" w:lineRule="auto"/>
        <w:rPr>
          <w:b/>
          <w:color w:val="000000"/>
          <w:sz w:val="24"/>
        </w:rPr>
      </w:pPr>
      <w:r w:rsidRPr="007148EF">
        <w:rPr>
          <w:b/>
          <w:color w:val="000000"/>
          <w:sz w:val="24"/>
        </w:rPr>
        <w:t xml:space="preserve">(√  =  have got  /  has got                      </w:t>
      </w:r>
    </w:p>
    <w:p w:rsidR="00270ADA" w:rsidRPr="007148EF" w:rsidRDefault="00270ADA" w:rsidP="007148EF">
      <w:pPr>
        <w:spacing w:after="0" w:line="240" w:lineRule="auto"/>
        <w:rPr>
          <w:b/>
          <w:color w:val="000000"/>
          <w:sz w:val="24"/>
        </w:rPr>
      </w:pPr>
      <w:r w:rsidRPr="007148EF">
        <w:rPr>
          <w:b/>
          <w:color w:val="000000"/>
          <w:sz w:val="24"/>
        </w:rPr>
        <w:t xml:space="preserve">  X</w:t>
      </w:r>
      <w:r>
        <w:rPr>
          <w:b/>
          <w:color w:val="000000"/>
          <w:sz w:val="24"/>
        </w:rPr>
        <w:t xml:space="preserve"> = haven’t got /  hasn’t got ) </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720"/>
        <w:gridCol w:w="979"/>
        <w:gridCol w:w="900"/>
        <w:gridCol w:w="900"/>
        <w:gridCol w:w="897"/>
      </w:tblGrid>
      <w:tr w:rsidR="00270ADA" w:rsidRPr="00C05861" w:rsidTr="004E546C">
        <w:trPr>
          <w:trHeight w:val="825"/>
        </w:trPr>
        <w:tc>
          <w:tcPr>
            <w:tcW w:w="720" w:type="dxa"/>
          </w:tcPr>
          <w:p w:rsidR="00270ADA" w:rsidRPr="00C05861" w:rsidRDefault="00270ADA" w:rsidP="007148EF">
            <w:pPr>
              <w:spacing w:after="0" w:line="240" w:lineRule="auto"/>
              <w:rPr>
                <w:rFonts w:ascii="Arial" w:hAnsi="Arial" w:cs="Arial"/>
                <w:color w:val="000000"/>
                <w:sz w:val="24"/>
              </w:rPr>
            </w:pPr>
          </w:p>
        </w:tc>
        <w:tc>
          <w:tcPr>
            <w:tcW w:w="979" w:type="dxa"/>
          </w:tcPr>
          <w:p w:rsidR="00270ADA" w:rsidRPr="00C05861" w:rsidRDefault="00270ADA" w:rsidP="007148EF">
            <w:pPr>
              <w:spacing w:after="0" w:line="240" w:lineRule="auto"/>
              <w:rPr>
                <w:rFonts w:ascii="Arial" w:hAnsi="Arial" w:cs="Arial"/>
                <w:color w:val="000000"/>
                <w:sz w:val="24"/>
              </w:rPr>
            </w:pPr>
            <w:hyperlink r:id="rId57" w:history="1">
              <w:r w:rsidRPr="00C05861">
                <w:rPr>
                  <w:rFonts w:ascii="Arial" w:hAnsi="Arial" w:cs="Arial"/>
                  <w:noProof/>
                  <w:color w:val="000000"/>
                  <w:sz w:val="24"/>
                  <w:lang w:eastAsia="tr-TR"/>
                </w:rPr>
                <w:pict>
                  <v:shape id="Resim 303" o:spid="_x0000_i1067" type="#_x0000_t75" alt="sweater" href="http://images.google.com.tr/imgres?imgurl=http://www.languageguide.org/im/clothes_men/sweater.gif&amp;imgrefurl=http://www.languageguide.org/im/clothes_women/fr/&amp;h=80&amp;w=115&amp;sz=3&amp;hl=tr&amp;start=5&amp;tbnid=GWXN4eXPPWMNKM:&amp;tbnh=61&amp;tbnw=87&amp;prev=/images?q=sweater.gif&amp;gbv=2&amp;svnum=10&amp;hl=" style="width:42pt;height:30.75pt;visibility:visible" o:button="t">
                    <v:fill o:detectmouseclick="t"/>
                    <v:imagedata r:id="rId58" o:title=""/>
                  </v:shape>
                </w:pict>
              </w:r>
            </w:hyperlink>
          </w:p>
        </w:tc>
        <w:tc>
          <w:tcPr>
            <w:tcW w:w="900" w:type="dxa"/>
          </w:tcPr>
          <w:p w:rsidR="00270ADA" w:rsidRPr="00C05861" w:rsidRDefault="00270ADA" w:rsidP="007148EF">
            <w:pPr>
              <w:spacing w:after="0" w:line="240" w:lineRule="auto"/>
              <w:rPr>
                <w:rFonts w:ascii="Arial" w:hAnsi="Arial" w:cs="Arial"/>
                <w:color w:val="000000"/>
                <w:sz w:val="24"/>
              </w:rPr>
            </w:pPr>
            <w:hyperlink r:id="rId59" w:history="1">
              <w:r w:rsidRPr="00C05861">
                <w:rPr>
                  <w:rFonts w:ascii="Arial" w:hAnsi="Arial" w:cs="Arial"/>
                  <w:noProof/>
                  <w:color w:val="000000"/>
                  <w:sz w:val="24"/>
                  <w:lang w:eastAsia="tr-TR"/>
                </w:rPr>
                <w:pict>
                  <v:shape id="Resim 302" o:spid="_x0000_i1068" type="#_x0000_t75" alt="Shirt" href="http://images.google.com.tr/imgres?imgurl=http://www.minimalsworld.net/BrazilName/Shirt.gif&amp;imgrefurl=http://whoateallthecupcakes.blogspot.com/2007/12/we-all-want-to-be-brazilians.html&amp;h=415&amp;w=451&amp;sz=8&amp;hl=tr&amp;start=1&amp;tbnid=OMMMNvwHfPu1CM:&amp;tbnh=117&amp;tbnw=127&amp;prev=/images?q=shirt.gif&amp;gbv=2&amp;svnum=10&amp;hl=" style="width:37.5pt;height:35.25pt;visibility:visible" o:button="t">
                    <v:fill o:detectmouseclick="t"/>
                    <v:imagedata r:id="rId60" o:title=""/>
                  </v:shape>
                </w:pict>
              </w:r>
            </w:hyperlink>
          </w:p>
        </w:tc>
        <w:tc>
          <w:tcPr>
            <w:tcW w:w="900" w:type="dxa"/>
          </w:tcPr>
          <w:p w:rsidR="00270ADA" w:rsidRPr="00C05861" w:rsidRDefault="00270ADA" w:rsidP="007148EF">
            <w:pPr>
              <w:spacing w:after="0" w:line="240" w:lineRule="auto"/>
              <w:rPr>
                <w:rFonts w:ascii="Arial" w:hAnsi="Arial" w:cs="Arial"/>
                <w:color w:val="000000"/>
                <w:sz w:val="24"/>
              </w:rPr>
            </w:pPr>
            <w:hyperlink r:id="rId61" w:history="1">
              <w:r w:rsidRPr="00C05861">
                <w:rPr>
                  <w:rFonts w:ascii="Arial" w:hAnsi="Arial" w:cs="Arial"/>
                  <w:noProof/>
                  <w:color w:val="000000"/>
                  <w:sz w:val="24"/>
                  <w:lang w:eastAsia="tr-TR"/>
                </w:rPr>
                <w:pict>
                  <v:shape id="Resim 301" o:spid="_x0000_i1069" type="#_x0000_t75" alt="object_clipart_dress" href="http://images.google.com.tr/imgres?imgurl=http://www.imajlar.com/free_clipart/object_clipart/object_clipart_dress.gif&amp;imgrefurl=http://www.free-clipart-pictures.net/object_clipart.html&amp;h=200&amp;w=177&amp;sz=24&amp;hl=tr&amp;start=1&amp;tbnid=uGIIY-oFRfce8M:&amp;tbnh=104&amp;tbnw=92&amp;prev=/images?q=dress.gif&amp;gbv=2&amp;svnum=10&amp;hl=" style="width:31.5pt;height:36.75pt;visibility:visible" o:button="t">
                    <v:fill o:detectmouseclick="t"/>
                    <v:imagedata r:id="rId62" o:title=""/>
                  </v:shape>
                </w:pict>
              </w:r>
            </w:hyperlink>
          </w:p>
        </w:tc>
        <w:tc>
          <w:tcPr>
            <w:tcW w:w="897" w:type="dxa"/>
          </w:tcPr>
          <w:p w:rsidR="00270ADA" w:rsidRPr="00C05861" w:rsidRDefault="00270ADA" w:rsidP="007148EF">
            <w:pPr>
              <w:spacing w:after="0" w:line="240" w:lineRule="auto"/>
              <w:rPr>
                <w:rFonts w:ascii="Arial" w:hAnsi="Arial" w:cs="Arial"/>
                <w:color w:val="000000"/>
                <w:sz w:val="24"/>
              </w:rPr>
            </w:pPr>
            <w:hyperlink r:id="rId63" w:history="1">
              <w:r w:rsidRPr="00C05861">
                <w:rPr>
                  <w:rFonts w:ascii="Arial" w:hAnsi="Arial" w:cs="Arial"/>
                  <w:noProof/>
                  <w:color w:val="000000"/>
                  <w:sz w:val="24"/>
                  <w:lang w:eastAsia="tr-TR"/>
                </w:rPr>
                <w:pict>
                  <v:shape id="Resim 300" o:spid="_x0000_i1070" type="#_x0000_t75" alt="hat" href="http://images.google.com.tr/imgres?imgurl=http://www.edina.k12.mn.us/cornelia/classrooms/kindergarten/practice/alphabet pictures/hat.gif&amp;imgrefurl=http://www.edina.k12.mn.us/cornelia/classrooms/kindergarten/practice/alphabet_matching.htm&amp;h=128&amp;w=128&amp;sz=4&amp;hl=tr&amp;start=5&amp;tbnid=rG2_Kpv50LVZCM:&amp;tbnh=91&amp;tbnw=91&amp;prev=/images?q=hat.gif&amp;gbv=2&amp;svnum=10&amp;hl=" style="width:36.75pt;height:36.75pt;visibility:visible" o:button="t">
                    <v:fill o:detectmouseclick="t"/>
                    <v:imagedata r:id="rId64" o:title=""/>
                  </v:shape>
                </w:pict>
              </w:r>
            </w:hyperlink>
          </w:p>
        </w:tc>
      </w:tr>
      <w:tr w:rsidR="00270ADA" w:rsidRPr="00C05861" w:rsidTr="004E546C">
        <w:trPr>
          <w:trHeight w:val="345"/>
        </w:trPr>
        <w:tc>
          <w:tcPr>
            <w:tcW w:w="720" w:type="dxa"/>
          </w:tcPr>
          <w:p w:rsidR="00270ADA" w:rsidRPr="00C05861" w:rsidRDefault="00270ADA" w:rsidP="007148EF">
            <w:pPr>
              <w:spacing w:after="0" w:line="240" w:lineRule="auto"/>
              <w:rPr>
                <w:rFonts w:ascii="Arial" w:hAnsi="Arial" w:cs="Arial"/>
                <w:color w:val="000000"/>
                <w:sz w:val="24"/>
              </w:rPr>
            </w:pPr>
            <w:r w:rsidRPr="00C05861">
              <w:rPr>
                <w:rFonts w:ascii="Arial" w:hAnsi="Arial" w:cs="Arial"/>
                <w:color w:val="000000"/>
                <w:sz w:val="24"/>
              </w:rPr>
              <w:t>Jale</w:t>
            </w:r>
          </w:p>
        </w:tc>
        <w:tc>
          <w:tcPr>
            <w:tcW w:w="979" w:type="dxa"/>
          </w:tcPr>
          <w:p w:rsidR="00270ADA" w:rsidRPr="00C05861" w:rsidRDefault="00270ADA" w:rsidP="007148EF">
            <w:pPr>
              <w:spacing w:after="0" w:line="240" w:lineRule="auto"/>
              <w:rPr>
                <w:rFonts w:ascii="Arial" w:hAnsi="Arial" w:cs="Arial"/>
                <w:color w:val="000000"/>
                <w:sz w:val="24"/>
              </w:rPr>
            </w:pPr>
            <w:r w:rsidRPr="00C05861">
              <w:rPr>
                <w:rFonts w:ascii="Arial" w:hAnsi="Arial" w:cs="Arial"/>
                <w:color w:val="000000"/>
                <w:sz w:val="24"/>
              </w:rPr>
              <w:t>√</w:t>
            </w:r>
          </w:p>
        </w:tc>
        <w:tc>
          <w:tcPr>
            <w:tcW w:w="900" w:type="dxa"/>
          </w:tcPr>
          <w:p w:rsidR="00270ADA" w:rsidRPr="00C05861" w:rsidRDefault="00270ADA" w:rsidP="007148EF">
            <w:pPr>
              <w:spacing w:after="0" w:line="240" w:lineRule="auto"/>
              <w:rPr>
                <w:rFonts w:ascii="Arial" w:hAnsi="Arial" w:cs="Arial"/>
                <w:color w:val="000000"/>
                <w:sz w:val="24"/>
              </w:rPr>
            </w:pPr>
            <w:r w:rsidRPr="00C05861">
              <w:rPr>
                <w:rFonts w:ascii="Arial" w:hAnsi="Arial" w:cs="Arial"/>
                <w:color w:val="000000"/>
                <w:sz w:val="24"/>
              </w:rPr>
              <w:t>X</w:t>
            </w:r>
          </w:p>
        </w:tc>
        <w:tc>
          <w:tcPr>
            <w:tcW w:w="900" w:type="dxa"/>
          </w:tcPr>
          <w:p w:rsidR="00270ADA" w:rsidRPr="00C05861" w:rsidRDefault="00270ADA" w:rsidP="007148EF">
            <w:pPr>
              <w:spacing w:after="0" w:line="240" w:lineRule="auto"/>
              <w:rPr>
                <w:rFonts w:ascii="Arial" w:hAnsi="Arial" w:cs="Arial"/>
                <w:color w:val="000000"/>
                <w:sz w:val="24"/>
              </w:rPr>
            </w:pPr>
            <w:r w:rsidRPr="00C05861">
              <w:rPr>
                <w:rFonts w:ascii="Arial" w:hAnsi="Arial" w:cs="Arial"/>
                <w:color w:val="000000"/>
                <w:sz w:val="24"/>
              </w:rPr>
              <w:t>√</w:t>
            </w:r>
          </w:p>
        </w:tc>
        <w:tc>
          <w:tcPr>
            <w:tcW w:w="897" w:type="dxa"/>
          </w:tcPr>
          <w:p w:rsidR="00270ADA" w:rsidRPr="00C05861" w:rsidRDefault="00270ADA" w:rsidP="007148EF">
            <w:pPr>
              <w:spacing w:after="0" w:line="240" w:lineRule="auto"/>
              <w:rPr>
                <w:rFonts w:ascii="Arial" w:hAnsi="Arial" w:cs="Arial"/>
                <w:color w:val="000000"/>
                <w:sz w:val="24"/>
              </w:rPr>
            </w:pPr>
            <w:r w:rsidRPr="00C05861">
              <w:rPr>
                <w:rFonts w:ascii="Arial" w:hAnsi="Arial" w:cs="Arial"/>
                <w:color w:val="000000"/>
                <w:sz w:val="24"/>
              </w:rPr>
              <w:t>√</w:t>
            </w:r>
          </w:p>
        </w:tc>
      </w:tr>
      <w:tr w:rsidR="00270ADA" w:rsidRPr="00C05861" w:rsidTr="004E546C">
        <w:trPr>
          <w:trHeight w:val="345"/>
        </w:trPr>
        <w:tc>
          <w:tcPr>
            <w:tcW w:w="720" w:type="dxa"/>
          </w:tcPr>
          <w:p w:rsidR="00270ADA" w:rsidRPr="00C05861" w:rsidRDefault="00270ADA" w:rsidP="007148EF">
            <w:pPr>
              <w:spacing w:after="0" w:line="240" w:lineRule="auto"/>
              <w:rPr>
                <w:rFonts w:ascii="Arial" w:hAnsi="Arial" w:cs="Arial"/>
                <w:color w:val="000000"/>
                <w:sz w:val="24"/>
              </w:rPr>
            </w:pPr>
            <w:r w:rsidRPr="00C05861">
              <w:rPr>
                <w:rFonts w:ascii="Arial" w:hAnsi="Arial" w:cs="Arial"/>
                <w:color w:val="000000"/>
                <w:sz w:val="24"/>
              </w:rPr>
              <w:t>Lale</w:t>
            </w:r>
          </w:p>
        </w:tc>
        <w:tc>
          <w:tcPr>
            <w:tcW w:w="979" w:type="dxa"/>
          </w:tcPr>
          <w:p w:rsidR="00270ADA" w:rsidRPr="00C05861" w:rsidRDefault="00270ADA" w:rsidP="007148EF">
            <w:pPr>
              <w:spacing w:after="0" w:line="240" w:lineRule="auto"/>
              <w:rPr>
                <w:rFonts w:ascii="Arial" w:hAnsi="Arial" w:cs="Arial"/>
                <w:color w:val="000000"/>
                <w:sz w:val="24"/>
              </w:rPr>
            </w:pPr>
            <w:r w:rsidRPr="00C05861">
              <w:rPr>
                <w:rFonts w:ascii="Arial" w:hAnsi="Arial" w:cs="Arial"/>
                <w:color w:val="000000"/>
                <w:sz w:val="24"/>
              </w:rPr>
              <w:t>X</w:t>
            </w:r>
          </w:p>
        </w:tc>
        <w:tc>
          <w:tcPr>
            <w:tcW w:w="900" w:type="dxa"/>
          </w:tcPr>
          <w:p w:rsidR="00270ADA" w:rsidRPr="00C05861" w:rsidRDefault="00270ADA" w:rsidP="007148EF">
            <w:pPr>
              <w:spacing w:after="0" w:line="240" w:lineRule="auto"/>
              <w:rPr>
                <w:rFonts w:ascii="Arial" w:hAnsi="Arial" w:cs="Arial"/>
                <w:color w:val="000000"/>
                <w:sz w:val="24"/>
              </w:rPr>
            </w:pPr>
            <w:r w:rsidRPr="00C05861">
              <w:rPr>
                <w:rFonts w:ascii="Arial" w:hAnsi="Arial" w:cs="Arial"/>
                <w:color w:val="000000"/>
                <w:sz w:val="24"/>
              </w:rPr>
              <w:t>X</w:t>
            </w:r>
          </w:p>
        </w:tc>
        <w:tc>
          <w:tcPr>
            <w:tcW w:w="900" w:type="dxa"/>
          </w:tcPr>
          <w:p w:rsidR="00270ADA" w:rsidRPr="00C05861" w:rsidRDefault="00270ADA" w:rsidP="007148EF">
            <w:pPr>
              <w:spacing w:after="0" w:line="240" w:lineRule="auto"/>
              <w:rPr>
                <w:rFonts w:ascii="Arial" w:hAnsi="Arial" w:cs="Arial"/>
                <w:color w:val="000000"/>
                <w:sz w:val="24"/>
              </w:rPr>
            </w:pPr>
            <w:r w:rsidRPr="00C05861">
              <w:rPr>
                <w:rFonts w:ascii="Arial" w:hAnsi="Arial" w:cs="Arial"/>
                <w:color w:val="000000"/>
                <w:sz w:val="24"/>
              </w:rPr>
              <w:t>√</w:t>
            </w:r>
          </w:p>
        </w:tc>
        <w:tc>
          <w:tcPr>
            <w:tcW w:w="897" w:type="dxa"/>
          </w:tcPr>
          <w:p w:rsidR="00270ADA" w:rsidRPr="00C05861" w:rsidRDefault="00270ADA" w:rsidP="007148EF">
            <w:pPr>
              <w:spacing w:after="0" w:line="240" w:lineRule="auto"/>
              <w:rPr>
                <w:rFonts w:ascii="Arial" w:hAnsi="Arial" w:cs="Arial"/>
                <w:color w:val="000000"/>
                <w:sz w:val="24"/>
              </w:rPr>
            </w:pPr>
            <w:r w:rsidRPr="00C05861">
              <w:rPr>
                <w:rFonts w:ascii="Arial" w:hAnsi="Arial" w:cs="Arial"/>
                <w:color w:val="000000"/>
                <w:sz w:val="24"/>
              </w:rPr>
              <w:t>X</w:t>
            </w:r>
          </w:p>
        </w:tc>
      </w:tr>
      <w:tr w:rsidR="00270ADA" w:rsidRPr="00C05861" w:rsidTr="004E546C">
        <w:trPr>
          <w:trHeight w:val="360"/>
        </w:trPr>
        <w:tc>
          <w:tcPr>
            <w:tcW w:w="720" w:type="dxa"/>
          </w:tcPr>
          <w:p w:rsidR="00270ADA" w:rsidRPr="00C05861" w:rsidRDefault="00270ADA" w:rsidP="007148EF">
            <w:pPr>
              <w:spacing w:after="0" w:line="240" w:lineRule="auto"/>
              <w:rPr>
                <w:rFonts w:ascii="Arial" w:hAnsi="Arial" w:cs="Arial"/>
                <w:color w:val="000000"/>
                <w:sz w:val="24"/>
              </w:rPr>
            </w:pPr>
            <w:r w:rsidRPr="00C05861">
              <w:rPr>
                <w:rFonts w:ascii="Arial" w:hAnsi="Arial" w:cs="Arial"/>
                <w:color w:val="000000"/>
                <w:sz w:val="24"/>
              </w:rPr>
              <w:t>Gaye</w:t>
            </w:r>
          </w:p>
        </w:tc>
        <w:tc>
          <w:tcPr>
            <w:tcW w:w="979" w:type="dxa"/>
          </w:tcPr>
          <w:p w:rsidR="00270ADA" w:rsidRPr="00C05861" w:rsidRDefault="00270ADA" w:rsidP="007148EF">
            <w:pPr>
              <w:spacing w:after="0" w:line="240" w:lineRule="auto"/>
              <w:rPr>
                <w:rFonts w:ascii="Arial" w:hAnsi="Arial" w:cs="Arial"/>
                <w:color w:val="000000"/>
                <w:sz w:val="24"/>
              </w:rPr>
            </w:pPr>
            <w:r w:rsidRPr="00C05861">
              <w:rPr>
                <w:rFonts w:ascii="Arial" w:hAnsi="Arial" w:cs="Arial"/>
                <w:color w:val="000000"/>
                <w:sz w:val="24"/>
              </w:rPr>
              <w:t>√</w:t>
            </w:r>
          </w:p>
        </w:tc>
        <w:tc>
          <w:tcPr>
            <w:tcW w:w="900" w:type="dxa"/>
          </w:tcPr>
          <w:p w:rsidR="00270ADA" w:rsidRPr="00C05861" w:rsidRDefault="00270ADA" w:rsidP="007148EF">
            <w:pPr>
              <w:spacing w:after="0" w:line="240" w:lineRule="auto"/>
              <w:rPr>
                <w:rFonts w:ascii="Arial" w:hAnsi="Arial" w:cs="Arial"/>
                <w:color w:val="000000"/>
                <w:sz w:val="24"/>
              </w:rPr>
            </w:pPr>
            <w:r w:rsidRPr="00C05861">
              <w:rPr>
                <w:rFonts w:ascii="Arial" w:hAnsi="Arial" w:cs="Arial"/>
                <w:color w:val="000000"/>
                <w:sz w:val="24"/>
              </w:rPr>
              <w:t>√</w:t>
            </w:r>
          </w:p>
        </w:tc>
        <w:tc>
          <w:tcPr>
            <w:tcW w:w="900" w:type="dxa"/>
          </w:tcPr>
          <w:p w:rsidR="00270ADA" w:rsidRPr="00C05861" w:rsidRDefault="00270ADA" w:rsidP="007148EF">
            <w:pPr>
              <w:spacing w:after="0" w:line="240" w:lineRule="auto"/>
              <w:rPr>
                <w:rFonts w:ascii="Arial" w:hAnsi="Arial" w:cs="Arial"/>
                <w:color w:val="000000"/>
                <w:sz w:val="24"/>
              </w:rPr>
            </w:pPr>
            <w:r w:rsidRPr="00C05861">
              <w:rPr>
                <w:rFonts w:ascii="Arial" w:hAnsi="Arial" w:cs="Arial"/>
                <w:color w:val="000000"/>
                <w:sz w:val="24"/>
              </w:rPr>
              <w:t>√</w:t>
            </w:r>
          </w:p>
        </w:tc>
        <w:tc>
          <w:tcPr>
            <w:tcW w:w="897" w:type="dxa"/>
          </w:tcPr>
          <w:p w:rsidR="00270ADA" w:rsidRPr="00C05861" w:rsidRDefault="00270ADA" w:rsidP="007148EF">
            <w:pPr>
              <w:spacing w:after="0" w:line="240" w:lineRule="auto"/>
              <w:rPr>
                <w:rFonts w:ascii="Arial" w:hAnsi="Arial" w:cs="Arial"/>
                <w:color w:val="000000"/>
                <w:sz w:val="24"/>
              </w:rPr>
            </w:pPr>
            <w:r w:rsidRPr="00C05861">
              <w:rPr>
                <w:rFonts w:ascii="Arial" w:hAnsi="Arial" w:cs="Arial"/>
                <w:color w:val="000000"/>
                <w:sz w:val="24"/>
              </w:rPr>
              <w:t>X</w:t>
            </w:r>
          </w:p>
        </w:tc>
      </w:tr>
      <w:tr w:rsidR="00270ADA" w:rsidRPr="00C05861" w:rsidTr="004E546C">
        <w:trPr>
          <w:trHeight w:val="346"/>
        </w:trPr>
        <w:tc>
          <w:tcPr>
            <w:tcW w:w="720" w:type="dxa"/>
          </w:tcPr>
          <w:p w:rsidR="00270ADA" w:rsidRPr="00C05861" w:rsidRDefault="00270ADA" w:rsidP="007148EF">
            <w:pPr>
              <w:spacing w:after="0" w:line="240" w:lineRule="auto"/>
              <w:rPr>
                <w:rFonts w:ascii="Arial" w:hAnsi="Arial" w:cs="Arial"/>
                <w:color w:val="000000"/>
                <w:sz w:val="24"/>
              </w:rPr>
            </w:pPr>
            <w:r w:rsidRPr="00C05861">
              <w:rPr>
                <w:rFonts w:ascii="Arial" w:hAnsi="Arial" w:cs="Arial"/>
                <w:color w:val="000000"/>
                <w:sz w:val="24"/>
              </w:rPr>
              <w:t>Mert</w:t>
            </w:r>
          </w:p>
        </w:tc>
        <w:tc>
          <w:tcPr>
            <w:tcW w:w="979" w:type="dxa"/>
          </w:tcPr>
          <w:p w:rsidR="00270ADA" w:rsidRPr="00C05861" w:rsidRDefault="00270ADA" w:rsidP="007148EF">
            <w:pPr>
              <w:spacing w:after="0" w:line="240" w:lineRule="auto"/>
              <w:rPr>
                <w:rFonts w:ascii="Arial" w:hAnsi="Arial" w:cs="Arial"/>
                <w:color w:val="000000"/>
                <w:sz w:val="24"/>
              </w:rPr>
            </w:pPr>
            <w:r w:rsidRPr="00C05861">
              <w:rPr>
                <w:rFonts w:ascii="Arial" w:hAnsi="Arial" w:cs="Arial"/>
                <w:color w:val="000000"/>
                <w:sz w:val="24"/>
              </w:rPr>
              <w:t>√</w:t>
            </w:r>
          </w:p>
        </w:tc>
        <w:tc>
          <w:tcPr>
            <w:tcW w:w="900" w:type="dxa"/>
          </w:tcPr>
          <w:p w:rsidR="00270ADA" w:rsidRPr="00C05861" w:rsidRDefault="00270ADA" w:rsidP="007148EF">
            <w:pPr>
              <w:spacing w:after="0" w:line="240" w:lineRule="auto"/>
              <w:rPr>
                <w:rFonts w:ascii="Arial" w:hAnsi="Arial" w:cs="Arial"/>
                <w:color w:val="000000"/>
                <w:sz w:val="24"/>
              </w:rPr>
            </w:pPr>
            <w:r w:rsidRPr="00C05861">
              <w:rPr>
                <w:rFonts w:ascii="Arial" w:hAnsi="Arial" w:cs="Arial"/>
                <w:color w:val="000000"/>
                <w:sz w:val="24"/>
              </w:rPr>
              <w:t>√</w:t>
            </w:r>
          </w:p>
        </w:tc>
        <w:tc>
          <w:tcPr>
            <w:tcW w:w="900" w:type="dxa"/>
          </w:tcPr>
          <w:p w:rsidR="00270ADA" w:rsidRPr="00C05861" w:rsidRDefault="00270ADA" w:rsidP="007148EF">
            <w:pPr>
              <w:spacing w:after="0" w:line="240" w:lineRule="auto"/>
              <w:rPr>
                <w:rFonts w:ascii="Arial" w:hAnsi="Arial" w:cs="Arial"/>
                <w:color w:val="000000"/>
                <w:sz w:val="24"/>
              </w:rPr>
            </w:pPr>
            <w:r w:rsidRPr="00C05861">
              <w:rPr>
                <w:rFonts w:ascii="Arial" w:hAnsi="Arial" w:cs="Arial"/>
                <w:color w:val="000000"/>
                <w:sz w:val="24"/>
              </w:rPr>
              <w:t>X</w:t>
            </w:r>
          </w:p>
        </w:tc>
        <w:tc>
          <w:tcPr>
            <w:tcW w:w="897" w:type="dxa"/>
          </w:tcPr>
          <w:p w:rsidR="00270ADA" w:rsidRPr="00C05861" w:rsidRDefault="00270ADA" w:rsidP="007148EF">
            <w:pPr>
              <w:spacing w:after="0" w:line="240" w:lineRule="auto"/>
              <w:rPr>
                <w:rFonts w:ascii="Arial" w:hAnsi="Arial" w:cs="Arial"/>
                <w:color w:val="000000"/>
                <w:sz w:val="24"/>
              </w:rPr>
            </w:pPr>
            <w:r w:rsidRPr="00C05861">
              <w:rPr>
                <w:rFonts w:ascii="Arial" w:hAnsi="Arial" w:cs="Arial"/>
                <w:color w:val="000000"/>
                <w:sz w:val="24"/>
              </w:rPr>
              <w:t>√</w:t>
            </w:r>
          </w:p>
        </w:tc>
      </w:tr>
    </w:tbl>
    <w:p w:rsidR="00270ADA" w:rsidRPr="007148EF" w:rsidRDefault="00270ADA" w:rsidP="007148EF">
      <w:pPr>
        <w:spacing w:after="0" w:line="240" w:lineRule="auto"/>
        <w:rPr>
          <w:rFonts w:ascii="Arial" w:hAnsi="Arial" w:cs="Arial"/>
          <w:color w:val="000000"/>
          <w:sz w:val="24"/>
        </w:rPr>
      </w:pPr>
    </w:p>
    <w:p w:rsidR="00270ADA" w:rsidRPr="007148EF" w:rsidRDefault="00270ADA" w:rsidP="007148EF">
      <w:pPr>
        <w:spacing w:after="0" w:line="240" w:lineRule="auto"/>
        <w:rPr>
          <w:rFonts w:ascii="Arial" w:hAnsi="Arial" w:cs="Arial"/>
          <w:color w:val="000000"/>
          <w:sz w:val="24"/>
        </w:rPr>
      </w:pPr>
      <w:r w:rsidRPr="007148EF">
        <w:rPr>
          <w:rFonts w:ascii="Arial" w:hAnsi="Arial" w:cs="Arial"/>
          <w:b/>
          <w:color w:val="000000"/>
          <w:sz w:val="28"/>
          <w:u w:val="single"/>
        </w:rPr>
        <w:t>1-</w:t>
      </w:r>
      <w:r w:rsidRPr="007148EF">
        <w:rPr>
          <w:rFonts w:ascii="Arial" w:hAnsi="Arial" w:cs="Arial"/>
          <w:color w:val="000000"/>
          <w:sz w:val="28"/>
        </w:rPr>
        <w:t xml:space="preserve"> </w:t>
      </w:r>
      <w:r w:rsidRPr="007148EF">
        <w:rPr>
          <w:rFonts w:ascii="Arial" w:hAnsi="Arial" w:cs="Arial"/>
          <w:color w:val="000000"/>
          <w:sz w:val="24"/>
        </w:rPr>
        <w:t xml:space="preserve">: Mert </w:t>
      </w:r>
      <w:r w:rsidRPr="007148EF">
        <w:rPr>
          <w:rFonts w:ascii="Arial" w:hAnsi="Arial" w:cs="Arial"/>
          <w:color w:val="000000"/>
          <w:sz w:val="24"/>
          <w:u w:val="single"/>
        </w:rPr>
        <w:t>hasn’t</w:t>
      </w:r>
      <w:r w:rsidRPr="007148EF">
        <w:rPr>
          <w:rFonts w:ascii="Arial" w:hAnsi="Arial" w:cs="Arial"/>
          <w:color w:val="000000"/>
          <w:sz w:val="24"/>
        </w:rPr>
        <w:t xml:space="preserve"> got  a ______________ .</w:t>
      </w:r>
    </w:p>
    <w:p w:rsidR="00270ADA" w:rsidRPr="007148EF" w:rsidRDefault="00270ADA" w:rsidP="007148EF">
      <w:pPr>
        <w:spacing w:after="0" w:line="240" w:lineRule="auto"/>
        <w:rPr>
          <w:rFonts w:ascii="Arial" w:hAnsi="Arial" w:cs="Arial"/>
          <w:color w:val="000000"/>
          <w:sz w:val="24"/>
        </w:rPr>
      </w:pPr>
      <w:r>
        <w:rPr>
          <w:rFonts w:ascii="Arial" w:hAnsi="Arial" w:cs="Arial"/>
          <w:color w:val="000000"/>
          <w:sz w:val="24"/>
        </w:rPr>
        <w:t>A)</w:t>
      </w:r>
      <w:r w:rsidRPr="007148EF">
        <w:rPr>
          <w:rFonts w:ascii="Arial" w:hAnsi="Arial" w:cs="Arial"/>
          <w:color w:val="000000"/>
          <w:sz w:val="24"/>
        </w:rPr>
        <w:t xml:space="preserve"> </w:t>
      </w:r>
      <w:r>
        <w:rPr>
          <w:rFonts w:ascii="Arial" w:hAnsi="Arial" w:cs="Arial"/>
          <w:color w:val="000000"/>
          <w:sz w:val="24"/>
        </w:rPr>
        <w:t>:sweater                     B)</w:t>
      </w:r>
      <w:r w:rsidRPr="007148EF">
        <w:rPr>
          <w:rFonts w:ascii="Arial" w:hAnsi="Arial" w:cs="Arial"/>
          <w:color w:val="000000"/>
          <w:sz w:val="24"/>
        </w:rPr>
        <w:t xml:space="preserve"> T_shirt</w:t>
      </w:r>
    </w:p>
    <w:p w:rsidR="00270ADA" w:rsidRPr="007148EF" w:rsidRDefault="00270ADA" w:rsidP="007148EF">
      <w:pPr>
        <w:spacing w:after="0" w:line="240" w:lineRule="auto"/>
        <w:rPr>
          <w:rFonts w:ascii="Arial" w:hAnsi="Arial" w:cs="Arial"/>
          <w:color w:val="000000"/>
          <w:sz w:val="24"/>
        </w:rPr>
      </w:pPr>
      <w:r>
        <w:rPr>
          <w:rFonts w:ascii="Arial" w:hAnsi="Arial" w:cs="Arial"/>
          <w:color w:val="000000"/>
          <w:sz w:val="24"/>
        </w:rPr>
        <w:t>C)</w:t>
      </w:r>
      <w:r w:rsidRPr="007148EF">
        <w:rPr>
          <w:rFonts w:ascii="Arial" w:hAnsi="Arial" w:cs="Arial"/>
          <w:color w:val="000000"/>
          <w:sz w:val="24"/>
        </w:rPr>
        <w:t xml:space="preserve"> hat                       </w:t>
      </w:r>
      <w:r>
        <w:rPr>
          <w:rFonts w:ascii="Arial" w:hAnsi="Arial" w:cs="Arial"/>
          <w:color w:val="000000"/>
          <w:sz w:val="24"/>
        </w:rPr>
        <w:t xml:space="preserve">       D)</w:t>
      </w:r>
      <w:r w:rsidRPr="007148EF">
        <w:rPr>
          <w:rFonts w:ascii="Arial" w:hAnsi="Arial" w:cs="Arial"/>
          <w:color w:val="000000"/>
          <w:sz w:val="24"/>
        </w:rPr>
        <w:t xml:space="preserve"> dress</w:t>
      </w:r>
    </w:p>
    <w:p w:rsidR="00270ADA" w:rsidRPr="007148EF" w:rsidRDefault="00270ADA" w:rsidP="007148EF">
      <w:pPr>
        <w:spacing w:after="0" w:line="240" w:lineRule="auto"/>
        <w:rPr>
          <w:rFonts w:ascii="Arial" w:hAnsi="Arial" w:cs="Arial"/>
          <w:color w:val="000000"/>
          <w:sz w:val="24"/>
        </w:rPr>
      </w:pPr>
    </w:p>
    <w:p w:rsidR="00270ADA" w:rsidRPr="007148EF" w:rsidRDefault="00270ADA" w:rsidP="007148EF">
      <w:pPr>
        <w:spacing w:after="0" w:line="240" w:lineRule="auto"/>
        <w:rPr>
          <w:rFonts w:ascii="Arial" w:hAnsi="Arial" w:cs="Arial"/>
          <w:color w:val="000000"/>
          <w:sz w:val="24"/>
        </w:rPr>
      </w:pPr>
      <w:r w:rsidRPr="007148EF">
        <w:rPr>
          <w:rFonts w:ascii="Arial" w:hAnsi="Arial" w:cs="Arial"/>
          <w:b/>
          <w:color w:val="000000"/>
          <w:sz w:val="28"/>
        </w:rPr>
        <w:t xml:space="preserve">2- </w:t>
      </w:r>
      <w:r w:rsidRPr="007148EF">
        <w:rPr>
          <w:rFonts w:ascii="Arial" w:hAnsi="Arial" w:cs="Arial"/>
          <w:color w:val="000000"/>
          <w:sz w:val="24"/>
        </w:rPr>
        <w:t xml:space="preserve">: Jale </w:t>
      </w:r>
      <w:r w:rsidRPr="007148EF">
        <w:rPr>
          <w:rFonts w:ascii="Arial" w:hAnsi="Arial" w:cs="Arial"/>
          <w:color w:val="000000"/>
          <w:sz w:val="24"/>
          <w:u w:val="single"/>
        </w:rPr>
        <w:t>has got</w:t>
      </w:r>
      <w:r w:rsidRPr="007148EF">
        <w:rPr>
          <w:rFonts w:ascii="Arial" w:hAnsi="Arial" w:cs="Arial"/>
          <w:color w:val="000000"/>
          <w:sz w:val="24"/>
        </w:rPr>
        <w:t xml:space="preserve">  a  ______ and she </w:t>
      </w:r>
      <w:r w:rsidRPr="007148EF">
        <w:rPr>
          <w:rFonts w:ascii="Arial" w:hAnsi="Arial" w:cs="Arial"/>
          <w:color w:val="000000"/>
          <w:sz w:val="24"/>
          <w:u w:val="single"/>
        </w:rPr>
        <w:t>hasn’t got</w:t>
      </w:r>
      <w:r w:rsidRPr="007148EF">
        <w:rPr>
          <w:rFonts w:ascii="Arial" w:hAnsi="Arial" w:cs="Arial"/>
          <w:color w:val="000000"/>
          <w:sz w:val="24"/>
        </w:rPr>
        <w:t xml:space="preserve">  a  _______ .</w:t>
      </w:r>
    </w:p>
    <w:p w:rsidR="00270ADA" w:rsidRDefault="00270ADA" w:rsidP="007148EF">
      <w:pPr>
        <w:spacing w:after="0" w:line="240" w:lineRule="auto"/>
        <w:rPr>
          <w:rFonts w:ascii="Arial" w:hAnsi="Arial" w:cs="Arial"/>
          <w:color w:val="000000"/>
          <w:sz w:val="24"/>
        </w:rPr>
      </w:pPr>
    </w:p>
    <w:p w:rsidR="00270ADA" w:rsidRPr="007148EF" w:rsidRDefault="00270ADA" w:rsidP="007148EF">
      <w:pPr>
        <w:spacing w:after="0" w:line="240" w:lineRule="auto"/>
        <w:rPr>
          <w:rFonts w:ascii="Arial" w:hAnsi="Arial" w:cs="Arial"/>
          <w:color w:val="000000"/>
          <w:sz w:val="24"/>
        </w:rPr>
      </w:pPr>
      <w:r>
        <w:rPr>
          <w:rFonts w:ascii="Arial" w:hAnsi="Arial" w:cs="Arial"/>
          <w:color w:val="000000"/>
          <w:sz w:val="24"/>
        </w:rPr>
        <w:t xml:space="preserve">A) T_shirt /  hat             B) </w:t>
      </w:r>
      <w:r w:rsidRPr="007148EF">
        <w:rPr>
          <w:rFonts w:ascii="Arial" w:hAnsi="Arial" w:cs="Arial"/>
          <w:color w:val="000000"/>
          <w:sz w:val="24"/>
        </w:rPr>
        <w:t>dress  /  T_shirt</w:t>
      </w:r>
    </w:p>
    <w:p w:rsidR="00270ADA" w:rsidRDefault="00270ADA" w:rsidP="007148EF">
      <w:pPr>
        <w:spacing w:after="0" w:line="240" w:lineRule="auto"/>
        <w:rPr>
          <w:rFonts w:ascii="Arial" w:hAnsi="Arial" w:cs="Arial"/>
          <w:color w:val="000000"/>
          <w:sz w:val="24"/>
        </w:rPr>
      </w:pPr>
      <w:r>
        <w:rPr>
          <w:rFonts w:ascii="Arial" w:hAnsi="Arial" w:cs="Arial"/>
          <w:color w:val="000000"/>
          <w:sz w:val="24"/>
        </w:rPr>
        <w:t xml:space="preserve">C)  sweater / dress        D) </w:t>
      </w:r>
      <w:r w:rsidRPr="007148EF">
        <w:rPr>
          <w:rFonts w:ascii="Arial" w:hAnsi="Arial" w:cs="Arial"/>
          <w:color w:val="000000"/>
          <w:sz w:val="24"/>
        </w:rPr>
        <w:t xml:space="preserve"> hat  /  sweater</w:t>
      </w:r>
    </w:p>
    <w:p w:rsidR="00270ADA" w:rsidRDefault="00270ADA" w:rsidP="007148EF">
      <w:pPr>
        <w:spacing w:after="0" w:line="240" w:lineRule="auto"/>
        <w:rPr>
          <w:rFonts w:ascii="Arial" w:hAnsi="Arial" w:cs="Arial"/>
          <w:color w:val="000000"/>
          <w:sz w:val="24"/>
        </w:rPr>
      </w:pPr>
    </w:p>
    <w:p w:rsidR="00270ADA" w:rsidRDefault="00270ADA" w:rsidP="007148EF">
      <w:pPr>
        <w:spacing w:after="0" w:line="240" w:lineRule="auto"/>
        <w:rPr>
          <w:rFonts w:ascii="Arial" w:hAnsi="Arial" w:cs="Arial"/>
          <w:b/>
          <w:color w:val="000000"/>
          <w:sz w:val="24"/>
        </w:rPr>
      </w:pPr>
      <w:r w:rsidRPr="007148EF">
        <w:rPr>
          <w:rFonts w:ascii="Arial" w:hAnsi="Arial" w:cs="Arial"/>
          <w:b/>
          <w:color w:val="000000"/>
          <w:sz w:val="28"/>
        </w:rPr>
        <w:t>3-</w:t>
      </w:r>
      <w:r>
        <w:rPr>
          <w:rFonts w:ascii="Arial" w:hAnsi="Arial" w:cs="Arial"/>
          <w:b/>
          <w:color w:val="000000"/>
          <w:sz w:val="28"/>
        </w:rPr>
        <w:t xml:space="preserve"> </w:t>
      </w:r>
      <w:r>
        <w:rPr>
          <w:rFonts w:ascii="Arial" w:hAnsi="Arial" w:cs="Arial"/>
          <w:b/>
          <w:color w:val="000000"/>
          <w:sz w:val="24"/>
        </w:rPr>
        <w:t xml:space="preserve">Hangi seçenekteki görselle eşleştirme </w:t>
      </w:r>
      <w:r w:rsidRPr="00BE403F">
        <w:rPr>
          <w:rFonts w:ascii="Arial" w:hAnsi="Arial" w:cs="Arial"/>
          <w:b/>
          <w:color w:val="000000"/>
          <w:sz w:val="28"/>
          <w:u w:val="single"/>
        </w:rPr>
        <w:t>yanlış</w:t>
      </w:r>
      <w:r>
        <w:rPr>
          <w:rFonts w:ascii="Arial" w:hAnsi="Arial" w:cs="Arial"/>
          <w:b/>
          <w:color w:val="000000"/>
          <w:sz w:val="24"/>
        </w:rPr>
        <w:t xml:space="preserve"> yapılmıştır?</w:t>
      </w:r>
    </w:p>
    <w:p w:rsidR="00270ADA" w:rsidRDefault="00270ADA" w:rsidP="007148EF">
      <w:pPr>
        <w:spacing w:after="0" w:line="240" w:lineRule="auto"/>
        <w:rPr>
          <w:rFonts w:ascii="Arial" w:hAnsi="Arial" w:cs="Arial"/>
          <w:color w:val="000000"/>
          <w:sz w:val="24"/>
        </w:rPr>
      </w:pPr>
      <w:r w:rsidRPr="00BE403F">
        <w:rPr>
          <w:rFonts w:ascii="Arial" w:hAnsi="Arial" w:cs="Arial"/>
          <w:color w:val="000000"/>
          <w:sz w:val="24"/>
        </w:rPr>
        <w:t xml:space="preserve">A) </w:t>
      </w:r>
      <w:r>
        <w:rPr>
          <w:rFonts w:ascii="Arial" w:hAnsi="Arial" w:cs="Arial"/>
          <w:color w:val="000000"/>
          <w:sz w:val="24"/>
        </w:rPr>
        <w:t xml:space="preserve">Be quiet.               </w:t>
      </w:r>
      <w:r w:rsidRPr="00C05861">
        <w:rPr>
          <w:rFonts w:ascii="Times New Roman" w:hAnsi="Times New Roman"/>
          <w:noProof/>
          <w:sz w:val="24"/>
          <w:szCs w:val="24"/>
          <w:lang w:eastAsia="tr-TR"/>
        </w:rPr>
        <w:pict>
          <v:shape id="Resim 304" o:spid="_x0000_i1071" type="#_x0000_t75" style="width:44.25pt;height:39.75pt;visibility:visible">
            <v:imagedata r:id="rId65" o:title=""/>
          </v:shape>
        </w:pict>
      </w:r>
    </w:p>
    <w:p w:rsidR="00270ADA" w:rsidRDefault="00270ADA" w:rsidP="007148EF">
      <w:pPr>
        <w:spacing w:after="0" w:line="240" w:lineRule="auto"/>
        <w:rPr>
          <w:rFonts w:ascii="Arial" w:hAnsi="Arial" w:cs="Arial"/>
          <w:color w:val="000000"/>
          <w:sz w:val="24"/>
        </w:rPr>
      </w:pPr>
      <w:r>
        <w:rPr>
          <w:rFonts w:ascii="Arial" w:hAnsi="Arial" w:cs="Arial"/>
          <w:color w:val="000000"/>
          <w:sz w:val="24"/>
        </w:rPr>
        <w:t xml:space="preserve">B) Stand up         . </w:t>
      </w:r>
      <w:r w:rsidRPr="00C05861">
        <w:rPr>
          <w:rFonts w:ascii="Times New Roman" w:hAnsi="Times New Roman"/>
          <w:noProof/>
          <w:sz w:val="24"/>
          <w:szCs w:val="24"/>
          <w:lang w:eastAsia="tr-TR"/>
        </w:rPr>
        <w:pict>
          <v:shape id="Resim 305" o:spid="_x0000_i1072" type="#_x0000_t75" style="width:54pt;height:42pt;visibility:visible">
            <v:imagedata r:id="rId66" o:title=""/>
          </v:shape>
        </w:pict>
      </w:r>
    </w:p>
    <w:p w:rsidR="00270ADA" w:rsidRDefault="00270ADA" w:rsidP="007148EF">
      <w:pPr>
        <w:spacing w:after="0" w:line="240" w:lineRule="auto"/>
        <w:rPr>
          <w:rFonts w:ascii="Arial" w:hAnsi="Arial" w:cs="Arial"/>
          <w:color w:val="000000"/>
          <w:sz w:val="24"/>
        </w:rPr>
      </w:pPr>
      <w:r>
        <w:rPr>
          <w:noProof/>
          <w:lang w:eastAsia="tr-TR"/>
        </w:rPr>
        <w:pict>
          <v:shape id="Resim 309" o:spid="_x0000_s1291" type="#_x0000_t75" style="position:absolute;margin-left:113.75pt;margin-top:6.25pt;width:54pt;height:40.15pt;z-index:251691520;visibility:visible">
            <v:imagedata r:id="rId67" o:title=""/>
            <w10:wrap type="square"/>
          </v:shape>
        </w:pict>
      </w:r>
    </w:p>
    <w:p w:rsidR="00270ADA" w:rsidRDefault="00270ADA" w:rsidP="007148EF">
      <w:pPr>
        <w:spacing w:after="0" w:line="240" w:lineRule="auto"/>
        <w:rPr>
          <w:rFonts w:ascii="Arial" w:hAnsi="Arial" w:cs="Arial"/>
          <w:color w:val="000000"/>
          <w:sz w:val="24"/>
        </w:rPr>
      </w:pPr>
    </w:p>
    <w:p w:rsidR="00270ADA" w:rsidRDefault="00270ADA" w:rsidP="007148EF">
      <w:pPr>
        <w:spacing w:after="0" w:line="240" w:lineRule="auto"/>
        <w:rPr>
          <w:rFonts w:ascii="Arial" w:hAnsi="Arial" w:cs="Arial"/>
          <w:color w:val="000000"/>
          <w:sz w:val="24"/>
        </w:rPr>
      </w:pPr>
      <w:r>
        <w:rPr>
          <w:rFonts w:ascii="Arial" w:hAnsi="Arial" w:cs="Arial"/>
          <w:color w:val="000000"/>
          <w:sz w:val="24"/>
        </w:rPr>
        <w:t>C)Open your book.</w:t>
      </w:r>
    </w:p>
    <w:p w:rsidR="00270ADA" w:rsidRDefault="00270ADA" w:rsidP="00BE403F">
      <w:pPr>
        <w:pStyle w:val="ListeParagraf1"/>
        <w:spacing w:after="0" w:line="240" w:lineRule="atLeast"/>
        <w:ind w:left="0"/>
        <w:rPr>
          <w:rFonts w:ascii="Arial" w:hAnsi="Arial" w:cs="Arial"/>
          <w:color w:val="000000"/>
          <w:sz w:val="24"/>
        </w:rPr>
      </w:pPr>
    </w:p>
    <w:p w:rsidR="00270ADA" w:rsidRPr="00C77231" w:rsidRDefault="00270ADA" w:rsidP="00BE403F">
      <w:pPr>
        <w:pStyle w:val="ListeParagraf1"/>
        <w:spacing w:after="0" w:line="240" w:lineRule="atLeast"/>
        <w:ind w:left="0"/>
        <w:rPr>
          <w:rFonts w:ascii="Times New Roman" w:hAnsi="Times New Roman"/>
          <w:sz w:val="24"/>
          <w:szCs w:val="24"/>
        </w:rPr>
      </w:pPr>
      <w:r>
        <w:rPr>
          <w:rFonts w:ascii="Arial" w:hAnsi="Arial" w:cs="Arial"/>
          <w:color w:val="000000"/>
          <w:sz w:val="24"/>
        </w:rPr>
        <w:t xml:space="preserve">D) </w:t>
      </w:r>
      <w:r w:rsidRPr="00BE403F">
        <w:rPr>
          <w:rFonts w:ascii="Arial" w:hAnsi="Arial" w:cs="Arial"/>
          <w:sz w:val="24"/>
          <w:szCs w:val="24"/>
        </w:rPr>
        <w:t xml:space="preserve">Write </w:t>
      </w:r>
      <w:r w:rsidRPr="00C77231">
        <w:rPr>
          <w:rFonts w:ascii="Times New Roman" w:hAnsi="Times New Roman"/>
          <w:sz w:val="24"/>
          <w:szCs w:val="24"/>
        </w:rPr>
        <w:t xml:space="preserve">  </w:t>
      </w:r>
      <w:r w:rsidRPr="00C05861">
        <w:rPr>
          <w:rFonts w:ascii="Times New Roman" w:hAnsi="Times New Roman"/>
          <w:noProof/>
          <w:sz w:val="24"/>
          <w:szCs w:val="24"/>
          <w:lang w:eastAsia="tr-TR"/>
        </w:rPr>
        <w:pict>
          <v:shape id="Resim 310" o:spid="_x0000_i1073" type="#_x0000_t75" style="width:45pt;height:42pt;visibility:visible">
            <v:imagedata r:id="rId68" o:title="" blacklevel="6554f"/>
          </v:shape>
        </w:pict>
      </w:r>
      <w:r w:rsidRPr="00C77231">
        <w:rPr>
          <w:rFonts w:ascii="Times New Roman" w:hAnsi="Times New Roman"/>
          <w:sz w:val="24"/>
          <w:szCs w:val="24"/>
        </w:rPr>
        <w:t xml:space="preserve">                        </w:t>
      </w:r>
    </w:p>
    <w:p w:rsidR="00270ADA" w:rsidRDefault="00270ADA" w:rsidP="007148EF">
      <w:pPr>
        <w:spacing w:after="0" w:line="240" w:lineRule="auto"/>
        <w:rPr>
          <w:rFonts w:ascii="Arial" w:hAnsi="Arial" w:cs="Arial"/>
          <w:b/>
          <w:sz w:val="28"/>
          <w:szCs w:val="24"/>
        </w:rPr>
      </w:pPr>
      <w:r>
        <w:rPr>
          <w:noProof/>
          <w:lang w:eastAsia="tr-TR"/>
        </w:rPr>
        <w:pict>
          <v:shape id="Köşeleri Yuvarlanmış Dikdörtgen Belirtme Çizgisi 312" o:spid="_x0000_s1292" type="#_x0000_t62" style="position:absolute;margin-left:63.55pt;margin-top:11.85pt;width:159pt;height:30pt;z-index:2516925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" adj="-2972,31860" strokecolor="#243f60" strokeweight="2pt">
            <v:textbox>
              <w:txbxContent>
                <w:p w:rsidR="00270ADA" w:rsidRPr="00C05861" w:rsidRDefault="00270ADA" w:rsidP="00FD1BC1">
                  <w:pPr>
                    <w:jc w:val="center"/>
                    <w:rPr>
                      <w:color w:val="000000"/>
                      <w:sz w:val="28"/>
                    </w:rPr>
                  </w:pPr>
                  <w:r w:rsidRPr="00C05861">
                    <w:rPr>
                      <w:color w:val="000000"/>
                      <w:sz w:val="28"/>
                    </w:rPr>
                    <w:t>What …… these?</w:t>
                  </w:r>
                </w:p>
              </w:txbxContent>
            </v:textbox>
          </v:shape>
        </w:pict>
      </w:r>
    </w:p>
    <w:p w:rsidR="00270ADA" w:rsidRDefault="00270ADA" w:rsidP="007148EF">
      <w:pPr>
        <w:spacing w:after="0" w:line="240" w:lineRule="auto"/>
        <w:rPr>
          <w:rFonts w:ascii="Arial" w:hAnsi="Arial" w:cs="Arial"/>
          <w:b/>
          <w:sz w:val="28"/>
          <w:szCs w:val="24"/>
        </w:rPr>
      </w:pPr>
    </w:p>
    <w:p w:rsidR="00270ADA" w:rsidRDefault="00270ADA" w:rsidP="007148EF">
      <w:pPr>
        <w:spacing w:after="0" w:line="240" w:lineRule="auto"/>
        <w:rPr>
          <w:rFonts w:ascii="Arial" w:hAnsi="Arial" w:cs="Arial"/>
          <w:b/>
          <w:sz w:val="28"/>
          <w:szCs w:val="24"/>
        </w:rPr>
      </w:pPr>
      <w:r w:rsidRPr="00BE403F">
        <w:rPr>
          <w:rFonts w:ascii="Arial" w:hAnsi="Arial" w:cs="Arial"/>
          <w:b/>
          <w:sz w:val="28"/>
          <w:szCs w:val="24"/>
        </w:rPr>
        <w:t>4-</w:t>
      </w:r>
    </w:p>
    <w:p w:rsidR="00270ADA" w:rsidRDefault="00270ADA" w:rsidP="007148EF">
      <w:pPr>
        <w:spacing w:after="0" w:line="240" w:lineRule="auto"/>
        <w:rPr>
          <w:rFonts w:ascii="Arial" w:hAnsi="Arial" w:cs="Arial"/>
          <w:b/>
          <w:sz w:val="28"/>
          <w:szCs w:val="24"/>
        </w:rPr>
      </w:pPr>
      <w:r>
        <w:rPr>
          <w:noProof/>
          <w:lang w:eastAsia="tr-TR"/>
        </w:rPr>
        <w:pict>
          <v:shape id="Köşeleri Yuvarlanmış Dikdörtgen Belirtme Çizgisi 314" o:spid="_x0000_s1293" type="#_x0000_t62" style="position:absolute;margin-left:97.3pt;margin-top:17.55pt;width:141.75pt;height:40.5pt;z-index:2516935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" adj="-2768,-540" fillcolor="window" strokecolor="#385d8a" strokeweight="2pt">
            <v:textbox>
              <w:txbxContent>
                <w:p w:rsidR="00270ADA" w:rsidRPr="00C05861" w:rsidRDefault="00270ADA" w:rsidP="00E7496B">
                  <w:pPr>
                    <w:jc w:val="center"/>
                    <w:rPr>
                      <w:color w:val="000000"/>
                      <w:sz w:val="28"/>
                    </w:rPr>
                  </w:pPr>
                  <w:r w:rsidRPr="00C05861">
                    <w:rPr>
                      <w:color w:val="000000"/>
                      <w:sz w:val="28"/>
                    </w:rPr>
                    <w:t>………. are umbrellas.</w:t>
                  </w:r>
                </w:p>
              </w:txbxContent>
            </v:textbox>
          </v:shape>
        </w:pict>
      </w:r>
      <w:r w:rsidRPr="00C05861">
        <w:rPr>
          <w:rFonts w:ascii="Arial" w:hAnsi="Arial" w:cs="Arial"/>
          <w:b/>
          <w:noProof/>
          <w:sz w:val="28"/>
          <w:szCs w:val="24"/>
          <w:lang w:eastAsia="tr-TR"/>
        </w:rPr>
        <w:pict>
          <v:shape id="Resim 313" o:spid="_x0000_i1074" type="#_x0000_t75" style="width:97.5pt;height:61.5pt;visibility:visible">
            <v:imagedata r:id="rId69" o:title=""/>
          </v:shape>
        </w:pict>
      </w:r>
    </w:p>
    <w:p w:rsidR="00270ADA" w:rsidRDefault="00270ADA" w:rsidP="007148EF">
      <w:pPr>
        <w:spacing w:after="0" w:line="240" w:lineRule="auto"/>
        <w:rPr>
          <w:rFonts w:ascii="Arial" w:hAnsi="Arial" w:cs="Arial"/>
          <w:b/>
          <w:sz w:val="24"/>
          <w:szCs w:val="24"/>
        </w:rPr>
      </w:pPr>
    </w:p>
    <w:p w:rsidR="00270ADA" w:rsidRDefault="00270ADA" w:rsidP="007148EF">
      <w:pPr>
        <w:spacing w:after="0" w:line="240" w:lineRule="auto"/>
        <w:rPr>
          <w:rFonts w:ascii="Arial" w:hAnsi="Arial" w:cs="Arial"/>
          <w:b/>
          <w:sz w:val="24"/>
          <w:szCs w:val="24"/>
        </w:rPr>
      </w:pPr>
      <w:r w:rsidRPr="00E7496B">
        <w:rPr>
          <w:rFonts w:ascii="Arial" w:hAnsi="Arial" w:cs="Arial"/>
          <w:b/>
          <w:sz w:val="24"/>
          <w:szCs w:val="24"/>
        </w:rPr>
        <w:t>Yukarıdaki diyalogta boş yerlere sırasıyla hangi seçenektekiler gelmelidir?</w:t>
      </w:r>
    </w:p>
    <w:p w:rsidR="00270ADA" w:rsidRPr="00E7496B" w:rsidRDefault="00270ADA" w:rsidP="00E7496B">
      <w:pPr>
        <w:spacing w:after="0" w:line="240" w:lineRule="auto"/>
        <w:rPr>
          <w:rFonts w:ascii="Arial" w:hAnsi="Arial" w:cs="Arial"/>
          <w:sz w:val="28"/>
        </w:rPr>
      </w:pPr>
      <w:r w:rsidRPr="00E7496B">
        <w:rPr>
          <w:rFonts w:ascii="Arial" w:hAnsi="Arial" w:cs="Arial"/>
          <w:sz w:val="24"/>
        </w:rPr>
        <w:t>A) is / are                        B) is /  it</w:t>
      </w:r>
    </w:p>
    <w:p w:rsidR="00270ADA" w:rsidRPr="00E7496B" w:rsidRDefault="00270ADA" w:rsidP="00E7496B">
      <w:pPr>
        <w:spacing w:after="0" w:line="240" w:lineRule="auto"/>
        <w:rPr>
          <w:rFonts w:ascii="Arial" w:hAnsi="Arial" w:cs="Arial"/>
          <w:sz w:val="28"/>
        </w:rPr>
      </w:pPr>
      <w:r>
        <w:rPr>
          <w:rFonts w:ascii="Arial" w:hAnsi="Arial" w:cs="Arial"/>
          <w:sz w:val="24"/>
        </w:rPr>
        <w:t>C) are  / this</w:t>
      </w:r>
      <w:r w:rsidRPr="00E7496B">
        <w:rPr>
          <w:rFonts w:ascii="Arial" w:hAnsi="Arial" w:cs="Arial"/>
          <w:sz w:val="24"/>
        </w:rPr>
        <w:t xml:space="preserve"> </w:t>
      </w:r>
      <w:r>
        <w:rPr>
          <w:rFonts w:ascii="Arial" w:hAnsi="Arial" w:cs="Arial"/>
          <w:sz w:val="24"/>
        </w:rPr>
        <w:t xml:space="preserve">                 D) are  /  they</w:t>
      </w:r>
    </w:p>
    <w:p w:rsidR="00270ADA" w:rsidRDefault="00270ADA" w:rsidP="007148EF">
      <w:pPr>
        <w:spacing w:after="0" w:line="240" w:lineRule="auto"/>
        <w:rPr>
          <w:rFonts w:ascii="Arial" w:hAnsi="Arial" w:cs="Arial"/>
          <w:b/>
          <w:sz w:val="24"/>
          <w:szCs w:val="24"/>
        </w:rPr>
      </w:pPr>
    </w:p>
    <w:p w:rsidR="00270ADA" w:rsidRDefault="00270ADA" w:rsidP="007148EF">
      <w:pPr>
        <w:spacing w:after="0" w:line="240" w:lineRule="auto"/>
        <w:rPr>
          <w:rFonts w:ascii="Arial" w:hAnsi="Arial" w:cs="Arial"/>
          <w:b/>
          <w:sz w:val="24"/>
          <w:szCs w:val="24"/>
        </w:rPr>
      </w:pPr>
    </w:p>
    <w:p w:rsidR="00270ADA" w:rsidRDefault="00270ADA" w:rsidP="007148EF">
      <w:pPr>
        <w:spacing w:after="0" w:line="240" w:lineRule="auto"/>
        <w:rPr>
          <w:rFonts w:ascii="Arial" w:hAnsi="Arial" w:cs="Arial"/>
          <w:b/>
          <w:sz w:val="24"/>
          <w:szCs w:val="24"/>
        </w:rPr>
      </w:pPr>
    </w:p>
    <w:p w:rsidR="00270ADA" w:rsidRPr="00E7496B" w:rsidRDefault="00270ADA" w:rsidP="00E7496B">
      <w:pPr>
        <w:spacing w:after="0" w:line="240" w:lineRule="auto"/>
        <w:rPr>
          <w:rFonts w:ascii="Arial" w:hAnsi="Arial" w:cs="Arial"/>
          <w:b/>
          <w:sz w:val="28"/>
          <w:u w:val="single"/>
        </w:rPr>
      </w:pPr>
      <w:r w:rsidRPr="00E7496B">
        <w:rPr>
          <w:rFonts w:ascii="Arial" w:hAnsi="Arial" w:cs="Arial"/>
          <w:b/>
          <w:sz w:val="28"/>
          <w:u w:val="single"/>
        </w:rPr>
        <w:t>5. ve 6. soruları tabloya göre yapınız…</w:t>
      </w:r>
    </w:p>
    <w:p w:rsidR="00270ADA" w:rsidRPr="00E7496B" w:rsidRDefault="00270ADA" w:rsidP="00E7496B">
      <w:pPr>
        <w:spacing w:after="0" w:line="240" w:lineRule="auto"/>
        <w:rPr>
          <w:rFonts w:ascii="Arial" w:hAnsi="Arial" w:cs="Arial"/>
          <w:sz w:val="24"/>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440"/>
        <w:gridCol w:w="1260"/>
        <w:gridCol w:w="1364"/>
        <w:gridCol w:w="1083"/>
      </w:tblGrid>
      <w:tr w:rsidR="00270ADA" w:rsidRPr="00C05861" w:rsidTr="004E546C">
        <w:trPr>
          <w:trHeight w:val="300"/>
        </w:trPr>
        <w:tc>
          <w:tcPr>
            <w:tcW w:w="1440" w:type="dxa"/>
          </w:tcPr>
          <w:p w:rsidR="00270ADA" w:rsidRPr="00C05861" w:rsidRDefault="00270ADA" w:rsidP="00E7496B">
            <w:pPr>
              <w:spacing w:after="0" w:line="240" w:lineRule="auto"/>
              <w:rPr>
                <w:rFonts w:ascii="Arial" w:hAnsi="Arial" w:cs="Arial"/>
                <w:color w:val="000000"/>
                <w:sz w:val="24"/>
              </w:rPr>
            </w:pPr>
            <w:r w:rsidRPr="00C05861">
              <w:rPr>
                <w:rFonts w:ascii="Arial" w:hAnsi="Arial" w:cs="Arial"/>
                <w:noProof/>
                <w:color w:val="000000"/>
                <w:sz w:val="24"/>
                <w:lang w:eastAsia="tr-TR"/>
              </w:rPr>
              <w:pict>
                <v:shape id="Resim 318" o:spid="_x0000_i1075" type="#_x0000_t75" style="width:60.75pt;height:66pt;visibility:visible">
                  <v:imagedata r:id="rId70" o:title=""/>
                </v:shape>
              </w:pict>
            </w:r>
          </w:p>
        </w:tc>
        <w:tc>
          <w:tcPr>
            <w:tcW w:w="1260" w:type="dxa"/>
          </w:tcPr>
          <w:p w:rsidR="00270ADA" w:rsidRPr="00C05861" w:rsidRDefault="00270ADA" w:rsidP="00E7496B">
            <w:pPr>
              <w:spacing w:after="0" w:line="240" w:lineRule="auto"/>
              <w:rPr>
                <w:rFonts w:ascii="Arial" w:hAnsi="Arial" w:cs="Arial"/>
                <w:color w:val="000000"/>
                <w:sz w:val="24"/>
              </w:rPr>
            </w:pPr>
            <w:r w:rsidRPr="00C05861">
              <w:rPr>
                <w:rFonts w:ascii="Arial" w:hAnsi="Arial" w:cs="Arial"/>
                <w:noProof/>
                <w:color w:val="000000"/>
                <w:sz w:val="24"/>
                <w:lang w:eastAsia="tr-TR"/>
              </w:rPr>
              <w:pict>
                <v:shape id="Resim 317" o:spid="_x0000_i1076" type="#_x0000_t75" style="width:50.25pt;height:61.5pt;visibility:visible">
                  <v:imagedata r:id="rId71" o:title=""/>
                </v:shape>
              </w:pict>
            </w:r>
          </w:p>
        </w:tc>
        <w:tc>
          <w:tcPr>
            <w:tcW w:w="1260" w:type="dxa"/>
          </w:tcPr>
          <w:p w:rsidR="00270ADA" w:rsidRPr="00C05861" w:rsidRDefault="00270ADA" w:rsidP="00E7496B">
            <w:pPr>
              <w:spacing w:after="0" w:line="240" w:lineRule="auto"/>
              <w:rPr>
                <w:rFonts w:ascii="Arial" w:hAnsi="Arial" w:cs="Arial"/>
                <w:color w:val="000000"/>
                <w:sz w:val="24"/>
              </w:rPr>
            </w:pPr>
            <w:r w:rsidRPr="00C05861">
              <w:rPr>
                <w:rFonts w:ascii="Arial" w:hAnsi="Arial" w:cs="Arial"/>
                <w:noProof/>
                <w:color w:val="000000"/>
                <w:sz w:val="24"/>
                <w:lang w:eastAsia="tr-TR"/>
              </w:rPr>
              <w:pict>
                <v:shape id="Resim 316" o:spid="_x0000_i1077" type="#_x0000_t75" style="width:61.5pt;height:65.25pt;visibility:visible">
                  <v:imagedata r:id="rId72" o:title=""/>
                </v:shape>
              </w:pict>
            </w:r>
          </w:p>
        </w:tc>
        <w:tc>
          <w:tcPr>
            <w:tcW w:w="1080" w:type="dxa"/>
          </w:tcPr>
          <w:p w:rsidR="00270ADA" w:rsidRPr="00C05861" w:rsidRDefault="00270ADA" w:rsidP="00E7496B">
            <w:pPr>
              <w:spacing w:after="0" w:line="240" w:lineRule="auto"/>
              <w:rPr>
                <w:rFonts w:ascii="Arial" w:hAnsi="Arial" w:cs="Arial"/>
                <w:color w:val="000000"/>
                <w:sz w:val="24"/>
              </w:rPr>
            </w:pPr>
            <w:r w:rsidRPr="00C05861">
              <w:rPr>
                <w:rFonts w:ascii="Arial" w:hAnsi="Arial" w:cs="Arial"/>
                <w:noProof/>
                <w:color w:val="000000"/>
                <w:sz w:val="24"/>
                <w:lang w:eastAsia="tr-TR"/>
              </w:rPr>
              <w:pict>
                <v:shape id="Resim 315" o:spid="_x0000_i1078" type="#_x0000_t75" style="width:47.25pt;height:65.25pt;visibility:visible">
                  <v:imagedata r:id="rId73" o:title=""/>
                </v:shape>
              </w:pict>
            </w:r>
          </w:p>
        </w:tc>
      </w:tr>
      <w:tr w:rsidR="00270ADA" w:rsidRPr="00C05861" w:rsidTr="004E546C">
        <w:trPr>
          <w:trHeight w:val="945"/>
        </w:trPr>
        <w:tc>
          <w:tcPr>
            <w:tcW w:w="1440" w:type="dxa"/>
          </w:tcPr>
          <w:p w:rsidR="00270ADA" w:rsidRPr="00C05861" w:rsidRDefault="00270ADA" w:rsidP="00E7496B">
            <w:pPr>
              <w:spacing w:after="0" w:line="240" w:lineRule="auto"/>
              <w:rPr>
                <w:rFonts w:ascii="Arial" w:hAnsi="Arial" w:cs="Arial"/>
                <w:sz w:val="24"/>
              </w:rPr>
            </w:pPr>
          </w:p>
          <w:p w:rsidR="00270ADA" w:rsidRPr="00C05861" w:rsidRDefault="00270ADA" w:rsidP="00E7496B">
            <w:pPr>
              <w:spacing w:after="0" w:line="240" w:lineRule="auto"/>
              <w:rPr>
                <w:rFonts w:ascii="Arial" w:hAnsi="Arial" w:cs="Arial"/>
                <w:sz w:val="24"/>
              </w:rPr>
            </w:pPr>
            <w:r w:rsidRPr="00C05861">
              <w:rPr>
                <w:rFonts w:ascii="Arial" w:hAnsi="Arial" w:cs="Arial"/>
                <w:sz w:val="24"/>
              </w:rPr>
              <w:t xml:space="preserve"> ALİ’s            family     </w:t>
            </w:r>
          </w:p>
        </w:tc>
        <w:tc>
          <w:tcPr>
            <w:tcW w:w="1260" w:type="dxa"/>
          </w:tcPr>
          <w:p w:rsidR="00270ADA" w:rsidRPr="00C05861" w:rsidRDefault="00270ADA" w:rsidP="00E7496B">
            <w:pPr>
              <w:spacing w:after="0" w:line="240" w:lineRule="auto"/>
              <w:rPr>
                <w:rFonts w:ascii="Arial" w:hAnsi="Arial" w:cs="Arial"/>
                <w:sz w:val="24"/>
              </w:rPr>
            </w:pPr>
          </w:p>
          <w:p w:rsidR="00270ADA" w:rsidRPr="00C05861" w:rsidRDefault="00270ADA" w:rsidP="00E7496B">
            <w:pPr>
              <w:spacing w:after="0" w:line="240" w:lineRule="auto"/>
              <w:rPr>
                <w:rFonts w:ascii="Arial" w:hAnsi="Arial" w:cs="Arial"/>
                <w:sz w:val="24"/>
              </w:rPr>
            </w:pPr>
            <w:r w:rsidRPr="00C05861">
              <w:rPr>
                <w:rFonts w:ascii="Arial" w:hAnsi="Arial" w:cs="Arial"/>
                <w:sz w:val="24"/>
              </w:rPr>
              <w:t>MURAT</w:t>
            </w:r>
          </w:p>
        </w:tc>
        <w:tc>
          <w:tcPr>
            <w:tcW w:w="1260" w:type="dxa"/>
          </w:tcPr>
          <w:p w:rsidR="00270ADA" w:rsidRPr="00C05861" w:rsidRDefault="00270ADA" w:rsidP="00E7496B">
            <w:pPr>
              <w:spacing w:after="0" w:line="240" w:lineRule="auto"/>
              <w:rPr>
                <w:rFonts w:ascii="Arial" w:hAnsi="Arial" w:cs="Arial"/>
                <w:sz w:val="24"/>
              </w:rPr>
            </w:pPr>
            <w:r w:rsidRPr="00C05861">
              <w:rPr>
                <w:rFonts w:ascii="Arial" w:hAnsi="Arial" w:cs="Arial"/>
                <w:sz w:val="24"/>
              </w:rPr>
              <w:t xml:space="preserve"> </w:t>
            </w:r>
          </w:p>
          <w:p w:rsidR="00270ADA" w:rsidRPr="00C05861" w:rsidRDefault="00270ADA" w:rsidP="00E7496B">
            <w:pPr>
              <w:spacing w:after="0" w:line="240" w:lineRule="auto"/>
              <w:rPr>
                <w:rFonts w:ascii="Arial" w:hAnsi="Arial" w:cs="Arial"/>
                <w:sz w:val="24"/>
              </w:rPr>
            </w:pPr>
            <w:r w:rsidRPr="00C05861">
              <w:rPr>
                <w:rFonts w:ascii="Arial" w:hAnsi="Arial" w:cs="Arial"/>
                <w:sz w:val="24"/>
              </w:rPr>
              <w:t>LEYLA</w:t>
            </w:r>
          </w:p>
        </w:tc>
        <w:tc>
          <w:tcPr>
            <w:tcW w:w="1080" w:type="dxa"/>
          </w:tcPr>
          <w:p w:rsidR="00270ADA" w:rsidRPr="00C05861" w:rsidRDefault="00270ADA" w:rsidP="00E7496B">
            <w:pPr>
              <w:spacing w:after="0" w:line="240" w:lineRule="auto"/>
              <w:rPr>
                <w:rFonts w:ascii="Arial" w:hAnsi="Arial" w:cs="Arial"/>
                <w:sz w:val="24"/>
              </w:rPr>
            </w:pPr>
          </w:p>
          <w:p w:rsidR="00270ADA" w:rsidRPr="00C05861" w:rsidRDefault="00270ADA" w:rsidP="00E7496B">
            <w:pPr>
              <w:spacing w:after="0" w:line="240" w:lineRule="auto"/>
              <w:rPr>
                <w:rFonts w:ascii="Arial" w:hAnsi="Arial" w:cs="Arial"/>
                <w:sz w:val="24"/>
              </w:rPr>
            </w:pPr>
            <w:r w:rsidRPr="00C05861">
              <w:rPr>
                <w:rFonts w:ascii="Arial" w:hAnsi="Arial" w:cs="Arial"/>
                <w:sz w:val="24"/>
              </w:rPr>
              <w:t>GÜLAY</w:t>
            </w:r>
          </w:p>
        </w:tc>
      </w:tr>
    </w:tbl>
    <w:p w:rsidR="00270ADA" w:rsidRPr="00E7496B" w:rsidRDefault="00270ADA" w:rsidP="00E7496B">
      <w:pPr>
        <w:spacing w:after="0" w:line="240" w:lineRule="auto"/>
        <w:rPr>
          <w:rFonts w:ascii="Arial" w:hAnsi="Arial" w:cs="Arial"/>
          <w:color w:val="000000"/>
          <w:sz w:val="24"/>
        </w:rPr>
      </w:pPr>
      <w:r w:rsidRPr="00E7496B">
        <w:rPr>
          <w:rFonts w:ascii="Arial" w:hAnsi="Arial" w:cs="Arial"/>
          <w:color w:val="000000"/>
          <w:sz w:val="24"/>
        </w:rPr>
        <w:t xml:space="preserve"> </w:t>
      </w:r>
    </w:p>
    <w:p w:rsidR="00270ADA" w:rsidRPr="00E7496B" w:rsidRDefault="00270ADA" w:rsidP="00E7496B">
      <w:pPr>
        <w:spacing w:after="0" w:line="240" w:lineRule="auto"/>
        <w:rPr>
          <w:rFonts w:ascii="Arial" w:hAnsi="Arial" w:cs="Arial"/>
          <w:b/>
          <w:color w:val="000000"/>
          <w:sz w:val="24"/>
        </w:rPr>
      </w:pPr>
      <w:r w:rsidRPr="00E7496B">
        <w:rPr>
          <w:rFonts w:ascii="Arial" w:hAnsi="Arial" w:cs="Arial"/>
          <w:b/>
          <w:color w:val="000000"/>
          <w:sz w:val="28"/>
        </w:rPr>
        <w:t>5</w:t>
      </w:r>
      <w:r w:rsidRPr="00E7496B">
        <w:rPr>
          <w:rFonts w:ascii="Arial" w:hAnsi="Arial" w:cs="Arial"/>
          <w:b/>
          <w:color w:val="000000"/>
          <w:sz w:val="24"/>
        </w:rPr>
        <w:t>._______ is Ali’s sister ?</w:t>
      </w:r>
    </w:p>
    <w:p w:rsidR="00270ADA" w:rsidRPr="00E7496B" w:rsidRDefault="00270ADA" w:rsidP="00E7496B">
      <w:pPr>
        <w:spacing w:after="0" w:line="240" w:lineRule="auto"/>
        <w:rPr>
          <w:rFonts w:ascii="Arial" w:hAnsi="Arial" w:cs="Arial"/>
          <w:color w:val="000000"/>
          <w:sz w:val="24"/>
        </w:rPr>
      </w:pPr>
    </w:p>
    <w:p w:rsidR="00270ADA" w:rsidRPr="00E7496B" w:rsidRDefault="00270ADA" w:rsidP="00E7496B">
      <w:pPr>
        <w:spacing w:after="0" w:line="240" w:lineRule="auto"/>
        <w:rPr>
          <w:rFonts w:ascii="Arial" w:hAnsi="Arial" w:cs="Arial"/>
          <w:color w:val="000000"/>
          <w:sz w:val="24"/>
        </w:rPr>
      </w:pPr>
      <w:r>
        <w:rPr>
          <w:rFonts w:ascii="Arial" w:hAnsi="Arial" w:cs="Arial"/>
          <w:color w:val="000000"/>
          <w:sz w:val="24"/>
        </w:rPr>
        <w:t>A</w:t>
      </w:r>
      <w:r w:rsidRPr="00E7496B">
        <w:rPr>
          <w:rFonts w:ascii="Arial" w:hAnsi="Arial" w:cs="Arial"/>
          <w:color w:val="000000"/>
          <w:sz w:val="24"/>
        </w:rPr>
        <w:t>) m</w:t>
      </w:r>
      <w:r>
        <w:rPr>
          <w:rFonts w:ascii="Arial" w:hAnsi="Arial" w:cs="Arial"/>
          <w:color w:val="000000"/>
          <w:sz w:val="24"/>
        </w:rPr>
        <w:t>urat                       B</w:t>
      </w:r>
      <w:r w:rsidRPr="00E7496B">
        <w:rPr>
          <w:rFonts w:ascii="Arial" w:hAnsi="Arial" w:cs="Arial"/>
          <w:color w:val="000000"/>
          <w:sz w:val="24"/>
        </w:rPr>
        <w:t xml:space="preserve">) Gülay </w:t>
      </w:r>
    </w:p>
    <w:p w:rsidR="00270ADA" w:rsidRPr="00E7496B" w:rsidRDefault="00270ADA" w:rsidP="00E7496B">
      <w:pPr>
        <w:spacing w:after="0" w:line="240" w:lineRule="auto"/>
        <w:rPr>
          <w:rFonts w:ascii="Arial" w:hAnsi="Arial" w:cs="Arial"/>
          <w:color w:val="000000"/>
          <w:sz w:val="24"/>
        </w:rPr>
      </w:pPr>
      <w:r>
        <w:rPr>
          <w:rFonts w:ascii="Arial" w:hAnsi="Arial" w:cs="Arial"/>
          <w:color w:val="000000"/>
          <w:sz w:val="24"/>
        </w:rPr>
        <w:t>C) Leyla                       D</w:t>
      </w:r>
      <w:r w:rsidRPr="00E7496B">
        <w:rPr>
          <w:rFonts w:ascii="Arial" w:hAnsi="Arial" w:cs="Arial"/>
          <w:color w:val="000000"/>
          <w:sz w:val="24"/>
        </w:rPr>
        <w:t>) Ali</w:t>
      </w:r>
    </w:p>
    <w:p w:rsidR="00270ADA" w:rsidRPr="00E7496B" w:rsidRDefault="00270ADA" w:rsidP="00E7496B">
      <w:pPr>
        <w:spacing w:after="0" w:line="240" w:lineRule="auto"/>
        <w:rPr>
          <w:rFonts w:ascii="Arial" w:hAnsi="Arial" w:cs="Arial"/>
          <w:color w:val="000000"/>
          <w:sz w:val="24"/>
        </w:rPr>
      </w:pPr>
    </w:p>
    <w:p w:rsidR="00270ADA" w:rsidRPr="00E7496B" w:rsidRDefault="00270ADA" w:rsidP="00E7496B">
      <w:pPr>
        <w:spacing w:after="0" w:line="240" w:lineRule="auto"/>
        <w:rPr>
          <w:rFonts w:ascii="Arial" w:hAnsi="Arial" w:cs="Arial"/>
          <w:b/>
          <w:color w:val="000000"/>
          <w:sz w:val="24"/>
        </w:rPr>
      </w:pPr>
      <w:r w:rsidRPr="00E7496B">
        <w:rPr>
          <w:rFonts w:ascii="Arial" w:hAnsi="Arial" w:cs="Arial"/>
          <w:b/>
          <w:color w:val="000000"/>
          <w:sz w:val="28"/>
        </w:rPr>
        <w:t>6</w:t>
      </w:r>
      <w:r w:rsidRPr="00E7496B">
        <w:rPr>
          <w:rFonts w:ascii="Arial" w:hAnsi="Arial" w:cs="Arial"/>
          <w:b/>
          <w:color w:val="000000"/>
          <w:sz w:val="24"/>
        </w:rPr>
        <w:t>.Leyla is Ali’s _______ .</w:t>
      </w:r>
    </w:p>
    <w:p w:rsidR="00270ADA" w:rsidRPr="00E7496B" w:rsidRDefault="00270ADA" w:rsidP="00E7496B">
      <w:pPr>
        <w:spacing w:after="0" w:line="240" w:lineRule="auto"/>
        <w:rPr>
          <w:rFonts w:ascii="Arial" w:hAnsi="Arial" w:cs="Arial"/>
          <w:b/>
          <w:color w:val="000000"/>
          <w:sz w:val="24"/>
        </w:rPr>
      </w:pPr>
    </w:p>
    <w:p w:rsidR="00270ADA" w:rsidRPr="00E7496B" w:rsidRDefault="00270ADA" w:rsidP="00E7496B">
      <w:pPr>
        <w:spacing w:after="0" w:line="240" w:lineRule="auto"/>
        <w:rPr>
          <w:rFonts w:ascii="Arial" w:hAnsi="Arial" w:cs="Arial"/>
          <w:color w:val="000000"/>
          <w:sz w:val="24"/>
        </w:rPr>
      </w:pPr>
      <w:r>
        <w:rPr>
          <w:rFonts w:ascii="Arial" w:hAnsi="Arial" w:cs="Arial"/>
          <w:color w:val="000000"/>
          <w:sz w:val="24"/>
        </w:rPr>
        <w:t>A</w:t>
      </w:r>
      <w:r w:rsidRPr="00E7496B">
        <w:rPr>
          <w:rFonts w:ascii="Arial" w:hAnsi="Arial" w:cs="Arial"/>
          <w:color w:val="000000"/>
          <w:sz w:val="24"/>
        </w:rPr>
        <w:t xml:space="preserve">) </w:t>
      </w:r>
      <w:r>
        <w:rPr>
          <w:rFonts w:ascii="Arial" w:hAnsi="Arial" w:cs="Arial"/>
          <w:color w:val="000000"/>
          <w:sz w:val="24"/>
        </w:rPr>
        <w:t>sister                         B</w:t>
      </w:r>
      <w:r w:rsidRPr="00E7496B">
        <w:rPr>
          <w:rFonts w:ascii="Arial" w:hAnsi="Arial" w:cs="Arial"/>
          <w:color w:val="000000"/>
          <w:sz w:val="24"/>
        </w:rPr>
        <w:t>) friend</w:t>
      </w:r>
    </w:p>
    <w:p w:rsidR="00270ADA" w:rsidRPr="00E7496B" w:rsidRDefault="00270ADA" w:rsidP="00E7496B">
      <w:pPr>
        <w:spacing w:after="0" w:line="240" w:lineRule="auto"/>
        <w:rPr>
          <w:rFonts w:ascii="Arial" w:hAnsi="Arial" w:cs="Arial"/>
          <w:color w:val="000000"/>
          <w:sz w:val="24"/>
        </w:rPr>
      </w:pPr>
      <w:r>
        <w:rPr>
          <w:rFonts w:ascii="Arial" w:hAnsi="Arial" w:cs="Arial"/>
          <w:color w:val="000000"/>
          <w:sz w:val="24"/>
        </w:rPr>
        <w:t>C) teacher                     D</w:t>
      </w:r>
      <w:r w:rsidRPr="00E7496B">
        <w:rPr>
          <w:rFonts w:ascii="Arial" w:hAnsi="Arial" w:cs="Arial"/>
          <w:color w:val="000000"/>
          <w:sz w:val="24"/>
        </w:rPr>
        <w:t>)mother</w:t>
      </w:r>
    </w:p>
    <w:p w:rsidR="00270ADA" w:rsidRDefault="00270ADA" w:rsidP="007148EF">
      <w:pPr>
        <w:spacing w:after="0" w:line="240" w:lineRule="auto"/>
        <w:rPr>
          <w:rFonts w:ascii="Arial" w:hAnsi="Arial" w:cs="Arial"/>
          <w:sz w:val="24"/>
          <w:szCs w:val="24"/>
        </w:rPr>
      </w:pPr>
    </w:p>
    <w:p w:rsidR="00270ADA" w:rsidRDefault="00270ADA" w:rsidP="00C758A5">
      <w:pPr>
        <w:tabs>
          <w:tab w:val="left" w:pos="2700"/>
        </w:tabs>
        <w:rPr>
          <w:rFonts w:ascii="Arial" w:hAnsi="Arial" w:cs="Arial"/>
          <w:b/>
          <w:sz w:val="28"/>
          <w:szCs w:val="24"/>
        </w:rPr>
      </w:pPr>
      <w:r>
        <w:rPr>
          <w:noProof/>
          <w:lang w:eastAsia="tr-TR"/>
        </w:rPr>
        <w:pict>
          <v:shape id="Resim 356" o:spid="_x0000_s1294" type="#_x0000_t75" alt="fingers" style="position:absolute;margin-left:161.7pt;margin-top:8.85pt;width:65.25pt;height:47.25pt;z-index:-251620864;visibility:visible">
            <v:imagedata r:id="rId74" o:title=""/>
          </v:shape>
        </w:pict>
      </w:r>
    </w:p>
    <w:p w:rsidR="00270ADA" w:rsidRDefault="00270ADA" w:rsidP="00C758A5">
      <w:pPr>
        <w:tabs>
          <w:tab w:val="left" w:pos="2700"/>
        </w:tabs>
        <w:rPr>
          <w:rFonts w:ascii="Arial" w:hAnsi="Arial" w:cs="Arial"/>
          <w:bCs/>
          <w:sz w:val="24"/>
          <w:szCs w:val="20"/>
        </w:rPr>
      </w:pPr>
      <w:r w:rsidRPr="00E7496B">
        <w:rPr>
          <w:rFonts w:ascii="Arial" w:hAnsi="Arial" w:cs="Arial"/>
          <w:b/>
          <w:sz w:val="28"/>
          <w:szCs w:val="24"/>
        </w:rPr>
        <w:t>7-</w:t>
      </w:r>
      <w:r>
        <w:rPr>
          <w:rFonts w:ascii="Arial" w:hAnsi="Arial" w:cs="Arial"/>
          <w:b/>
          <w:sz w:val="28"/>
          <w:szCs w:val="24"/>
        </w:rPr>
        <w:t xml:space="preserve"> </w:t>
      </w:r>
      <w:r w:rsidRPr="00EE1DA7">
        <w:rPr>
          <w:rFonts w:ascii="Arial" w:hAnsi="Arial" w:cs="Arial"/>
          <w:b/>
          <w:bCs/>
          <w:sz w:val="24"/>
          <w:szCs w:val="20"/>
        </w:rPr>
        <w:t xml:space="preserve">We have got ten ………. </w:t>
      </w:r>
      <w:r w:rsidRPr="00EE1DA7">
        <w:rPr>
          <w:rFonts w:ascii="Arial" w:hAnsi="Arial" w:cs="Arial"/>
          <w:bCs/>
          <w:sz w:val="24"/>
          <w:szCs w:val="20"/>
        </w:rPr>
        <w:t xml:space="preserve"> </w:t>
      </w:r>
    </w:p>
    <w:p w:rsidR="00270ADA" w:rsidRPr="00EE1DA7" w:rsidRDefault="00270ADA" w:rsidP="00C758A5">
      <w:pPr>
        <w:tabs>
          <w:tab w:val="left" w:pos="2700"/>
        </w:tabs>
        <w:rPr>
          <w:rFonts w:ascii="Arial" w:hAnsi="Arial" w:cs="Arial"/>
          <w:b/>
          <w:bCs/>
          <w:sz w:val="24"/>
          <w:szCs w:val="20"/>
        </w:rPr>
      </w:pPr>
      <w:r>
        <w:rPr>
          <w:rFonts w:ascii="Arial" w:hAnsi="Arial" w:cs="Arial"/>
          <w:bCs/>
          <w:sz w:val="24"/>
          <w:szCs w:val="20"/>
        </w:rPr>
        <w:t xml:space="preserve">Cümlesinde boş bırakılan yere </w:t>
      </w:r>
      <w:r w:rsidRPr="00EE1DA7">
        <w:rPr>
          <w:rFonts w:ascii="Arial" w:hAnsi="Arial" w:cs="Arial"/>
          <w:bCs/>
          <w:sz w:val="24"/>
          <w:szCs w:val="20"/>
        </w:rPr>
        <w:t xml:space="preserve">  </w:t>
      </w:r>
      <w:r>
        <w:rPr>
          <w:rFonts w:ascii="Arial" w:hAnsi="Arial" w:cs="Arial"/>
          <w:bCs/>
          <w:sz w:val="24"/>
          <w:szCs w:val="20"/>
        </w:rPr>
        <w:t>gelmesi gereken sözcük aşağıdakilerden hangisidir?</w:t>
      </w:r>
      <w:r w:rsidRPr="00EE1DA7">
        <w:rPr>
          <w:rFonts w:ascii="Arial" w:hAnsi="Arial" w:cs="Arial"/>
          <w:bCs/>
          <w:sz w:val="24"/>
          <w:szCs w:val="20"/>
        </w:rPr>
        <w:t xml:space="preserve">                </w:t>
      </w:r>
    </w:p>
    <w:p w:rsidR="00270ADA" w:rsidRDefault="00270ADA" w:rsidP="00C758A5">
      <w:pPr>
        <w:tabs>
          <w:tab w:val="left" w:pos="2700"/>
        </w:tabs>
        <w:spacing w:after="0" w:line="240" w:lineRule="auto"/>
        <w:rPr>
          <w:rFonts w:ascii="Arial" w:hAnsi="Arial" w:cs="Arial"/>
          <w:b/>
          <w:bCs/>
          <w:sz w:val="24"/>
          <w:szCs w:val="20"/>
        </w:rPr>
      </w:pPr>
      <w:r>
        <w:rPr>
          <w:noProof/>
          <w:lang w:eastAsia="tr-TR"/>
        </w:rPr>
        <w:pict>
          <v:shape id="Resim 352" o:spid="_x0000_s1295" type="#_x0000_t75" alt="fingers" style="position:absolute;margin-left:153pt;margin-top:503.95pt;width:40.25pt;height:33.6pt;z-index:-251621888;visibility:visible">
            <v:imagedata r:id="rId75" o:title=""/>
          </v:shape>
        </w:pict>
      </w:r>
      <w:r w:rsidRPr="00EE1DA7">
        <w:rPr>
          <w:rFonts w:ascii="Arial" w:hAnsi="Arial" w:cs="Arial"/>
          <w:b/>
          <w:bCs/>
          <w:sz w:val="24"/>
          <w:szCs w:val="20"/>
        </w:rPr>
        <w:t xml:space="preserve">A) </w:t>
      </w:r>
      <w:r w:rsidRPr="00EE1DA7">
        <w:rPr>
          <w:rFonts w:ascii="Arial" w:hAnsi="Arial" w:cs="Arial"/>
          <w:bCs/>
          <w:sz w:val="24"/>
          <w:szCs w:val="20"/>
        </w:rPr>
        <w:t>shoes</w:t>
      </w:r>
      <w:r>
        <w:rPr>
          <w:rFonts w:ascii="Arial" w:hAnsi="Arial" w:cs="Arial"/>
          <w:b/>
          <w:bCs/>
          <w:sz w:val="24"/>
          <w:szCs w:val="20"/>
        </w:rPr>
        <w:t xml:space="preserve">               </w:t>
      </w:r>
      <w:r w:rsidRPr="00EE1DA7">
        <w:rPr>
          <w:rFonts w:ascii="Arial" w:hAnsi="Arial" w:cs="Arial"/>
          <w:b/>
          <w:bCs/>
          <w:sz w:val="24"/>
          <w:szCs w:val="20"/>
        </w:rPr>
        <w:t xml:space="preserve"> B) </w:t>
      </w:r>
      <w:r w:rsidRPr="00EE1DA7">
        <w:rPr>
          <w:rFonts w:ascii="Arial" w:hAnsi="Arial" w:cs="Arial"/>
          <w:bCs/>
          <w:sz w:val="24"/>
          <w:szCs w:val="20"/>
        </w:rPr>
        <w:t>fingers</w:t>
      </w:r>
      <w:r>
        <w:rPr>
          <w:rFonts w:ascii="Arial" w:hAnsi="Arial" w:cs="Arial"/>
          <w:b/>
          <w:bCs/>
          <w:sz w:val="24"/>
          <w:szCs w:val="20"/>
        </w:rPr>
        <w:t xml:space="preserve">            </w:t>
      </w:r>
    </w:p>
    <w:p w:rsidR="00270ADA" w:rsidRPr="00EE1DA7" w:rsidRDefault="00270ADA" w:rsidP="00C758A5">
      <w:pPr>
        <w:tabs>
          <w:tab w:val="left" w:pos="2700"/>
        </w:tabs>
        <w:spacing w:after="0" w:line="240" w:lineRule="auto"/>
        <w:rPr>
          <w:rFonts w:ascii="Arial" w:hAnsi="Arial" w:cs="Arial"/>
          <w:bCs/>
          <w:sz w:val="24"/>
          <w:szCs w:val="20"/>
        </w:rPr>
      </w:pPr>
      <w:r w:rsidRPr="00EE1DA7">
        <w:rPr>
          <w:rFonts w:ascii="Arial" w:hAnsi="Arial" w:cs="Arial"/>
          <w:b/>
          <w:bCs/>
          <w:sz w:val="24"/>
          <w:szCs w:val="20"/>
        </w:rPr>
        <w:t xml:space="preserve">C) </w:t>
      </w:r>
      <w:r w:rsidRPr="00EE1DA7">
        <w:rPr>
          <w:rFonts w:ascii="Arial" w:hAnsi="Arial" w:cs="Arial"/>
          <w:bCs/>
          <w:sz w:val="24"/>
          <w:szCs w:val="20"/>
        </w:rPr>
        <w:t>feet</w:t>
      </w:r>
      <w:r w:rsidRPr="00EE1DA7">
        <w:rPr>
          <w:rFonts w:ascii="Arial" w:hAnsi="Arial" w:cs="Arial"/>
          <w:b/>
          <w:bCs/>
          <w:sz w:val="24"/>
          <w:szCs w:val="20"/>
        </w:rPr>
        <w:t xml:space="preserve">                D) </w:t>
      </w:r>
      <w:r w:rsidRPr="00EE1DA7">
        <w:rPr>
          <w:rFonts w:ascii="Arial" w:hAnsi="Arial" w:cs="Arial"/>
          <w:bCs/>
          <w:sz w:val="24"/>
          <w:szCs w:val="20"/>
        </w:rPr>
        <w:t>legs</w:t>
      </w:r>
    </w:p>
    <w:p w:rsidR="00270ADA" w:rsidRDefault="00270ADA" w:rsidP="007148EF">
      <w:pPr>
        <w:spacing w:after="0" w:line="240" w:lineRule="auto"/>
        <w:rPr>
          <w:rFonts w:ascii="Arial" w:hAnsi="Arial" w:cs="Arial"/>
          <w:b/>
          <w:sz w:val="28"/>
          <w:szCs w:val="24"/>
        </w:rPr>
      </w:pPr>
      <w:r>
        <w:rPr>
          <w:noProof/>
          <w:lang w:eastAsia="tr-TR"/>
        </w:rPr>
        <w:pict>
          <v:shape id="Resim 357" o:spid="_x0000_s1296" type="#_x0000_t75" style="position:absolute;margin-left:161.7pt;margin-top:1pt;width:50.25pt;height:72.75pt;z-index:-251619840;visibility:visible">
            <v:imagedata r:id="rId76" o:title=""/>
          </v:shape>
        </w:pict>
      </w:r>
    </w:p>
    <w:p w:rsidR="00270ADA" w:rsidRDefault="00270ADA" w:rsidP="00C758A5">
      <w:pPr>
        <w:tabs>
          <w:tab w:val="left" w:pos="2700"/>
        </w:tabs>
        <w:spacing w:after="0" w:line="240" w:lineRule="auto"/>
        <w:rPr>
          <w:rFonts w:ascii="Arial" w:hAnsi="Arial" w:cs="Arial"/>
          <w:b/>
          <w:bCs/>
          <w:sz w:val="24"/>
          <w:szCs w:val="20"/>
        </w:rPr>
      </w:pPr>
      <w:r>
        <w:rPr>
          <w:rFonts w:ascii="Arial" w:hAnsi="Arial" w:cs="Arial"/>
          <w:b/>
          <w:sz w:val="28"/>
          <w:szCs w:val="24"/>
        </w:rPr>
        <w:t>8</w:t>
      </w:r>
      <w:r w:rsidRPr="00C758A5">
        <w:rPr>
          <w:rFonts w:ascii="Arial" w:hAnsi="Arial" w:cs="Arial"/>
          <w:b/>
          <w:sz w:val="36"/>
          <w:szCs w:val="24"/>
        </w:rPr>
        <w:t xml:space="preserve">- </w:t>
      </w:r>
      <w:r w:rsidRPr="00C758A5">
        <w:rPr>
          <w:rFonts w:ascii="Arial" w:hAnsi="Arial" w:cs="Arial"/>
          <w:b/>
          <w:bCs/>
          <w:sz w:val="24"/>
          <w:szCs w:val="20"/>
        </w:rPr>
        <w:t xml:space="preserve">What is this?  </w:t>
      </w:r>
    </w:p>
    <w:p w:rsidR="00270ADA" w:rsidRDefault="00270ADA" w:rsidP="00C758A5">
      <w:pPr>
        <w:tabs>
          <w:tab w:val="left" w:pos="567"/>
        </w:tabs>
        <w:spacing w:after="0" w:line="240" w:lineRule="auto"/>
        <w:rPr>
          <w:rFonts w:ascii="Arial" w:hAnsi="Arial" w:cs="Arial"/>
          <w:b/>
          <w:bCs/>
          <w:sz w:val="24"/>
          <w:szCs w:val="20"/>
        </w:rPr>
      </w:pPr>
      <w:r>
        <w:rPr>
          <w:rFonts w:ascii="Arial" w:hAnsi="Arial" w:cs="Arial"/>
          <w:b/>
          <w:bCs/>
          <w:sz w:val="24"/>
          <w:szCs w:val="20"/>
        </w:rPr>
        <w:t xml:space="preserve">      This is a ………………. </w:t>
      </w:r>
    </w:p>
    <w:p w:rsidR="00270ADA" w:rsidRDefault="00270ADA" w:rsidP="00C758A5">
      <w:pPr>
        <w:tabs>
          <w:tab w:val="left" w:pos="0"/>
        </w:tabs>
        <w:rPr>
          <w:rFonts w:ascii="Arial" w:hAnsi="Arial" w:cs="Arial"/>
          <w:b/>
          <w:bCs/>
          <w:sz w:val="24"/>
          <w:szCs w:val="20"/>
        </w:rPr>
      </w:pPr>
      <w:r>
        <w:rPr>
          <w:rFonts w:ascii="Arial" w:hAnsi="Arial" w:cs="Arial"/>
          <w:b/>
          <w:bCs/>
          <w:sz w:val="24"/>
          <w:szCs w:val="20"/>
        </w:rPr>
        <w:t xml:space="preserve"> </w:t>
      </w:r>
    </w:p>
    <w:p w:rsidR="00270ADA" w:rsidRPr="00EE1DA7" w:rsidRDefault="00270ADA" w:rsidP="00C758A5">
      <w:pPr>
        <w:tabs>
          <w:tab w:val="left" w:pos="0"/>
        </w:tabs>
        <w:rPr>
          <w:rFonts w:ascii="Arial" w:hAnsi="Arial" w:cs="Arial"/>
          <w:b/>
          <w:bCs/>
          <w:sz w:val="24"/>
          <w:szCs w:val="20"/>
        </w:rPr>
      </w:pPr>
      <w:r>
        <w:rPr>
          <w:rFonts w:ascii="Arial" w:hAnsi="Arial" w:cs="Arial"/>
          <w:bCs/>
          <w:sz w:val="24"/>
          <w:szCs w:val="20"/>
        </w:rPr>
        <w:t xml:space="preserve">Cümlesinde boş bırakılan yere </w:t>
      </w:r>
      <w:r w:rsidRPr="00EE1DA7">
        <w:rPr>
          <w:rFonts w:ascii="Arial" w:hAnsi="Arial" w:cs="Arial"/>
          <w:bCs/>
          <w:sz w:val="24"/>
          <w:szCs w:val="20"/>
        </w:rPr>
        <w:t xml:space="preserve">  </w:t>
      </w:r>
      <w:r>
        <w:rPr>
          <w:rFonts w:ascii="Arial" w:hAnsi="Arial" w:cs="Arial"/>
          <w:bCs/>
          <w:sz w:val="24"/>
          <w:szCs w:val="20"/>
        </w:rPr>
        <w:t>gelmesi gereken sözcük aşağıdakilerden hangisidir?</w:t>
      </w:r>
      <w:r w:rsidRPr="00EE1DA7">
        <w:rPr>
          <w:rFonts w:ascii="Arial" w:hAnsi="Arial" w:cs="Arial"/>
          <w:bCs/>
          <w:sz w:val="24"/>
          <w:szCs w:val="20"/>
        </w:rPr>
        <w:t xml:space="preserve">                </w:t>
      </w:r>
    </w:p>
    <w:p w:rsidR="00270ADA" w:rsidRDefault="00270ADA" w:rsidP="00C758A5">
      <w:pPr>
        <w:tabs>
          <w:tab w:val="left" w:pos="2700"/>
        </w:tabs>
        <w:spacing w:after="0" w:line="240" w:lineRule="auto"/>
        <w:rPr>
          <w:rFonts w:ascii="Arial" w:hAnsi="Arial" w:cs="Arial"/>
          <w:b/>
          <w:bCs/>
          <w:sz w:val="24"/>
          <w:szCs w:val="20"/>
        </w:rPr>
      </w:pPr>
      <w:r w:rsidRPr="00C758A5">
        <w:rPr>
          <w:rFonts w:ascii="Arial" w:hAnsi="Arial" w:cs="Arial"/>
          <w:b/>
          <w:bCs/>
          <w:sz w:val="24"/>
          <w:szCs w:val="20"/>
        </w:rPr>
        <w:t xml:space="preserve">A) </w:t>
      </w:r>
      <w:r w:rsidRPr="00C758A5">
        <w:rPr>
          <w:rFonts w:ascii="Arial" w:hAnsi="Arial" w:cs="Arial"/>
          <w:bCs/>
          <w:sz w:val="24"/>
          <w:szCs w:val="20"/>
        </w:rPr>
        <w:t>jeans</w:t>
      </w:r>
      <w:r w:rsidRPr="00C758A5">
        <w:rPr>
          <w:rFonts w:ascii="Arial" w:hAnsi="Arial" w:cs="Arial"/>
          <w:b/>
          <w:bCs/>
          <w:sz w:val="24"/>
          <w:szCs w:val="20"/>
        </w:rPr>
        <w:t xml:space="preserve">                 B) </w:t>
      </w:r>
      <w:r w:rsidRPr="00C758A5">
        <w:rPr>
          <w:rFonts w:ascii="Arial" w:hAnsi="Arial" w:cs="Arial"/>
          <w:bCs/>
          <w:sz w:val="24"/>
          <w:szCs w:val="20"/>
        </w:rPr>
        <w:t>skirt</w:t>
      </w:r>
      <w:r w:rsidRPr="00C758A5">
        <w:rPr>
          <w:rFonts w:ascii="Arial" w:hAnsi="Arial" w:cs="Arial"/>
          <w:b/>
          <w:bCs/>
          <w:sz w:val="24"/>
          <w:szCs w:val="20"/>
        </w:rPr>
        <w:t xml:space="preserve">                   </w:t>
      </w:r>
    </w:p>
    <w:p w:rsidR="00270ADA" w:rsidRPr="00C758A5" w:rsidRDefault="00270ADA" w:rsidP="00C758A5">
      <w:pPr>
        <w:tabs>
          <w:tab w:val="left" w:pos="2700"/>
        </w:tabs>
        <w:spacing w:after="0" w:line="240" w:lineRule="auto"/>
        <w:rPr>
          <w:rFonts w:ascii="Arial" w:hAnsi="Arial" w:cs="Arial"/>
          <w:bCs/>
          <w:sz w:val="24"/>
          <w:szCs w:val="20"/>
        </w:rPr>
      </w:pPr>
      <w:r>
        <w:rPr>
          <w:noProof/>
          <w:lang w:eastAsia="tr-TR"/>
        </w:rPr>
        <w:pict>
          <v:shape id="Resim 358" o:spid="_x0000_s1297" type="#_x0000_t75" style="position:absolute;margin-left:178.6pt;margin-top:6.25pt;width:68.55pt;height:64.5pt;z-index:-251618816;visibility:visible">
            <v:imagedata r:id="rId77" o:title=""/>
          </v:shape>
        </w:pict>
      </w:r>
      <w:r w:rsidRPr="00C758A5">
        <w:rPr>
          <w:rFonts w:ascii="Arial" w:hAnsi="Arial" w:cs="Arial"/>
          <w:b/>
          <w:bCs/>
          <w:sz w:val="24"/>
          <w:szCs w:val="20"/>
        </w:rPr>
        <w:t xml:space="preserve">C) </w:t>
      </w:r>
      <w:r>
        <w:rPr>
          <w:rFonts w:ascii="Arial" w:hAnsi="Arial" w:cs="Arial"/>
          <w:bCs/>
          <w:sz w:val="24"/>
          <w:szCs w:val="20"/>
        </w:rPr>
        <w:t xml:space="preserve">Shirt   </w:t>
      </w:r>
      <w:r w:rsidRPr="00C758A5">
        <w:rPr>
          <w:rFonts w:ascii="Arial" w:hAnsi="Arial" w:cs="Arial"/>
          <w:b/>
          <w:bCs/>
          <w:sz w:val="24"/>
          <w:szCs w:val="20"/>
        </w:rPr>
        <w:t xml:space="preserve">               D) </w:t>
      </w:r>
      <w:r w:rsidRPr="00C758A5">
        <w:rPr>
          <w:rFonts w:ascii="Arial" w:hAnsi="Arial" w:cs="Arial"/>
          <w:bCs/>
          <w:sz w:val="24"/>
          <w:szCs w:val="20"/>
        </w:rPr>
        <w:t>hat</w:t>
      </w:r>
    </w:p>
    <w:p w:rsidR="00270ADA" w:rsidRDefault="00270ADA" w:rsidP="007148EF">
      <w:pPr>
        <w:spacing w:after="0" w:line="240" w:lineRule="auto"/>
        <w:rPr>
          <w:rFonts w:ascii="Arial" w:hAnsi="Arial" w:cs="Arial"/>
          <w:b/>
          <w:sz w:val="28"/>
          <w:szCs w:val="24"/>
        </w:rPr>
      </w:pPr>
    </w:p>
    <w:p w:rsidR="00270ADA" w:rsidRDefault="00270ADA" w:rsidP="00C11CB1">
      <w:pPr>
        <w:tabs>
          <w:tab w:val="left" w:pos="2700"/>
        </w:tabs>
        <w:spacing w:after="0" w:line="240" w:lineRule="auto"/>
        <w:rPr>
          <w:rFonts w:ascii="Arial" w:hAnsi="Arial" w:cs="Arial"/>
          <w:b/>
          <w:sz w:val="28"/>
          <w:szCs w:val="24"/>
        </w:rPr>
      </w:pPr>
    </w:p>
    <w:p w:rsidR="00270ADA" w:rsidRDefault="00270ADA" w:rsidP="00C11CB1">
      <w:pPr>
        <w:tabs>
          <w:tab w:val="left" w:pos="2700"/>
        </w:tabs>
        <w:spacing w:after="0" w:line="240" w:lineRule="auto"/>
        <w:rPr>
          <w:rFonts w:ascii="Arial" w:hAnsi="Arial" w:cs="Arial"/>
          <w:b/>
          <w:sz w:val="28"/>
          <w:szCs w:val="24"/>
        </w:rPr>
      </w:pPr>
    </w:p>
    <w:p w:rsidR="00270ADA" w:rsidRDefault="00270ADA" w:rsidP="00C11CB1">
      <w:pPr>
        <w:tabs>
          <w:tab w:val="left" w:pos="2700"/>
        </w:tabs>
        <w:spacing w:after="0" w:line="240" w:lineRule="auto"/>
        <w:rPr>
          <w:rFonts w:ascii="Arial" w:hAnsi="Arial" w:cs="Arial"/>
          <w:b/>
          <w:bCs/>
          <w:sz w:val="24"/>
          <w:szCs w:val="20"/>
        </w:rPr>
      </w:pPr>
      <w:r>
        <w:rPr>
          <w:rFonts w:ascii="Arial" w:hAnsi="Arial" w:cs="Arial"/>
          <w:b/>
          <w:sz w:val="28"/>
          <w:szCs w:val="24"/>
        </w:rPr>
        <w:t xml:space="preserve">9-  </w:t>
      </w:r>
      <w:r>
        <w:rPr>
          <w:rFonts w:ascii="Arial" w:hAnsi="Arial" w:cs="Arial"/>
          <w:b/>
          <w:bCs/>
          <w:sz w:val="24"/>
          <w:szCs w:val="20"/>
        </w:rPr>
        <w:t>What is that</w:t>
      </w:r>
      <w:r w:rsidRPr="00C758A5">
        <w:rPr>
          <w:rFonts w:ascii="Arial" w:hAnsi="Arial" w:cs="Arial"/>
          <w:b/>
          <w:bCs/>
          <w:sz w:val="24"/>
          <w:szCs w:val="20"/>
        </w:rPr>
        <w:t xml:space="preserve">?  </w:t>
      </w:r>
    </w:p>
    <w:p w:rsidR="00270ADA" w:rsidRDefault="00270ADA" w:rsidP="00C11CB1">
      <w:pPr>
        <w:tabs>
          <w:tab w:val="left" w:pos="567"/>
        </w:tabs>
        <w:spacing w:after="0" w:line="240" w:lineRule="auto"/>
        <w:rPr>
          <w:rFonts w:ascii="Arial" w:hAnsi="Arial" w:cs="Arial"/>
          <w:b/>
          <w:bCs/>
          <w:sz w:val="24"/>
          <w:szCs w:val="20"/>
        </w:rPr>
      </w:pPr>
      <w:r>
        <w:rPr>
          <w:rFonts w:ascii="Arial" w:hAnsi="Arial" w:cs="Arial"/>
          <w:b/>
          <w:bCs/>
          <w:sz w:val="24"/>
          <w:szCs w:val="20"/>
        </w:rPr>
        <w:t xml:space="preserve">      That  is a ………………. </w:t>
      </w:r>
    </w:p>
    <w:p w:rsidR="00270ADA" w:rsidRDefault="00270ADA" w:rsidP="00C11CB1">
      <w:pPr>
        <w:tabs>
          <w:tab w:val="left" w:pos="0"/>
        </w:tabs>
        <w:rPr>
          <w:rFonts w:ascii="Arial" w:hAnsi="Arial" w:cs="Arial"/>
          <w:b/>
          <w:bCs/>
          <w:sz w:val="24"/>
          <w:szCs w:val="20"/>
        </w:rPr>
      </w:pPr>
      <w:r>
        <w:rPr>
          <w:rFonts w:ascii="Arial" w:hAnsi="Arial" w:cs="Arial"/>
          <w:b/>
          <w:bCs/>
          <w:sz w:val="24"/>
          <w:szCs w:val="20"/>
        </w:rPr>
        <w:t xml:space="preserve"> </w:t>
      </w:r>
    </w:p>
    <w:p w:rsidR="00270ADA" w:rsidRPr="00EE1DA7" w:rsidRDefault="00270ADA" w:rsidP="00C11CB1">
      <w:pPr>
        <w:tabs>
          <w:tab w:val="left" w:pos="0"/>
        </w:tabs>
        <w:rPr>
          <w:rFonts w:ascii="Arial" w:hAnsi="Arial" w:cs="Arial"/>
          <w:b/>
          <w:bCs/>
          <w:sz w:val="24"/>
          <w:szCs w:val="20"/>
        </w:rPr>
      </w:pPr>
      <w:r>
        <w:rPr>
          <w:rFonts w:ascii="Arial" w:hAnsi="Arial" w:cs="Arial"/>
          <w:bCs/>
          <w:sz w:val="24"/>
          <w:szCs w:val="20"/>
        </w:rPr>
        <w:t xml:space="preserve">Cümlesinde boş bırakılan yere </w:t>
      </w:r>
      <w:r w:rsidRPr="00EE1DA7">
        <w:rPr>
          <w:rFonts w:ascii="Arial" w:hAnsi="Arial" w:cs="Arial"/>
          <w:bCs/>
          <w:sz w:val="24"/>
          <w:szCs w:val="20"/>
        </w:rPr>
        <w:t xml:space="preserve">  </w:t>
      </w:r>
      <w:r>
        <w:rPr>
          <w:rFonts w:ascii="Arial" w:hAnsi="Arial" w:cs="Arial"/>
          <w:bCs/>
          <w:sz w:val="24"/>
          <w:szCs w:val="20"/>
        </w:rPr>
        <w:t>gelmesi gereken sözcük aşağıdakilerden hangisidir?</w:t>
      </w:r>
      <w:r w:rsidRPr="00EE1DA7">
        <w:rPr>
          <w:rFonts w:ascii="Arial" w:hAnsi="Arial" w:cs="Arial"/>
          <w:bCs/>
          <w:sz w:val="24"/>
          <w:szCs w:val="20"/>
        </w:rPr>
        <w:t xml:space="preserve">                </w:t>
      </w:r>
    </w:p>
    <w:p w:rsidR="00270ADA" w:rsidRDefault="00270ADA" w:rsidP="007148EF">
      <w:pPr>
        <w:spacing w:after="0" w:line="240" w:lineRule="auto"/>
        <w:rPr>
          <w:rFonts w:ascii="Arial" w:hAnsi="Arial" w:cs="Arial"/>
          <w:sz w:val="24"/>
          <w:szCs w:val="24"/>
        </w:rPr>
      </w:pPr>
      <w:r w:rsidRPr="00C11CB1">
        <w:rPr>
          <w:rFonts w:ascii="Arial" w:hAnsi="Arial" w:cs="Arial"/>
          <w:sz w:val="24"/>
          <w:szCs w:val="24"/>
        </w:rPr>
        <w:t>A</w:t>
      </w:r>
      <w:r>
        <w:rPr>
          <w:rFonts w:ascii="Arial" w:hAnsi="Arial" w:cs="Arial"/>
          <w:b/>
          <w:sz w:val="24"/>
          <w:szCs w:val="24"/>
        </w:rPr>
        <w:t xml:space="preserve">) </w:t>
      </w:r>
      <w:r>
        <w:rPr>
          <w:rFonts w:ascii="Arial" w:hAnsi="Arial" w:cs="Arial"/>
          <w:sz w:val="24"/>
          <w:szCs w:val="24"/>
        </w:rPr>
        <w:t>hat     B) dress     C) shirt       D) jeans</w:t>
      </w:r>
    </w:p>
    <w:p w:rsidR="00270ADA" w:rsidRDefault="00270ADA" w:rsidP="007148EF">
      <w:pPr>
        <w:spacing w:after="0" w:line="240" w:lineRule="auto"/>
        <w:rPr>
          <w:rFonts w:ascii="Arial" w:hAnsi="Arial" w:cs="Arial"/>
          <w:sz w:val="24"/>
          <w:szCs w:val="24"/>
        </w:rPr>
      </w:pPr>
    </w:p>
    <w:p w:rsidR="00270ADA" w:rsidRDefault="00270ADA" w:rsidP="007148EF">
      <w:pPr>
        <w:spacing w:after="0" w:line="240" w:lineRule="auto"/>
        <w:rPr>
          <w:rFonts w:ascii="Arial" w:hAnsi="Arial" w:cs="Arial"/>
          <w:b/>
          <w:sz w:val="28"/>
          <w:szCs w:val="24"/>
        </w:rPr>
      </w:pPr>
    </w:p>
    <w:p w:rsidR="00270ADA" w:rsidRDefault="00270ADA" w:rsidP="007148EF">
      <w:pPr>
        <w:spacing w:after="0" w:line="240" w:lineRule="auto"/>
        <w:rPr>
          <w:rFonts w:ascii="Arial" w:hAnsi="Arial" w:cs="Arial"/>
          <w:b/>
          <w:sz w:val="28"/>
          <w:szCs w:val="24"/>
        </w:rPr>
      </w:pPr>
    </w:p>
    <w:p w:rsidR="00270ADA" w:rsidRDefault="00270ADA" w:rsidP="00995BA8">
      <w:r w:rsidRPr="00995BA8">
        <w:rPr>
          <w:rFonts w:ascii="Arial" w:hAnsi="Arial" w:cs="Arial"/>
          <w:b/>
          <w:sz w:val="28"/>
          <w:szCs w:val="24"/>
        </w:rPr>
        <w:t>10-</w:t>
      </w:r>
      <w:r>
        <w:rPr>
          <w:rFonts w:ascii="Arial" w:hAnsi="Arial" w:cs="Arial"/>
          <w:b/>
          <w:sz w:val="28"/>
          <w:szCs w:val="24"/>
        </w:rPr>
        <w:t xml:space="preserve"> </w:t>
      </w:r>
      <w:r w:rsidRPr="00995BA8">
        <w:rPr>
          <w:rFonts w:ascii="Arial" w:hAnsi="Arial" w:cs="Arial"/>
          <w:b/>
          <w:sz w:val="24"/>
          <w:szCs w:val="24"/>
        </w:rPr>
        <w:t>Aşağıdaki görsellerle hangi seçenekleri eşleştirmeliyiz?</w:t>
      </w:r>
    </w:p>
    <w:p w:rsidR="00270ADA" w:rsidRPr="00A14BB2" w:rsidRDefault="00270ADA" w:rsidP="00995BA8">
      <w:pPr>
        <w:spacing w:line="360" w:lineRule="auto"/>
      </w:pPr>
      <w:r>
        <w:rPr>
          <w:noProof/>
          <w:lang w:eastAsia="tr-TR"/>
        </w:rPr>
        <w:pict>
          <v:group id="Grup 101" o:spid="_x0000_s1298" style="position:absolute;margin-left:-11.45pt;margin-top:12pt;width:241.5pt;height:36pt;z-index:251698688" coordorigin="1137,7568" coordsize="3990,72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">
            <v:shape id="Picture 4" o:spid="_x0000_s1299" type="#_x0000_t75" style="position:absolute;left:1137;top:7568;width:912;height:54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SNn7FAAAA3AAAAA8AAABkcnMvZG93bnJldi54bWxEj0FrwzAMhe+D/QejwS5lcVrKOrK6pQwC&#10;g52atmxHEWuJaSyH2EvTfz8dCr1JvKf3Pq23k+/USEN0gQ3MsxwUcR2s48bA8VC+vIGKCdliF5gM&#10;XCnCdvP4sMbChgvvaaxSoySEY4EG2pT6QutYt+QxZqEnFu03DB6TrEOj7YAXCfedXuT5q/boWBpa&#10;7Omjpfpc/XkD9fW8GMu4X+HPV/l9ms3czi0rY56fpt07qERTuptv159W8OeCL8/IBHrz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DUjZ+xQAAANwAAAAPAAAAAAAAAAAAAAAA&#10;AJ8CAABkcnMvZG93bnJldi54bWxQSwUGAAAAAAQABAD3AAAAkQMAAAAA&#10;">
              <v:imagedata r:id="rId78" o:title=""/>
            </v:shape>
            <v:shape id="Picture 5" o:spid="_x0000_s1300" type="#_x0000_t75" style="position:absolute;left:2220;top:7568;width:741;height:72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9FKyLEAAAA3AAAAA8AAABkcnMvZG93bnJldi54bWxEj0FrwkAUhO+C/2F5gjfdVWuQ6CpiaavH&#10;qqU9PrLPJJh9G7LbGP+9KxR6HGbmG2a16WwlWmp86VjDZKxAEGfOlJxrOJ/eRgsQPiAbrByThjt5&#10;2Kz7vRWmxt34k9pjyEWEsE9RQxFCnUrps4Is+rGriaN3cY3FEGWTS9PgLcJtJadKJdJiyXGhwJp2&#10;BWXX46/V8GWvp4+QtWc5f18k35fdizq8/mg9HHTbJYhAXfgP/7X3RsNMJfA8E4+AXD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9FKyLEAAAA3AAAAA8AAAAAAAAAAAAAAAAA&#10;nwIAAGRycy9kb3ducmV2LnhtbFBLBQYAAAAABAAEAPcAAACQAwAAAAA=&#10;">
              <v:imagedata r:id="rId79" o:title=""/>
            </v:shape>
            <v:shape id="Picture 6" o:spid="_x0000_s1301" type="#_x0000_t75" style="position:absolute;left:3132;top:7568;width:798;height:54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MN4fBAAAA3AAAAA8AAABkcnMvZG93bnJldi54bWxET8uKwjAU3Qv+Q7iCuzEdRdGOUcTngAPi&#10;Y2Z9aa5tsbkpTaz1781iwOXhvKfzxhSipsrllhV89iIQxInVOacKLufNxxiE88gaC8uk4EkO5rN2&#10;a4qxtg8+Un3yqQgh7GJUkHlfxlK6JCODrmdL4sBdbWXQB1ilUlf4COGmkP0oGkmDOYeGDEtaZpTc&#10;Tnej4LBeXfej30laroZ+l9T1dv8j/5TqdprFFwhPjX+L/93fWsEgCmvDmXAE5Ow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9MN4fBAAAA3AAAAA8AAAAAAAAAAAAAAAAAnwIA&#10;AGRycy9kb3ducmV2LnhtbFBLBQYAAAAABAAEAPcAAACNAwAAAAA=&#10;">
              <v:imagedata r:id="rId80" o:title=""/>
            </v:shape>
            <v:shape id="Picture 7" o:spid="_x0000_s1302" type="#_x0000_t75" style="position:absolute;left:4158;top:7568;width:969;height:54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0+zVLGAAAA3AAAAA8AAABkcnMvZG93bnJldi54bWxEj09rwkAUxO9Cv8PyCt50E1u0pK4iYqWl&#10;J/8c2tsj+0xCsm/D7mqin94tFDwOM/MbZr7sTSMu5HxlWUE6TkAQ51ZXXCg4Hj5GbyB8QNbYWCYF&#10;V/KwXDwN5php2/GOLvtQiAhhn6GCMoQ2k9LnJRn0Y9sSR+9kncEQpSukdthFuGnkJEmm0mDFcaHE&#10;ltYl5fX+bBTMNtvp6frz/fVaW9dt9K7+vfFRqeFzv3oHEagPj/B/+1MreElT+DsTj4Bc3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T7NUsYAAADcAAAADwAAAAAAAAAAAAAA&#10;AACfAgAAZHJzL2Rvd25yZXYueG1sUEsFBgAAAAAEAAQA9wAAAJIDAAAAAA==&#10;">
              <v:imagedata r:id="rId81" o:title=""/>
            </v:shape>
          </v:group>
        </w:pict>
      </w:r>
    </w:p>
    <w:p w:rsidR="00270ADA" w:rsidRDefault="00270ADA" w:rsidP="00995BA8">
      <w:pPr>
        <w:spacing w:line="360" w:lineRule="auto"/>
        <w:ind w:left="540"/>
        <w:rPr>
          <w:b/>
        </w:rPr>
      </w:pPr>
    </w:p>
    <w:p w:rsidR="00270ADA" w:rsidRPr="00995BA8" w:rsidRDefault="00270ADA" w:rsidP="00995BA8">
      <w:pPr>
        <w:spacing w:after="0" w:line="240" w:lineRule="auto"/>
        <w:rPr>
          <w:rFonts w:ascii="Arial" w:hAnsi="Arial" w:cs="Arial"/>
          <w:sz w:val="24"/>
        </w:rPr>
      </w:pPr>
      <w:r>
        <w:rPr>
          <w:rFonts w:ascii="Arial" w:hAnsi="Arial" w:cs="Arial"/>
          <w:sz w:val="24"/>
        </w:rPr>
        <w:t>A</w:t>
      </w:r>
      <w:r w:rsidRPr="00995BA8">
        <w:rPr>
          <w:rFonts w:ascii="Arial" w:hAnsi="Arial" w:cs="Arial"/>
          <w:sz w:val="24"/>
        </w:rPr>
        <w:t>) nose     -     mouth    -    leg      - head</w:t>
      </w:r>
    </w:p>
    <w:p w:rsidR="00270ADA" w:rsidRPr="00995BA8" w:rsidRDefault="00270ADA" w:rsidP="00995BA8">
      <w:pPr>
        <w:spacing w:after="0" w:line="240" w:lineRule="auto"/>
        <w:rPr>
          <w:rFonts w:ascii="Arial" w:hAnsi="Arial" w:cs="Arial"/>
          <w:sz w:val="24"/>
        </w:rPr>
      </w:pPr>
      <w:r>
        <w:rPr>
          <w:rFonts w:ascii="Arial" w:hAnsi="Arial" w:cs="Arial"/>
          <w:sz w:val="24"/>
        </w:rPr>
        <w:t>B</w:t>
      </w:r>
      <w:r w:rsidRPr="00995BA8">
        <w:rPr>
          <w:rFonts w:ascii="Arial" w:hAnsi="Arial" w:cs="Arial"/>
          <w:sz w:val="24"/>
        </w:rPr>
        <w:t>) leg       -     head       - nose      - mouth</w:t>
      </w:r>
    </w:p>
    <w:p w:rsidR="00270ADA" w:rsidRPr="00995BA8" w:rsidRDefault="00270ADA" w:rsidP="00995BA8">
      <w:pPr>
        <w:spacing w:after="0" w:line="240" w:lineRule="auto"/>
        <w:rPr>
          <w:rFonts w:ascii="Arial" w:hAnsi="Arial" w:cs="Arial"/>
          <w:sz w:val="24"/>
        </w:rPr>
      </w:pPr>
      <w:r>
        <w:rPr>
          <w:rFonts w:ascii="Arial" w:hAnsi="Arial" w:cs="Arial"/>
          <w:sz w:val="24"/>
        </w:rPr>
        <w:t>C</w:t>
      </w:r>
      <w:r w:rsidRPr="00995BA8">
        <w:rPr>
          <w:rFonts w:ascii="Arial" w:hAnsi="Arial" w:cs="Arial"/>
          <w:sz w:val="24"/>
        </w:rPr>
        <w:t>) mouth    -   nose       -  head     -  leg</w:t>
      </w:r>
    </w:p>
    <w:p w:rsidR="00270ADA" w:rsidRPr="00995BA8" w:rsidRDefault="00270ADA" w:rsidP="00995BA8">
      <w:pPr>
        <w:spacing w:after="0" w:line="240" w:lineRule="auto"/>
        <w:rPr>
          <w:rFonts w:ascii="Arial" w:hAnsi="Arial" w:cs="Arial"/>
          <w:sz w:val="24"/>
        </w:rPr>
      </w:pPr>
      <w:r>
        <w:rPr>
          <w:rFonts w:ascii="Arial" w:hAnsi="Arial" w:cs="Arial"/>
          <w:sz w:val="24"/>
        </w:rPr>
        <w:t>D</w:t>
      </w:r>
      <w:r w:rsidRPr="00995BA8">
        <w:rPr>
          <w:rFonts w:ascii="Arial" w:hAnsi="Arial" w:cs="Arial"/>
          <w:sz w:val="24"/>
        </w:rPr>
        <w:t>) leg      -    mouth     - nose        - head</w:t>
      </w:r>
    </w:p>
    <w:p w:rsidR="00270ADA" w:rsidRDefault="00270ADA" w:rsidP="007148EF">
      <w:pPr>
        <w:spacing w:after="0" w:line="240" w:lineRule="auto"/>
        <w:rPr>
          <w:rFonts w:ascii="Arial" w:hAnsi="Arial" w:cs="Arial"/>
          <w:b/>
          <w:sz w:val="28"/>
          <w:szCs w:val="24"/>
        </w:rPr>
      </w:pPr>
    </w:p>
    <w:p w:rsidR="00270ADA" w:rsidRDefault="00270ADA" w:rsidP="007148EF">
      <w:pPr>
        <w:spacing w:after="0" w:line="240" w:lineRule="auto"/>
        <w:rPr>
          <w:rFonts w:ascii="Arial" w:hAnsi="Arial" w:cs="Arial"/>
          <w:b/>
          <w:sz w:val="28"/>
          <w:szCs w:val="24"/>
        </w:rPr>
      </w:pPr>
    </w:p>
    <w:p w:rsidR="00270ADA" w:rsidRDefault="00270ADA" w:rsidP="007148EF">
      <w:pPr>
        <w:spacing w:after="0" w:line="240" w:lineRule="auto"/>
        <w:rPr>
          <w:rFonts w:ascii="Arial" w:hAnsi="Arial" w:cs="Arial"/>
          <w:b/>
          <w:sz w:val="28"/>
          <w:szCs w:val="24"/>
        </w:rPr>
      </w:pPr>
      <w:r>
        <w:rPr>
          <w:noProof/>
          <w:lang w:eastAsia="tr-TR"/>
        </w:rPr>
        <w:pict>
          <v:shape id="Sağ Ok 355" o:spid="_x0000_s1303" type="#_x0000_t13" style="position:absolute;margin-left:-4.7pt;margin-top:31.2pt;width:49.95pt;height:25.5pt;rotation:-2085594fd;z-index:2517007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" adj="16086" fillcolor="#4f81bd" strokecolor="#243f60" strokeweight="2pt"/>
        </w:pict>
      </w:r>
      <w:r>
        <w:rPr>
          <w:noProof/>
          <w:lang w:eastAsia="tr-TR"/>
        </w:rPr>
        <w:pict>
          <v:shape id="Köşeleri Yuvarlanmış Dikdörtgen Belirtme Çizgisi 354" o:spid="_x0000_s1304" type="#_x0000_t62" style="position:absolute;margin-left:92.8pt;margin-top:30.45pt;width:159pt;height:30pt;z-index:2516997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" adj="-2972,31860" fillcolor="window" strokecolor="#385d8a" strokeweight="2pt">
            <v:textbox>
              <w:txbxContent>
                <w:p w:rsidR="00270ADA" w:rsidRPr="00C05861" w:rsidRDefault="00270ADA" w:rsidP="00995BA8">
                  <w:pPr>
                    <w:jc w:val="center"/>
                    <w:rPr>
                      <w:color w:val="000000"/>
                      <w:sz w:val="28"/>
                    </w:rPr>
                  </w:pPr>
                  <w:r w:rsidRPr="00C05861">
                    <w:rPr>
                      <w:color w:val="000000"/>
                      <w:sz w:val="28"/>
                    </w:rPr>
                    <w:t>What is that?</w:t>
                  </w:r>
                </w:p>
              </w:txbxContent>
            </v:textbox>
          </v:shape>
        </w:pict>
      </w:r>
      <w:r>
        <w:rPr>
          <w:rFonts w:ascii="Arial" w:hAnsi="Arial" w:cs="Arial"/>
          <w:b/>
          <w:sz w:val="28"/>
          <w:szCs w:val="24"/>
        </w:rPr>
        <w:t xml:space="preserve">11 - </w:t>
      </w:r>
      <w:r w:rsidRPr="00C05861">
        <w:rPr>
          <w:rFonts w:ascii="Arial" w:hAnsi="Arial" w:cs="Arial"/>
          <w:b/>
          <w:noProof/>
          <w:sz w:val="28"/>
          <w:szCs w:val="24"/>
          <w:lang w:eastAsia="tr-TR"/>
        </w:rPr>
        <w:pict>
          <v:shape id="Resim 353" o:spid="_x0000_i1079" type="#_x0000_t75" style="width:71.25pt;height:107.25pt;visibility:visible">
            <v:imagedata r:id="rId82" o:title=""/>
          </v:shape>
        </w:pict>
      </w:r>
    </w:p>
    <w:p w:rsidR="00270ADA" w:rsidRDefault="00270ADA" w:rsidP="007148EF">
      <w:pPr>
        <w:spacing w:after="0" w:line="240" w:lineRule="auto"/>
        <w:rPr>
          <w:rFonts w:ascii="Arial" w:hAnsi="Arial" w:cs="Arial"/>
          <w:b/>
          <w:sz w:val="28"/>
          <w:szCs w:val="24"/>
        </w:rPr>
      </w:pPr>
      <w:r>
        <w:rPr>
          <w:noProof/>
          <w:lang w:eastAsia="tr-TR"/>
        </w:rPr>
        <w:pict>
          <v:shape id="Köşeleri Yuvarlanmış Dikdörtgen Belirtme Çizgisi 364" o:spid="_x0000_s1305" type="#_x0000_t62" style="position:absolute;margin-left:95.35pt;margin-top:4.5pt;width:159pt;height:30pt;z-index:2517017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" adj="-2972,31860" fillcolor="window" strokecolor="#385d8a" strokeweight="2pt">
            <v:textbox>
              <w:txbxContent>
                <w:p w:rsidR="00270ADA" w:rsidRPr="00C05861" w:rsidRDefault="00270ADA" w:rsidP="00527619">
                  <w:pPr>
                    <w:rPr>
                      <w:color w:val="000000"/>
                      <w:sz w:val="28"/>
                    </w:rPr>
                  </w:pPr>
                  <w:r w:rsidRPr="00C05861">
                    <w:rPr>
                      <w:color w:val="000000"/>
                      <w:sz w:val="28"/>
                    </w:rPr>
                    <w:t>That is ……  apple.</w:t>
                  </w:r>
                </w:p>
              </w:txbxContent>
            </v:textbox>
          </v:shape>
        </w:pict>
      </w:r>
      <w:r>
        <w:rPr>
          <w:rFonts w:ascii="Arial" w:hAnsi="Arial" w:cs="Arial"/>
          <w:b/>
          <w:sz w:val="28"/>
          <w:szCs w:val="24"/>
        </w:rPr>
        <w:t xml:space="preserve">           Ali</w:t>
      </w:r>
    </w:p>
    <w:p w:rsidR="00270ADA" w:rsidRDefault="00270ADA" w:rsidP="007148EF">
      <w:pPr>
        <w:spacing w:after="0" w:line="240" w:lineRule="auto"/>
        <w:rPr>
          <w:rFonts w:ascii="Arial" w:hAnsi="Arial" w:cs="Arial"/>
          <w:b/>
          <w:sz w:val="28"/>
          <w:szCs w:val="24"/>
        </w:rPr>
      </w:pPr>
      <w:r>
        <w:rPr>
          <w:rFonts w:ascii="Arial" w:hAnsi="Arial" w:cs="Arial"/>
          <w:b/>
          <w:sz w:val="28"/>
          <w:szCs w:val="24"/>
        </w:rPr>
        <w:t xml:space="preserve">    </w:t>
      </w:r>
      <w:r w:rsidRPr="00C05861">
        <w:rPr>
          <w:rFonts w:ascii="Arial" w:hAnsi="Arial" w:cs="Arial"/>
          <w:b/>
          <w:noProof/>
          <w:sz w:val="28"/>
          <w:szCs w:val="24"/>
          <w:lang w:eastAsia="tr-TR"/>
        </w:rPr>
        <w:pict>
          <v:shape id="Resim 359" o:spid="_x0000_i1080" type="#_x0000_t75" style="width:1in;height:74.25pt;visibility:visible">
            <v:imagedata r:id="rId83" o:title=""/>
          </v:shape>
        </w:pict>
      </w:r>
    </w:p>
    <w:p w:rsidR="00270ADA" w:rsidRDefault="00270ADA" w:rsidP="007148EF">
      <w:pPr>
        <w:spacing w:after="0" w:line="240" w:lineRule="auto"/>
        <w:rPr>
          <w:rFonts w:ascii="Arial" w:hAnsi="Arial" w:cs="Arial"/>
          <w:b/>
          <w:sz w:val="28"/>
          <w:szCs w:val="24"/>
        </w:rPr>
      </w:pPr>
      <w:r>
        <w:rPr>
          <w:rFonts w:ascii="Arial" w:hAnsi="Arial" w:cs="Arial"/>
          <w:b/>
          <w:sz w:val="28"/>
          <w:szCs w:val="24"/>
        </w:rPr>
        <w:t xml:space="preserve">         Ayşe </w:t>
      </w:r>
    </w:p>
    <w:p w:rsidR="00270ADA" w:rsidRDefault="00270ADA" w:rsidP="007148EF">
      <w:pPr>
        <w:spacing w:after="0" w:line="240" w:lineRule="auto"/>
        <w:rPr>
          <w:rFonts w:ascii="Arial" w:hAnsi="Arial" w:cs="Arial"/>
          <w:b/>
          <w:sz w:val="24"/>
          <w:szCs w:val="24"/>
        </w:rPr>
      </w:pPr>
      <w:r w:rsidRPr="001033E4">
        <w:rPr>
          <w:rFonts w:ascii="Arial" w:hAnsi="Arial" w:cs="Arial"/>
          <w:b/>
          <w:sz w:val="24"/>
          <w:szCs w:val="24"/>
        </w:rPr>
        <w:t>Yukarı</w:t>
      </w:r>
      <w:r>
        <w:rPr>
          <w:rFonts w:ascii="Arial" w:hAnsi="Arial" w:cs="Arial"/>
          <w:b/>
          <w:sz w:val="24"/>
          <w:szCs w:val="24"/>
        </w:rPr>
        <w:t>ki diyalogta Ali’nin sorusuna Ayşe’nin verdiği cevapta boş bırakılan yere aşağıdakilerden hangisi gelmelidir.?</w:t>
      </w:r>
    </w:p>
    <w:p w:rsidR="00270ADA" w:rsidRDefault="00270ADA" w:rsidP="001033E4">
      <w:pPr>
        <w:pStyle w:val="NoSpacing"/>
        <w:rPr>
          <w:sz w:val="24"/>
          <w:szCs w:val="20"/>
        </w:rPr>
      </w:pPr>
    </w:p>
    <w:p w:rsidR="00270ADA" w:rsidRPr="001033E4" w:rsidRDefault="00270ADA" w:rsidP="001033E4">
      <w:pPr>
        <w:pStyle w:val="NoSpacing"/>
        <w:rPr>
          <w:rFonts w:ascii="Arial" w:hAnsi="Arial" w:cs="Arial"/>
          <w:sz w:val="24"/>
          <w:szCs w:val="20"/>
        </w:rPr>
      </w:pPr>
      <w:r w:rsidRPr="001033E4">
        <w:rPr>
          <w:rFonts w:ascii="Arial" w:hAnsi="Arial" w:cs="Arial"/>
          <w:sz w:val="24"/>
          <w:szCs w:val="20"/>
        </w:rPr>
        <w:t>A) a</w:t>
      </w:r>
      <w:r>
        <w:rPr>
          <w:rFonts w:ascii="Arial" w:hAnsi="Arial" w:cs="Arial"/>
          <w:sz w:val="24"/>
          <w:szCs w:val="20"/>
        </w:rPr>
        <w:t>n</w:t>
      </w:r>
      <w:r w:rsidRPr="001033E4">
        <w:rPr>
          <w:rFonts w:ascii="Arial" w:hAnsi="Arial" w:cs="Arial"/>
          <w:sz w:val="24"/>
          <w:szCs w:val="20"/>
        </w:rPr>
        <w:tab/>
      </w:r>
      <w:r w:rsidRPr="001033E4">
        <w:rPr>
          <w:rFonts w:ascii="Arial" w:hAnsi="Arial" w:cs="Arial"/>
          <w:sz w:val="24"/>
          <w:szCs w:val="20"/>
        </w:rPr>
        <w:tab/>
        <w:t>B) the</w:t>
      </w:r>
    </w:p>
    <w:p w:rsidR="00270ADA" w:rsidRPr="001033E4" w:rsidRDefault="00270ADA" w:rsidP="001033E4">
      <w:pPr>
        <w:pStyle w:val="NoSpacing"/>
        <w:rPr>
          <w:rFonts w:ascii="Arial" w:hAnsi="Arial" w:cs="Arial"/>
          <w:sz w:val="24"/>
          <w:szCs w:val="20"/>
        </w:rPr>
      </w:pPr>
      <w:r>
        <w:rPr>
          <w:rFonts w:ascii="Arial" w:hAnsi="Arial" w:cs="Arial"/>
          <w:sz w:val="24"/>
          <w:szCs w:val="20"/>
        </w:rPr>
        <w:t>C) two</w:t>
      </w:r>
      <w:r>
        <w:rPr>
          <w:rFonts w:ascii="Arial" w:hAnsi="Arial" w:cs="Arial"/>
          <w:sz w:val="24"/>
          <w:szCs w:val="20"/>
        </w:rPr>
        <w:tab/>
      </w:r>
      <w:r>
        <w:rPr>
          <w:rFonts w:ascii="Arial" w:hAnsi="Arial" w:cs="Arial"/>
          <w:sz w:val="24"/>
          <w:szCs w:val="20"/>
        </w:rPr>
        <w:tab/>
        <w:t>D) a</w:t>
      </w:r>
    </w:p>
    <w:p w:rsidR="00270ADA" w:rsidRDefault="00270ADA" w:rsidP="007148EF">
      <w:pPr>
        <w:spacing w:after="0" w:line="240" w:lineRule="auto"/>
        <w:rPr>
          <w:rFonts w:ascii="Arial" w:hAnsi="Arial" w:cs="Arial"/>
          <w:b/>
          <w:sz w:val="24"/>
          <w:szCs w:val="24"/>
        </w:rPr>
      </w:pPr>
    </w:p>
    <w:p w:rsidR="00270ADA" w:rsidRDefault="00270ADA" w:rsidP="001033E4">
      <w:pPr>
        <w:spacing w:after="0" w:line="240" w:lineRule="auto"/>
        <w:rPr>
          <w:rFonts w:ascii="Arial" w:hAnsi="Arial" w:cs="Arial"/>
          <w:b/>
          <w:sz w:val="28"/>
          <w:szCs w:val="24"/>
        </w:rPr>
      </w:pPr>
    </w:p>
    <w:p w:rsidR="00270ADA" w:rsidRDefault="00270ADA" w:rsidP="001033E4">
      <w:pPr>
        <w:spacing w:after="0" w:line="240" w:lineRule="auto"/>
        <w:rPr>
          <w:rFonts w:ascii="Arial" w:hAnsi="Arial" w:cs="Arial"/>
          <w:b/>
          <w:sz w:val="28"/>
          <w:szCs w:val="24"/>
        </w:rPr>
      </w:pPr>
    </w:p>
    <w:p w:rsidR="00270ADA" w:rsidRPr="001033E4" w:rsidRDefault="00270ADA" w:rsidP="001033E4">
      <w:pPr>
        <w:spacing w:after="0" w:line="240" w:lineRule="auto"/>
        <w:rPr>
          <w:rFonts w:ascii="Arial" w:hAnsi="Arial" w:cs="Arial"/>
          <w:b/>
          <w:sz w:val="28"/>
          <w:szCs w:val="24"/>
        </w:rPr>
      </w:pPr>
      <w:r w:rsidRPr="001033E4">
        <w:rPr>
          <w:rFonts w:ascii="Arial" w:hAnsi="Arial" w:cs="Arial"/>
          <w:b/>
          <w:sz w:val="28"/>
          <w:szCs w:val="24"/>
        </w:rPr>
        <w:t>12-</w:t>
      </w:r>
      <w:r w:rsidRPr="001033E4">
        <w:rPr>
          <w:rFonts w:ascii="Arial" w:hAnsi="Arial" w:cs="Arial"/>
          <w:b/>
          <w:bCs/>
          <w:sz w:val="24"/>
        </w:rPr>
        <w:t>Türk bayrağı ne renktir?</w:t>
      </w:r>
      <w:r w:rsidRPr="00C05861">
        <w:rPr>
          <w:rFonts w:ascii="Arial" w:hAnsi="Arial" w:cs="Arial"/>
          <w:b/>
          <w:noProof/>
          <w:sz w:val="24"/>
          <w:lang w:eastAsia="tr-TR"/>
        </w:rPr>
        <w:pict>
          <v:shape id="Resim 366" o:spid="_x0000_i1081" type="#_x0000_t75" style="width:109.5pt;height:74.25pt;visibility:visible">
            <v:imagedata r:id="rId84" o:title=""/>
          </v:shape>
        </w:pict>
      </w:r>
    </w:p>
    <w:p w:rsidR="00270ADA" w:rsidRPr="001033E4" w:rsidRDefault="00270ADA" w:rsidP="001033E4">
      <w:pPr>
        <w:tabs>
          <w:tab w:val="left" w:pos="2700"/>
        </w:tabs>
        <w:spacing w:after="0" w:line="240" w:lineRule="auto"/>
        <w:rPr>
          <w:rFonts w:ascii="Arial" w:hAnsi="Arial" w:cs="Arial"/>
          <w:b/>
          <w:bCs/>
          <w:sz w:val="24"/>
        </w:rPr>
      </w:pPr>
    </w:p>
    <w:p w:rsidR="00270ADA" w:rsidRPr="001033E4" w:rsidRDefault="00270ADA" w:rsidP="001033E4">
      <w:pPr>
        <w:tabs>
          <w:tab w:val="left" w:pos="2700"/>
        </w:tabs>
        <w:spacing w:after="0" w:line="240" w:lineRule="auto"/>
        <w:rPr>
          <w:rFonts w:ascii="Arial" w:hAnsi="Arial" w:cs="Arial"/>
          <w:bCs/>
          <w:sz w:val="24"/>
        </w:rPr>
      </w:pPr>
      <w:r w:rsidRPr="001033E4">
        <w:rPr>
          <w:rFonts w:ascii="Arial" w:hAnsi="Arial" w:cs="Arial"/>
          <w:b/>
          <w:bCs/>
          <w:sz w:val="24"/>
        </w:rPr>
        <w:t xml:space="preserve">A)  </w:t>
      </w:r>
      <w:r w:rsidRPr="001033E4">
        <w:rPr>
          <w:rFonts w:ascii="Arial" w:hAnsi="Arial" w:cs="Arial"/>
          <w:bCs/>
          <w:sz w:val="24"/>
        </w:rPr>
        <w:t>yellow</w:t>
      </w:r>
      <w:r w:rsidRPr="001033E4">
        <w:rPr>
          <w:rFonts w:ascii="Arial" w:hAnsi="Arial" w:cs="Arial"/>
          <w:b/>
          <w:bCs/>
          <w:sz w:val="24"/>
        </w:rPr>
        <w:t xml:space="preserve">        B) </w:t>
      </w:r>
      <w:r w:rsidRPr="001033E4">
        <w:rPr>
          <w:rFonts w:ascii="Arial" w:hAnsi="Arial" w:cs="Arial"/>
          <w:bCs/>
          <w:sz w:val="24"/>
        </w:rPr>
        <w:t>brown</w:t>
      </w:r>
      <w:r w:rsidRPr="001033E4">
        <w:rPr>
          <w:rFonts w:ascii="Arial" w:hAnsi="Arial" w:cs="Arial"/>
          <w:b/>
          <w:bCs/>
          <w:sz w:val="24"/>
        </w:rPr>
        <w:t xml:space="preserve">         C) </w:t>
      </w:r>
      <w:r>
        <w:rPr>
          <w:rFonts w:ascii="Arial" w:hAnsi="Arial" w:cs="Arial"/>
          <w:bCs/>
          <w:sz w:val="24"/>
        </w:rPr>
        <w:t>green</w:t>
      </w:r>
      <w:r>
        <w:rPr>
          <w:rFonts w:ascii="Arial" w:hAnsi="Arial" w:cs="Arial"/>
          <w:b/>
          <w:bCs/>
          <w:sz w:val="24"/>
        </w:rPr>
        <w:t xml:space="preserve">   </w:t>
      </w:r>
      <w:r w:rsidRPr="001033E4">
        <w:rPr>
          <w:rFonts w:ascii="Arial" w:hAnsi="Arial" w:cs="Arial"/>
          <w:b/>
          <w:bCs/>
          <w:sz w:val="24"/>
        </w:rPr>
        <w:t xml:space="preserve">D) </w:t>
      </w:r>
      <w:r>
        <w:rPr>
          <w:rFonts w:ascii="Arial" w:hAnsi="Arial" w:cs="Arial"/>
          <w:bCs/>
          <w:sz w:val="24"/>
        </w:rPr>
        <w:t>red</w:t>
      </w:r>
    </w:p>
    <w:p w:rsidR="00270ADA" w:rsidRDefault="00270ADA" w:rsidP="007148EF">
      <w:pPr>
        <w:spacing w:after="0" w:line="240" w:lineRule="auto"/>
        <w:rPr>
          <w:rFonts w:ascii="Arial" w:hAnsi="Arial" w:cs="Arial"/>
          <w:b/>
          <w:sz w:val="28"/>
          <w:szCs w:val="24"/>
        </w:rPr>
      </w:pPr>
    </w:p>
    <w:p w:rsidR="00270ADA" w:rsidRDefault="00270ADA" w:rsidP="007148EF">
      <w:pPr>
        <w:spacing w:after="0" w:line="240" w:lineRule="auto"/>
        <w:rPr>
          <w:rFonts w:ascii="Arial" w:hAnsi="Arial" w:cs="Arial"/>
          <w:b/>
          <w:sz w:val="28"/>
          <w:szCs w:val="24"/>
        </w:rPr>
      </w:pPr>
    </w:p>
    <w:p w:rsidR="00270ADA" w:rsidRDefault="00270ADA" w:rsidP="007148EF">
      <w:pPr>
        <w:spacing w:after="0" w:line="240" w:lineRule="auto"/>
        <w:rPr>
          <w:rFonts w:ascii="Arial" w:hAnsi="Arial" w:cs="Arial"/>
          <w:b/>
          <w:sz w:val="28"/>
          <w:szCs w:val="24"/>
        </w:rPr>
      </w:pPr>
    </w:p>
    <w:p w:rsidR="00270ADA" w:rsidRDefault="00270ADA" w:rsidP="007148EF">
      <w:pPr>
        <w:spacing w:after="0" w:line="240" w:lineRule="auto"/>
        <w:rPr>
          <w:rFonts w:ascii="Arial" w:hAnsi="Arial" w:cs="Arial"/>
          <w:b/>
          <w:sz w:val="28"/>
          <w:szCs w:val="24"/>
        </w:rPr>
      </w:pPr>
    </w:p>
    <w:p w:rsidR="00270ADA" w:rsidRDefault="00270ADA" w:rsidP="007148EF">
      <w:pPr>
        <w:spacing w:after="0" w:line="240" w:lineRule="auto"/>
        <w:rPr>
          <w:rFonts w:ascii="Arial" w:hAnsi="Arial" w:cs="Arial"/>
          <w:b/>
          <w:sz w:val="28"/>
          <w:szCs w:val="24"/>
        </w:rPr>
      </w:pPr>
    </w:p>
    <w:p w:rsidR="00270ADA" w:rsidRDefault="00270ADA" w:rsidP="007148EF">
      <w:pPr>
        <w:spacing w:after="0" w:line="240" w:lineRule="auto"/>
        <w:rPr>
          <w:rFonts w:ascii="Arial" w:hAnsi="Arial" w:cs="Arial"/>
          <w:b/>
          <w:sz w:val="28"/>
          <w:szCs w:val="24"/>
        </w:rPr>
      </w:pPr>
    </w:p>
    <w:p w:rsidR="00270ADA" w:rsidRDefault="00270ADA" w:rsidP="007148EF">
      <w:pPr>
        <w:spacing w:after="0" w:line="240" w:lineRule="auto"/>
        <w:rPr>
          <w:rFonts w:ascii="Arial" w:hAnsi="Arial" w:cs="Arial"/>
          <w:b/>
          <w:sz w:val="24"/>
          <w:szCs w:val="24"/>
        </w:rPr>
      </w:pPr>
      <w:r>
        <w:rPr>
          <w:rFonts w:ascii="Arial" w:hAnsi="Arial" w:cs="Arial"/>
          <w:b/>
          <w:sz w:val="28"/>
          <w:szCs w:val="24"/>
        </w:rPr>
        <w:t xml:space="preserve">13- </w:t>
      </w:r>
      <w:r w:rsidRPr="00C05861">
        <w:rPr>
          <w:rFonts w:ascii="Arial" w:hAnsi="Arial" w:cs="Arial"/>
          <w:b/>
          <w:noProof/>
          <w:sz w:val="28"/>
          <w:szCs w:val="24"/>
          <w:lang w:eastAsia="tr-TR"/>
        </w:rPr>
        <w:pict>
          <v:shape id="Resim 319" o:spid="_x0000_i1082" type="#_x0000_t75" style="width:145.5pt;height:91.5pt;visibility:visible">
            <v:imagedata r:id="rId85" o:title=""/>
          </v:shape>
        </w:pict>
      </w:r>
      <w:r>
        <w:rPr>
          <w:rFonts w:ascii="Arial" w:hAnsi="Arial" w:cs="Arial"/>
          <w:b/>
          <w:sz w:val="28"/>
          <w:szCs w:val="24"/>
        </w:rPr>
        <w:t xml:space="preserve"> </w:t>
      </w:r>
    </w:p>
    <w:p w:rsidR="00270ADA" w:rsidRPr="008236A6" w:rsidRDefault="00270ADA" w:rsidP="008236A6">
      <w:pPr>
        <w:pStyle w:val="ListParagraph"/>
        <w:numPr>
          <w:ilvl w:val="0"/>
          <w:numId w:val="5"/>
        </w:numPr>
        <w:spacing w:after="0" w:line="240" w:lineRule="auto"/>
        <w:rPr>
          <w:rFonts w:ascii="Arial" w:hAnsi="Arial" w:cs="Arial"/>
          <w:sz w:val="24"/>
          <w:szCs w:val="24"/>
        </w:rPr>
      </w:pPr>
      <w:r w:rsidRPr="008236A6">
        <w:rPr>
          <w:rFonts w:ascii="Arial" w:hAnsi="Arial" w:cs="Arial"/>
          <w:sz w:val="24"/>
          <w:szCs w:val="24"/>
        </w:rPr>
        <w:t>Is this a …………..?</w:t>
      </w:r>
    </w:p>
    <w:p w:rsidR="00270ADA" w:rsidRPr="008236A6" w:rsidRDefault="00270ADA" w:rsidP="008236A6">
      <w:pPr>
        <w:pStyle w:val="ListParagraph"/>
        <w:numPr>
          <w:ilvl w:val="0"/>
          <w:numId w:val="5"/>
        </w:numPr>
        <w:spacing w:after="0" w:line="240" w:lineRule="auto"/>
        <w:rPr>
          <w:rFonts w:ascii="Arial" w:hAnsi="Arial" w:cs="Arial"/>
          <w:sz w:val="24"/>
          <w:szCs w:val="24"/>
        </w:rPr>
      </w:pPr>
      <w:r w:rsidRPr="008236A6">
        <w:rPr>
          <w:rFonts w:ascii="Arial" w:hAnsi="Arial" w:cs="Arial"/>
          <w:sz w:val="24"/>
          <w:szCs w:val="24"/>
        </w:rPr>
        <w:t>Yes , İt is.</w:t>
      </w:r>
    </w:p>
    <w:p w:rsidR="00270ADA" w:rsidRDefault="00270ADA" w:rsidP="008236A6">
      <w:pPr>
        <w:spacing w:after="0" w:line="240" w:lineRule="auto"/>
        <w:ind w:left="360"/>
        <w:rPr>
          <w:rFonts w:ascii="Arial" w:hAnsi="Arial" w:cs="Arial"/>
          <w:b/>
          <w:sz w:val="24"/>
          <w:szCs w:val="24"/>
        </w:rPr>
      </w:pPr>
    </w:p>
    <w:p w:rsidR="00270ADA" w:rsidRDefault="00270ADA" w:rsidP="008236A6">
      <w:pPr>
        <w:spacing w:after="0" w:line="240" w:lineRule="auto"/>
        <w:ind w:left="360"/>
        <w:rPr>
          <w:rFonts w:ascii="Arial" w:hAnsi="Arial" w:cs="Arial"/>
          <w:b/>
          <w:sz w:val="24"/>
          <w:szCs w:val="24"/>
        </w:rPr>
      </w:pPr>
      <w:r>
        <w:rPr>
          <w:rFonts w:ascii="Arial" w:hAnsi="Arial" w:cs="Arial"/>
          <w:b/>
          <w:sz w:val="24"/>
          <w:szCs w:val="24"/>
        </w:rPr>
        <w:t>Yukarıdaki diyalogta boş bırakılan yere aşağıdakilerden hangisi getirilmelidir?</w:t>
      </w:r>
    </w:p>
    <w:p w:rsidR="00270ADA" w:rsidRDefault="00270ADA" w:rsidP="008236A6">
      <w:pPr>
        <w:spacing w:after="0" w:line="240" w:lineRule="auto"/>
        <w:ind w:left="360"/>
        <w:rPr>
          <w:rFonts w:ascii="Arial" w:hAnsi="Arial" w:cs="Arial"/>
          <w:b/>
          <w:sz w:val="24"/>
          <w:szCs w:val="24"/>
        </w:rPr>
      </w:pPr>
    </w:p>
    <w:p w:rsidR="00270ADA" w:rsidRDefault="00270ADA" w:rsidP="008236A6">
      <w:pPr>
        <w:spacing w:after="0" w:line="240" w:lineRule="auto"/>
        <w:ind w:left="360"/>
        <w:rPr>
          <w:rFonts w:ascii="Arial" w:hAnsi="Arial" w:cs="Arial"/>
          <w:sz w:val="24"/>
          <w:szCs w:val="24"/>
        </w:rPr>
      </w:pPr>
      <w:r>
        <w:rPr>
          <w:rFonts w:ascii="Arial" w:hAnsi="Arial" w:cs="Arial"/>
          <w:sz w:val="24"/>
          <w:szCs w:val="24"/>
        </w:rPr>
        <w:t>A) duster</w:t>
      </w:r>
      <w:r>
        <w:rPr>
          <w:rFonts w:ascii="Arial" w:hAnsi="Arial" w:cs="Arial"/>
          <w:sz w:val="24"/>
          <w:szCs w:val="24"/>
        </w:rPr>
        <w:tab/>
      </w:r>
      <w:r>
        <w:rPr>
          <w:rFonts w:ascii="Arial" w:hAnsi="Arial" w:cs="Arial"/>
          <w:sz w:val="24"/>
          <w:szCs w:val="24"/>
        </w:rPr>
        <w:tab/>
      </w:r>
      <w:r>
        <w:rPr>
          <w:rFonts w:ascii="Arial" w:hAnsi="Arial" w:cs="Arial"/>
          <w:sz w:val="24"/>
          <w:szCs w:val="24"/>
        </w:rPr>
        <w:tab/>
        <w:t>B)ruller</w:t>
      </w:r>
    </w:p>
    <w:p w:rsidR="00270ADA" w:rsidRDefault="00270ADA" w:rsidP="008236A6">
      <w:pPr>
        <w:spacing w:after="0" w:line="240" w:lineRule="auto"/>
        <w:ind w:left="360"/>
        <w:rPr>
          <w:rFonts w:ascii="Arial" w:hAnsi="Arial" w:cs="Arial"/>
          <w:sz w:val="24"/>
          <w:szCs w:val="24"/>
        </w:rPr>
      </w:pPr>
      <w:r>
        <w:rPr>
          <w:rFonts w:ascii="Arial" w:hAnsi="Arial" w:cs="Arial"/>
          <w:sz w:val="24"/>
          <w:szCs w:val="24"/>
        </w:rPr>
        <w:t>C) ruber</w:t>
      </w:r>
      <w:r>
        <w:rPr>
          <w:rFonts w:ascii="Arial" w:hAnsi="Arial" w:cs="Arial"/>
          <w:sz w:val="24"/>
          <w:szCs w:val="24"/>
        </w:rPr>
        <w:tab/>
      </w:r>
      <w:r>
        <w:rPr>
          <w:rFonts w:ascii="Arial" w:hAnsi="Arial" w:cs="Arial"/>
          <w:sz w:val="24"/>
          <w:szCs w:val="24"/>
        </w:rPr>
        <w:tab/>
      </w:r>
      <w:r>
        <w:rPr>
          <w:rFonts w:ascii="Arial" w:hAnsi="Arial" w:cs="Arial"/>
          <w:sz w:val="24"/>
          <w:szCs w:val="24"/>
        </w:rPr>
        <w:tab/>
        <w:t>D) pencil</w:t>
      </w:r>
    </w:p>
    <w:p w:rsidR="00270ADA" w:rsidRDefault="00270ADA" w:rsidP="008236A6">
      <w:pPr>
        <w:spacing w:after="0" w:line="240" w:lineRule="auto"/>
        <w:rPr>
          <w:rFonts w:ascii="Arial" w:hAnsi="Arial" w:cs="Arial"/>
          <w:sz w:val="24"/>
          <w:szCs w:val="24"/>
        </w:rPr>
      </w:pPr>
    </w:p>
    <w:p w:rsidR="00270ADA" w:rsidRDefault="00270ADA" w:rsidP="008236A6">
      <w:pPr>
        <w:spacing w:after="0" w:line="240" w:lineRule="auto"/>
        <w:rPr>
          <w:rFonts w:ascii="Arial" w:hAnsi="Arial" w:cs="Arial"/>
          <w:b/>
          <w:sz w:val="28"/>
          <w:szCs w:val="24"/>
        </w:rPr>
      </w:pPr>
      <w:r>
        <w:rPr>
          <w:noProof/>
          <w:lang w:eastAsia="tr-TR"/>
        </w:rPr>
        <w:pict>
          <v:shape id="Köşeleri Yuvarlanmış Dikdörtgen Belirtme Çizgisi 368" o:spid="_x0000_s1306" type="#_x0000_t62" style="position:absolute;margin-left:77.7pt;margin-top:13.25pt;width:202.5pt;height:30pt;z-index:2517027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" adj="-2972,31860" fillcolor="window" strokecolor="#385d8a" strokeweight="2pt">
            <v:textbox>
              <w:txbxContent>
                <w:p w:rsidR="00270ADA" w:rsidRPr="00C05861" w:rsidRDefault="00270ADA" w:rsidP="008236A6">
                  <w:pPr>
                    <w:jc w:val="center"/>
                    <w:rPr>
                      <w:color w:val="000000"/>
                      <w:sz w:val="28"/>
                    </w:rPr>
                  </w:pPr>
                  <w:r w:rsidRPr="00C05861">
                    <w:rPr>
                      <w:color w:val="000000"/>
                      <w:sz w:val="28"/>
                    </w:rPr>
                    <w:t>Benim mavi gözlerim var.</w:t>
                  </w:r>
                </w:p>
              </w:txbxContent>
            </v:textbox>
          </v:shape>
        </w:pict>
      </w:r>
      <w:r w:rsidRPr="008236A6">
        <w:rPr>
          <w:rFonts w:ascii="Arial" w:hAnsi="Arial" w:cs="Arial"/>
          <w:b/>
          <w:sz w:val="28"/>
          <w:szCs w:val="24"/>
        </w:rPr>
        <w:t>14</w:t>
      </w:r>
      <w:r>
        <w:rPr>
          <w:rFonts w:ascii="Arial" w:hAnsi="Arial" w:cs="Arial"/>
          <w:b/>
          <w:sz w:val="28"/>
          <w:szCs w:val="24"/>
        </w:rPr>
        <w:t xml:space="preserve"> –</w:t>
      </w:r>
    </w:p>
    <w:p w:rsidR="00270ADA" w:rsidRDefault="00270ADA" w:rsidP="008236A6">
      <w:pPr>
        <w:spacing w:after="0" w:line="240" w:lineRule="auto"/>
        <w:rPr>
          <w:rFonts w:ascii="Arial" w:hAnsi="Arial" w:cs="Arial"/>
          <w:b/>
          <w:sz w:val="24"/>
          <w:szCs w:val="24"/>
        </w:rPr>
      </w:pPr>
      <w:r>
        <w:rPr>
          <w:rFonts w:ascii="Arial" w:hAnsi="Arial" w:cs="Arial"/>
          <w:b/>
          <w:sz w:val="28"/>
          <w:szCs w:val="24"/>
        </w:rPr>
        <w:t xml:space="preserve"> </w:t>
      </w:r>
      <w:r w:rsidRPr="00DE3B74">
        <w:rPr>
          <w:noProof/>
          <w:lang w:eastAsia="tr-TR"/>
        </w:rPr>
        <w:pict>
          <v:shape id="Resim 367" o:spid="_x0000_i1083" type="#_x0000_t75" alt="http://ts1.mm.bing.net/th?id=I.4513770964717096&amp;pid=15.1&amp;W=126&amp;H=160" style="width:69.75pt;height:88.5pt;visibility:visible">
            <v:imagedata r:id="rId86" o:title=""/>
          </v:shape>
        </w:pict>
      </w:r>
      <w:r>
        <w:rPr>
          <w:rFonts w:ascii="Arial" w:hAnsi="Arial" w:cs="Arial"/>
          <w:b/>
          <w:sz w:val="28"/>
          <w:szCs w:val="24"/>
        </w:rPr>
        <w:t xml:space="preserve">  </w:t>
      </w:r>
      <w:r w:rsidRPr="008236A6">
        <w:rPr>
          <w:rFonts w:ascii="Arial" w:hAnsi="Arial" w:cs="Arial"/>
          <w:b/>
          <w:sz w:val="24"/>
          <w:szCs w:val="24"/>
        </w:rPr>
        <w:t xml:space="preserve">Ulu </w:t>
      </w:r>
      <w:r>
        <w:rPr>
          <w:rFonts w:ascii="Arial" w:hAnsi="Arial" w:cs="Arial"/>
          <w:b/>
          <w:sz w:val="24"/>
          <w:szCs w:val="24"/>
        </w:rPr>
        <w:t>önder bu cümleyi İngiliz çocuklara kendi dilleriyle söyleseydi aşağıdaki cümlelerden hangisini söylerdi?</w:t>
      </w:r>
    </w:p>
    <w:p w:rsidR="00270ADA" w:rsidRDefault="00270ADA" w:rsidP="008236A6">
      <w:pPr>
        <w:spacing w:after="0" w:line="240" w:lineRule="auto"/>
        <w:rPr>
          <w:rFonts w:ascii="Arial" w:hAnsi="Arial" w:cs="Arial"/>
          <w:b/>
          <w:sz w:val="24"/>
          <w:szCs w:val="24"/>
        </w:rPr>
      </w:pPr>
    </w:p>
    <w:p w:rsidR="00270ADA" w:rsidRDefault="00270ADA" w:rsidP="008236A6">
      <w:pPr>
        <w:spacing w:after="0" w:line="240" w:lineRule="auto"/>
        <w:rPr>
          <w:rFonts w:ascii="Arial" w:hAnsi="Arial" w:cs="Arial"/>
          <w:sz w:val="24"/>
          <w:szCs w:val="24"/>
        </w:rPr>
      </w:pPr>
      <w:r>
        <w:rPr>
          <w:rFonts w:ascii="Arial" w:hAnsi="Arial" w:cs="Arial"/>
          <w:sz w:val="24"/>
          <w:szCs w:val="24"/>
        </w:rPr>
        <w:t>A) I have got green mouth.</w:t>
      </w:r>
    </w:p>
    <w:p w:rsidR="00270ADA" w:rsidRDefault="00270ADA" w:rsidP="008236A6">
      <w:pPr>
        <w:spacing w:after="0" w:line="240" w:lineRule="auto"/>
        <w:rPr>
          <w:rFonts w:ascii="Arial" w:hAnsi="Arial" w:cs="Arial"/>
          <w:sz w:val="24"/>
          <w:szCs w:val="24"/>
        </w:rPr>
      </w:pPr>
      <w:r>
        <w:rPr>
          <w:rFonts w:ascii="Arial" w:hAnsi="Arial" w:cs="Arial"/>
          <w:sz w:val="24"/>
          <w:szCs w:val="24"/>
        </w:rPr>
        <w:t>B) I has got blue eyes.</w:t>
      </w:r>
    </w:p>
    <w:p w:rsidR="00270ADA" w:rsidRDefault="00270ADA" w:rsidP="008236A6">
      <w:pPr>
        <w:spacing w:after="0" w:line="240" w:lineRule="auto"/>
        <w:rPr>
          <w:rFonts w:ascii="Arial" w:hAnsi="Arial" w:cs="Arial"/>
          <w:sz w:val="24"/>
          <w:szCs w:val="24"/>
        </w:rPr>
      </w:pPr>
      <w:r>
        <w:rPr>
          <w:rFonts w:ascii="Arial" w:hAnsi="Arial" w:cs="Arial"/>
          <w:sz w:val="24"/>
          <w:szCs w:val="24"/>
        </w:rPr>
        <w:t>C) I have got blue eyes.</w:t>
      </w:r>
    </w:p>
    <w:p w:rsidR="00270ADA" w:rsidRDefault="00270ADA" w:rsidP="008236A6">
      <w:pPr>
        <w:spacing w:after="0" w:line="240" w:lineRule="auto"/>
        <w:rPr>
          <w:rFonts w:ascii="Arial" w:hAnsi="Arial" w:cs="Arial"/>
          <w:sz w:val="24"/>
          <w:szCs w:val="24"/>
        </w:rPr>
      </w:pPr>
      <w:r>
        <w:rPr>
          <w:rFonts w:ascii="Arial" w:hAnsi="Arial" w:cs="Arial"/>
          <w:sz w:val="24"/>
          <w:szCs w:val="24"/>
        </w:rPr>
        <w:t>D) I has got red ears.</w:t>
      </w:r>
    </w:p>
    <w:p w:rsidR="00270ADA" w:rsidRDefault="00270ADA" w:rsidP="008236A6">
      <w:pPr>
        <w:spacing w:after="0" w:line="240" w:lineRule="auto"/>
        <w:rPr>
          <w:rFonts w:ascii="Arial" w:hAnsi="Arial" w:cs="Arial"/>
          <w:sz w:val="24"/>
          <w:szCs w:val="24"/>
        </w:rPr>
      </w:pPr>
    </w:p>
    <w:p w:rsidR="00270ADA" w:rsidRDefault="00270ADA" w:rsidP="008236A6">
      <w:pPr>
        <w:spacing w:after="0" w:line="240" w:lineRule="auto"/>
        <w:rPr>
          <w:rFonts w:ascii="Arial" w:hAnsi="Arial" w:cs="Arial"/>
          <w:b/>
          <w:sz w:val="28"/>
          <w:szCs w:val="24"/>
        </w:rPr>
      </w:pPr>
      <w:r>
        <w:rPr>
          <w:rFonts w:ascii="Arial" w:hAnsi="Arial" w:cs="Arial"/>
          <w:b/>
          <w:sz w:val="28"/>
          <w:szCs w:val="24"/>
        </w:rPr>
        <w:t xml:space="preserve">15 – </w:t>
      </w:r>
    </w:p>
    <w:p w:rsidR="00270ADA" w:rsidRDefault="00270ADA" w:rsidP="008236A6">
      <w:pPr>
        <w:spacing w:after="0" w:line="240" w:lineRule="auto"/>
        <w:rPr>
          <w:rFonts w:ascii="Arial" w:hAnsi="Arial" w:cs="Arial"/>
          <w:b/>
          <w:sz w:val="28"/>
          <w:szCs w:val="24"/>
        </w:rPr>
      </w:pPr>
      <w:r w:rsidRPr="00C05861">
        <w:rPr>
          <w:rFonts w:ascii="Arial" w:hAnsi="Arial" w:cs="Arial"/>
          <w:b/>
          <w:noProof/>
          <w:sz w:val="28"/>
          <w:szCs w:val="24"/>
          <w:lang w:eastAsia="tr-TR"/>
        </w:rPr>
        <w:pict>
          <v:shape id="Resim 370" o:spid="_x0000_i1084" type="#_x0000_t75" style="width:170.25pt;height:181.5pt;visibility:visible">
            <v:imagedata r:id="rId87" o:title=""/>
          </v:shape>
        </w:pict>
      </w:r>
    </w:p>
    <w:p w:rsidR="00270ADA" w:rsidRDefault="00270ADA" w:rsidP="008236A6">
      <w:pPr>
        <w:spacing w:after="0" w:line="240" w:lineRule="auto"/>
        <w:rPr>
          <w:rFonts w:ascii="Arial" w:hAnsi="Arial" w:cs="Arial"/>
          <w:b/>
          <w:sz w:val="28"/>
          <w:szCs w:val="24"/>
        </w:rPr>
      </w:pPr>
      <w:r>
        <w:rPr>
          <w:rFonts w:ascii="Arial" w:hAnsi="Arial" w:cs="Arial"/>
          <w:b/>
          <w:sz w:val="28"/>
          <w:szCs w:val="24"/>
        </w:rPr>
        <w:t>Sevimli kahramanımız Hugo’nun organlarının isimleri yazılırken karışmıştır.Kaç numaralı organlar karışmıştır?</w:t>
      </w:r>
    </w:p>
    <w:p w:rsidR="00270ADA" w:rsidRDefault="00270ADA" w:rsidP="008236A6">
      <w:pPr>
        <w:spacing w:after="0" w:line="240" w:lineRule="auto"/>
        <w:rPr>
          <w:rFonts w:ascii="Arial" w:hAnsi="Arial" w:cs="Arial"/>
          <w:sz w:val="24"/>
          <w:szCs w:val="24"/>
        </w:rPr>
      </w:pPr>
      <w:r>
        <w:rPr>
          <w:rFonts w:ascii="Arial" w:hAnsi="Arial" w:cs="Arial"/>
          <w:sz w:val="24"/>
          <w:szCs w:val="24"/>
        </w:rPr>
        <w:t xml:space="preserve">A) 1 ve 4 </w:t>
      </w:r>
      <w:r>
        <w:rPr>
          <w:rFonts w:ascii="Arial" w:hAnsi="Arial" w:cs="Arial"/>
          <w:sz w:val="24"/>
          <w:szCs w:val="24"/>
        </w:rPr>
        <w:tab/>
      </w:r>
      <w:r>
        <w:rPr>
          <w:rFonts w:ascii="Arial" w:hAnsi="Arial" w:cs="Arial"/>
          <w:sz w:val="24"/>
          <w:szCs w:val="24"/>
        </w:rPr>
        <w:tab/>
        <w:t>B) 2 ve 3</w:t>
      </w:r>
    </w:p>
    <w:p w:rsidR="00270ADA" w:rsidRDefault="00270ADA" w:rsidP="008236A6">
      <w:pPr>
        <w:spacing w:after="0" w:line="240" w:lineRule="auto"/>
        <w:rPr>
          <w:rFonts w:ascii="Arial" w:hAnsi="Arial" w:cs="Arial"/>
          <w:sz w:val="24"/>
          <w:szCs w:val="24"/>
        </w:rPr>
      </w:pPr>
      <w:r>
        <w:rPr>
          <w:rFonts w:ascii="Arial" w:hAnsi="Arial" w:cs="Arial"/>
          <w:sz w:val="24"/>
          <w:szCs w:val="24"/>
        </w:rPr>
        <w:t>C) 4 ve 5</w:t>
      </w:r>
      <w:r>
        <w:rPr>
          <w:rFonts w:ascii="Arial" w:hAnsi="Arial" w:cs="Arial"/>
          <w:sz w:val="24"/>
          <w:szCs w:val="24"/>
        </w:rPr>
        <w:tab/>
      </w:r>
      <w:r>
        <w:rPr>
          <w:rFonts w:ascii="Arial" w:hAnsi="Arial" w:cs="Arial"/>
          <w:sz w:val="24"/>
          <w:szCs w:val="24"/>
        </w:rPr>
        <w:tab/>
        <w:t xml:space="preserve">D) 1 ve 3 </w:t>
      </w:r>
    </w:p>
    <w:p w:rsidR="00270ADA" w:rsidRPr="00B628D5" w:rsidRDefault="00270ADA" w:rsidP="008236A6">
      <w:pPr>
        <w:spacing w:after="0" w:line="240" w:lineRule="auto"/>
        <w:rPr>
          <w:rFonts w:ascii="Arial" w:hAnsi="Arial" w:cs="Arial"/>
          <w:sz w:val="24"/>
          <w:szCs w:val="24"/>
        </w:rPr>
      </w:pPr>
      <w:hyperlink r:id="rId88" w:history="1">
        <w:r w:rsidRPr="00643BCC">
          <w:rPr>
            <w:rStyle w:val="Hyperlink"/>
            <w:rFonts w:ascii="Arial" w:hAnsi="Arial" w:cs="Arial"/>
            <w:sz w:val="24"/>
            <w:szCs w:val="24"/>
          </w:rPr>
          <w:t>www.sorubak.com</w:t>
        </w:r>
      </w:hyperlink>
      <w:r>
        <w:rPr>
          <w:rFonts w:ascii="Arial" w:hAnsi="Arial" w:cs="Arial"/>
          <w:sz w:val="24"/>
          <w:szCs w:val="24"/>
        </w:rPr>
        <w:t xml:space="preserve"> </w:t>
      </w:r>
    </w:p>
    <w:sectPr w:rsidR="00270ADA" w:rsidRPr="00B628D5" w:rsidSect="004B322F">
      <w:pgSz w:w="11906" w:h="16838"/>
      <w:pgMar w:top="567" w:right="707" w:bottom="709" w:left="709" w:header="708" w:footer="708" w:gutter="0"/>
      <w:cols w:num="2" w:sep="1" w:space="284"/>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EF" w:usb1="C0007841" w:usb2="00000009" w:usb3="00000000" w:csb0="000001FF" w:csb1="00000000"/>
  </w:font>
  <w:font w:name="Arial">
    <w:panose1 w:val="020B0604020202020204"/>
    <w:charset w:val="A2"/>
    <w:family w:val="swiss"/>
    <w:pitch w:val="variable"/>
    <w:sig w:usb0="E0002AFF" w:usb1="C0007843"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A00002EF" w:usb1="4000207B" w:usb2="00000000" w:usb3="00000000" w:csb0="0000009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00" w:usb2="00000000" w:usb3="00000000" w:csb0="0000009F" w:csb1="00000000"/>
  </w:font>
  <w:font w:name="Monotype Corsiva">
    <w:panose1 w:val="03010101010201010101"/>
    <w:charset w:val="A2"/>
    <w:family w:val="script"/>
    <w:pitch w:val="variable"/>
    <w:sig w:usb0="00000287" w:usb1="00000000" w:usb2="00000000" w:usb3="00000000" w:csb0="0000009F" w:csb1="00000000"/>
  </w:font>
  <w:font w:name="Book Antiqua">
    <w:panose1 w:val="02040602050305030304"/>
    <w:charset w:val="A2"/>
    <w:family w:val="roman"/>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Arial-BoldMT">
    <w:altName w:val="Arial"/>
    <w:panose1 w:val="00000000000000000000"/>
    <w:charset w:val="00"/>
    <w:family w:val="swiss"/>
    <w:notTrueType/>
    <w:pitch w:val="default"/>
    <w:sig w:usb0="00000003" w:usb1="00000000" w:usb2="00000000" w:usb3="00000000" w:csb0="00000001" w:csb1="00000000"/>
  </w:font>
  <w:font w:name="Arial-BoldMT Tur">
    <w:altName w:val="Arial"/>
    <w:panose1 w:val="00000000000000000000"/>
    <w:charset w:val="A2"/>
    <w:family w:val="swiss"/>
    <w:notTrueType/>
    <w:pitch w:val="default"/>
    <w:sig w:usb0="00000005" w:usb1="00000000" w:usb2="00000000" w:usb3="00000000" w:csb0="00000010" w:csb1="00000000"/>
  </w:font>
  <w:font w:name="Batang">
    <w:altName w:val="©öUAA"/>
    <w:panose1 w:val="02030600000101010101"/>
    <w:charset w:val="81"/>
    <w:family w:val="roman"/>
    <w:pitch w:val="variable"/>
    <w:sig w:usb0="B00002AF" w:usb1="69D77CFB" w:usb2="00000030" w:usb3="00000000" w:csb0="0008009F" w:csb1="00000000"/>
  </w:font>
  <w:font w:name="VagRoundedThi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A2"/>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C4188B"/>
    <w:multiLevelType w:val="hybridMultilevel"/>
    <w:tmpl w:val="2146E4EA"/>
    <w:lvl w:ilvl="0" w:tplc="7D56AB68">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
    <w:nsid w:val="0F863AEC"/>
    <w:multiLevelType w:val="hybridMultilevel"/>
    <w:tmpl w:val="899C9EE2"/>
    <w:lvl w:ilvl="0" w:tplc="F4225014">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
    <w:nsid w:val="126272C4"/>
    <w:multiLevelType w:val="hybridMultilevel"/>
    <w:tmpl w:val="BF745238"/>
    <w:lvl w:ilvl="0" w:tplc="7F88E75E">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
    <w:nsid w:val="27314683"/>
    <w:multiLevelType w:val="hybridMultilevel"/>
    <w:tmpl w:val="C1C074AC"/>
    <w:lvl w:ilvl="0" w:tplc="2C30AB80">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
    <w:nsid w:val="2EF65ACA"/>
    <w:multiLevelType w:val="hybridMultilevel"/>
    <w:tmpl w:val="CF28DAB6"/>
    <w:lvl w:ilvl="0" w:tplc="1380525A">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5">
    <w:nsid w:val="3A6F6EC2"/>
    <w:multiLevelType w:val="hybridMultilevel"/>
    <w:tmpl w:val="DF9C11C0"/>
    <w:lvl w:ilvl="0" w:tplc="F0A453EC">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6">
    <w:nsid w:val="3D8F6234"/>
    <w:multiLevelType w:val="hybridMultilevel"/>
    <w:tmpl w:val="BC382460"/>
    <w:lvl w:ilvl="0" w:tplc="DBFE2610">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7">
    <w:nsid w:val="42BC55D5"/>
    <w:multiLevelType w:val="hybridMultilevel"/>
    <w:tmpl w:val="4D4CDB46"/>
    <w:lvl w:ilvl="0" w:tplc="87984C92">
      <w:start w:val="1"/>
      <w:numFmt w:val="low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8">
    <w:nsid w:val="4C947EB9"/>
    <w:multiLevelType w:val="hybridMultilevel"/>
    <w:tmpl w:val="E2903932"/>
    <w:lvl w:ilvl="0" w:tplc="041F000F">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9">
    <w:nsid w:val="4D7266F1"/>
    <w:multiLevelType w:val="hybridMultilevel"/>
    <w:tmpl w:val="01CC35D4"/>
    <w:lvl w:ilvl="0" w:tplc="E3388D52">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0">
    <w:nsid w:val="506209EB"/>
    <w:multiLevelType w:val="hybridMultilevel"/>
    <w:tmpl w:val="E3583F0C"/>
    <w:lvl w:ilvl="0" w:tplc="BE6CAB02">
      <w:start w:val="1"/>
      <w:numFmt w:val="upperLetter"/>
      <w:lvlText w:val="%1)"/>
      <w:lvlJc w:val="left"/>
      <w:pPr>
        <w:ind w:left="3030" w:hanging="2670"/>
      </w:pPr>
      <w:rPr>
        <w:rFonts w:cs="Times New Roman" w:hint="default"/>
        <w:sz w:val="32"/>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1">
    <w:nsid w:val="516F4F87"/>
    <w:multiLevelType w:val="hybridMultilevel"/>
    <w:tmpl w:val="4F049A46"/>
    <w:lvl w:ilvl="0" w:tplc="35427342">
      <w:start w:val="1"/>
      <w:numFmt w:val="upperLetter"/>
      <w:lvlText w:val="%1)"/>
      <w:lvlJc w:val="left"/>
      <w:pPr>
        <w:ind w:left="735" w:hanging="375"/>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2">
    <w:nsid w:val="55F312DB"/>
    <w:multiLevelType w:val="hybridMultilevel"/>
    <w:tmpl w:val="428C5334"/>
    <w:lvl w:ilvl="0" w:tplc="2B5826B4">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3">
    <w:nsid w:val="58D65CF9"/>
    <w:multiLevelType w:val="hybridMultilevel"/>
    <w:tmpl w:val="E55A53CA"/>
    <w:lvl w:ilvl="0" w:tplc="F4D40248">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4">
    <w:nsid w:val="5BF50CDF"/>
    <w:multiLevelType w:val="hybridMultilevel"/>
    <w:tmpl w:val="167C1170"/>
    <w:lvl w:ilvl="0" w:tplc="901E4BBE">
      <w:start w:val="1"/>
      <w:numFmt w:val="upperLetter"/>
      <w:lvlText w:val="%1)"/>
      <w:lvlJc w:val="left"/>
      <w:pPr>
        <w:ind w:left="371" w:hanging="360"/>
      </w:pPr>
      <w:rPr>
        <w:rFonts w:cs="Times New Roman" w:hint="default"/>
      </w:rPr>
    </w:lvl>
    <w:lvl w:ilvl="1" w:tplc="041F0019" w:tentative="1">
      <w:start w:val="1"/>
      <w:numFmt w:val="lowerLetter"/>
      <w:lvlText w:val="%2."/>
      <w:lvlJc w:val="left"/>
      <w:pPr>
        <w:ind w:left="1091" w:hanging="360"/>
      </w:pPr>
      <w:rPr>
        <w:rFonts w:cs="Times New Roman"/>
      </w:rPr>
    </w:lvl>
    <w:lvl w:ilvl="2" w:tplc="041F001B" w:tentative="1">
      <w:start w:val="1"/>
      <w:numFmt w:val="lowerRoman"/>
      <w:lvlText w:val="%3."/>
      <w:lvlJc w:val="right"/>
      <w:pPr>
        <w:ind w:left="1811" w:hanging="180"/>
      </w:pPr>
      <w:rPr>
        <w:rFonts w:cs="Times New Roman"/>
      </w:rPr>
    </w:lvl>
    <w:lvl w:ilvl="3" w:tplc="041F000F" w:tentative="1">
      <w:start w:val="1"/>
      <w:numFmt w:val="decimal"/>
      <w:lvlText w:val="%4."/>
      <w:lvlJc w:val="left"/>
      <w:pPr>
        <w:ind w:left="2531" w:hanging="360"/>
      </w:pPr>
      <w:rPr>
        <w:rFonts w:cs="Times New Roman"/>
      </w:rPr>
    </w:lvl>
    <w:lvl w:ilvl="4" w:tplc="041F0019" w:tentative="1">
      <w:start w:val="1"/>
      <w:numFmt w:val="lowerLetter"/>
      <w:lvlText w:val="%5."/>
      <w:lvlJc w:val="left"/>
      <w:pPr>
        <w:ind w:left="3251" w:hanging="360"/>
      </w:pPr>
      <w:rPr>
        <w:rFonts w:cs="Times New Roman"/>
      </w:rPr>
    </w:lvl>
    <w:lvl w:ilvl="5" w:tplc="041F001B" w:tentative="1">
      <w:start w:val="1"/>
      <w:numFmt w:val="lowerRoman"/>
      <w:lvlText w:val="%6."/>
      <w:lvlJc w:val="right"/>
      <w:pPr>
        <w:ind w:left="3971" w:hanging="180"/>
      </w:pPr>
      <w:rPr>
        <w:rFonts w:cs="Times New Roman"/>
      </w:rPr>
    </w:lvl>
    <w:lvl w:ilvl="6" w:tplc="041F000F" w:tentative="1">
      <w:start w:val="1"/>
      <w:numFmt w:val="decimal"/>
      <w:lvlText w:val="%7."/>
      <w:lvlJc w:val="left"/>
      <w:pPr>
        <w:ind w:left="4691" w:hanging="360"/>
      </w:pPr>
      <w:rPr>
        <w:rFonts w:cs="Times New Roman"/>
      </w:rPr>
    </w:lvl>
    <w:lvl w:ilvl="7" w:tplc="041F0019" w:tentative="1">
      <w:start w:val="1"/>
      <w:numFmt w:val="lowerLetter"/>
      <w:lvlText w:val="%8."/>
      <w:lvlJc w:val="left"/>
      <w:pPr>
        <w:ind w:left="5411" w:hanging="360"/>
      </w:pPr>
      <w:rPr>
        <w:rFonts w:cs="Times New Roman"/>
      </w:rPr>
    </w:lvl>
    <w:lvl w:ilvl="8" w:tplc="041F001B" w:tentative="1">
      <w:start w:val="1"/>
      <w:numFmt w:val="lowerRoman"/>
      <w:lvlText w:val="%9."/>
      <w:lvlJc w:val="right"/>
      <w:pPr>
        <w:ind w:left="6131" w:hanging="180"/>
      </w:pPr>
      <w:rPr>
        <w:rFonts w:cs="Times New Roman"/>
      </w:rPr>
    </w:lvl>
  </w:abstractNum>
  <w:abstractNum w:abstractNumId="15">
    <w:nsid w:val="68A66BBE"/>
    <w:multiLevelType w:val="hybridMultilevel"/>
    <w:tmpl w:val="4A7AB46A"/>
    <w:lvl w:ilvl="0" w:tplc="C324DFB2">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6">
    <w:nsid w:val="6D703CB9"/>
    <w:multiLevelType w:val="hybridMultilevel"/>
    <w:tmpl w:val="7F4E3DC2"/>
    <w:lvl w:ilvl="0" w:tplc="B128F340">
      <w:start w:val="1"/>
      <w:numFmt w:val="upperLetter"/>
      <w:lvlText w:val="%1)"/>
      <w:lvlJc w:val="left"/>
      <w:pPr>
        <w:ind w:left="2760" w:hanging="240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7">
    <w:nsid w:val="77A711C2"/>
    <w:multiLevelType w:val="hybridMultilevel"/>
    <w:tmpl w:val="40B26C12"/>
    <w:lvl w:ilvl="0" w:tplc="F46C58F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8">
    <w:nsid w:val="7B401D6C"/>
    <w:multiLevelType w:val="hybridMultilevel"/>
    <w:tmpl w:val="23F49042"/>
    <w:lvl w:ilvl="0" w:tplc="4ACC0236">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9">
    <w:nsid w:val="7CBF7590"/>
    <w:multiLevelType w:val="hybridMultilevel"/>
    <w:tmpl w:val="4CF4BD74"/>
    <w:lvl w:ilvl="0" w:tplc="18AA7356">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0">
    <w:nsid w:val="7CF46F2B"/>
    <w:multiLevelType w:val="hybridMultilevel"/>
    <w:tmpl w:val="BBA433E2"/>
    <w:lvl w:ilvl="0" w:tplc="C7E4F16E">
      <w:start w:val="12"/>
      <w:numFmt w:val="bullet"/>
      <w:lvlText w:val="-"/>
      <w:lvlJc w:val="left"/>
      <w:pPr>
        <w:ind w:left="720" w:hanging="360"/>
      </w:pPr>
      <w:rPr>
        <w:rFonts w:ascii="Arial" w:eastAsia="Times New Roman" w:hAnsi="Aria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7DD23D80"/>
    <w:multiLevelType w:val="hybridMultilevel"/>
    <w:tmpl w:val="7A5CACC8"/>
    <w:lvl w:ilvl="0" w:tplc="0672A51A">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num w:numId="1">
    <w:abstractNumId w:val="8"/>
  </w:num>
  <w:num w:numId="2">
    <w:abstractNumId w:val="3"/>
  </w:num>
  <w:num w:numId="3">
    <w:abstractNumId w:val="0"/>
  </w:num>
  <w:num w:numId="4">
    <w:abstractNumId w:val="15"/>
  </w:num>
  <w:num w:numId="5">
    <w:abstractNumId w:val="20"/>
  </w:num>
  <w:num w:numId="6">
    <w:abstractNumId w:val="17"/>
  </w:num>
  <w:num w:numId="7">
    <w:abstractNumId w:val="6"/>
  </w:num>
  <w:num w:numId="8">
    <w:abstractNumId w:val="21"/>
  </w:num>
  <w:num w:numId="9">
    <w:abstractNumId w:val="9"/>
  </w:num>
  <w:num w:numId="10">
    <w:abstractNumId w:val="12"/>
  </w:num>
  <w:num w:numId="11">
    <w:abstractNumId w:val="5"/>
  </w:num>
  <w:num w:numId="12">
    <w:abstractNumId w:val="10"/>
  </w:num>
  <w:num w:numId="13">
    <w:abstractNumId w:val="18"/>
  </w:num>
  <w:num w:numId="14">
    <w:abstractNumId w:val="2"/>
  </w:num>
  <w:num w:numId="15">
    <w:abstractNumId w:val="1"/>
  </w:num>
  <w:num w:numId="16">
    <w:abstractNumId w:val="4"/>
  </w:num>
  <w:num w:numId="17">
    <w:abstractNumId w:val="11"/>
  </w:num>
  <w:num w:numId="18">
    <w:abstractNumId w:val="19"/>
  </w:num>
  <w:num w:numId="19">
    <w:abstractNumId w:val="16"/>
  </w:num>
  <w:num w:numId="20">
    <w:abstractNumId w:val="13"/>
  </w:num>
  <w:num w:numId="21">
    <w:abstractNumId w:val="14"/>
  </w:num>
  <w:num w:numId="22">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0515D9"/>
    <w:rsid w:val="00012FCF"/>
    <w:rsid w:val="00014637"/>
    <w:rsid w:val="000515D9"/>
    <w:rsid w:val="000B7A42"/>
    <w:rsid w:val="000C2752"/>
    <w:rsid w:val="000F23A5"/>
    <w:rsid w:val="001014AC"/>
    <w:rsid w:val="001033E4"/>
    <w:rsid w:val="001531CA"/>
    <w:rsid w:val="00154640"/>
    <w:rsid w:val="00170B25"/>
    <w:rsid w:val="0017310F"/>
    <w:rsid w:val="0018268A"/>
    <w:rsid w:val="00192088"/>
    <w:rsid w:val="001D462B"/>
    <w:rsid w:val="001D6105"/>
    <w:rsid w:val="001E1F3B"/>
    <w:rsid w:val="0022177C"/>
    <w:rsid w:val="00270ADA"/>
    <w:rsid w:val="0027161E"/>
    <w:rsid w:val="00290DA0"/>
    <w:rsid w:val="00297483"/>
    <w:rsid w:val="002A16D9"/>
    <w:rsid w:val="002D459A"/>
    <w:rsid w:val="0030292C"/>
    <w:rsid w:val="00337E5F"/>
    <w:rsid w:val="003850F6"/>
    <w:rsid w:val="00385649"/>
    <w:rsid w:val="003B1864"/>
    <w:rsid w:val="003E53B0"/>
    <w:rsid w:val="00427AA7"/>
    <w:rsid w:val="00481B23"/>
    <w:rsid w:val="004B322F"/>
    <w:rsid w:val="004E546C"/>
    <w:rsid w:val="005021D3"/>
    <w:rsid w:val="00506B90"/>
    <w:rsid w:val="0051693D"/>
    <w:rsid w:val="00527619"/>
    <w:rsid w:val="0054321E"/>
    <w:rsid w:val="00553F03"/>
    <w:rsid w:val="00596A1D"/>
    <w:rsid w:val="005E494E"/>
    <w:rsid w:val="00615C5C"/>
    <w:rsid w:val="0062091E"/>
    <w:rsid w:val="00643BCC"/>
    <w:rsid w:val="006621AD"/>
    <w:rsid w:val="00690BB0"/>
    <w:rsid w:val="006969F7"/>
    <w:rsid w:val="006C476C"/>
    <w:rsid w:val="006F6FE0"/>
    <w:rsid w:val="007148EF"/>
    <w:rsid w:val="00731E74"/>
    <w:rsid w:val="0073262B"/>
    <w:rsid w:val="0075644D"/>
    <w:rsid w:val="00791134"/>
    <w:rsid w:val="007C311B"/>
    <w:rsid w:val="008236A6"/>
    <w:rsid w:val="008741A0"/>
    <w:rsid w:val="008D4300"/>
    <w:rsid w:val="008E72C9"/>
    <w:rsid w:val="0092417C"/>
    <w:rsid w:val="00964231"/>
    <w:rsid w:val="00977FCF"/>
    <w:rsid w:val="00995BA8"/>
    <w:rsid w:val="009C00A2"/>
    <w:rsid w:val="00A1379E"/>
    <w:rsid w:val="00A14BB2"/>
    <w:rsid w:val="00A37694"/>
    <w:rsid w:val="00A6094F"/>
    <w:rsid w:val="00A712A0"/>
    <w:rsid w:val="00A73EB7"/>
    <w:rsid w:val="00A81754"/>
    <w:rsid w:val="00AA1BFD"/>
    <w:rsid w:val="00B628D5"/>
    <w:rsid w:val="00BD6E69"/>
    <w:rsid w:val="00BE403F"/>
    <w:rsid w:val="00C0152E"/>
    <w:rsid w:val="00C05861"/>
    <w:rsid w:val="00C11CB1"/>
    <w:rsid w:val="00C23ED2"/>
    <w:rsid w:val="00C66D0E"/>
    <w:rsid w:val="00C67348"/>
    <w:rsid w:val="00C758A5"/>
    <w:rsid w:val="00C77231"/>
    <w:rsid w:val="00CA6FFF"/>
    <w:rsid w:val="00D01D86"/>
    <w:rsid w:val="00D816FA"/>
    <w:rsid w:val="00DA6568"/>
    <w:rsid w:val="00DB1E94"/>
    <w:rsid w:val="00DC4B54"/>
    <w:rsid w:val="00DE3B74"/>
    <w:rsid w:val="00E134B1"/>
    <w:rsid w:val="00E678D2"/>
    <w:rsid w:val="00E7496B"/>
    <w:rsid w:val="00EA7A33"/>
    <w:rsid w:val="00EC0F21"/>
    <w:rsid w:val="00EE1DA7"/>
    <w:rsid w:val="00F54299"/>
    <w:rsid w:val="00F95ACA"/>
    <w:rsid w:val="00FD1BC1"/>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30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97483"/>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1E1F3B"/>
    <w:pPr>
      <w:ind w:left="720"/>
      <w:contextualSpacing/>
    </w:pPr>
  </w:style>
  <w:style w:type="paragraph" w:styleId="BalloonText">
    <w:name w:val="Balloon Text"/>
    <w:basedOn w:val="Normal"/>
    <w:link w:val="BalloonTextChar"/>
    <w:uiPriority w:val="99"/>
    <w:semiHidden/>
    <w:rsid w:val="0054321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54321E"/>
    <w:rPr>
      <w:rFonts w:ascii="Tahoma" w:hAnsi="Tahoma" w:cs="Tahoma"/>
      <w:sz w:val="16"/>
      <w:szCs w:val="16"/>
    </w:rPr>
  </w:style>
  <w:style w:type="table" w:styleId="TableGrid">
    <w:name w:val="Table Grid"/>
    <w:basedOn w:val="TableNormal"/>
    <w:uiPriority w:val="99"/>
    <w:rsid w:val="0062091E"/>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99"/>
    <w:qFormat/>
    <w:rsid w:val="0022177C"/>
    <w:rPr>
      <w:rFonts w:cs="Times New Roman"/>
      <w:b/>
      <w:bCs/>
    </w:rPr>
  </w:style>
  <w:style w:type="paragraph" w:customStyle="1" w:styleId="ListeParagraf1">
    <w:name w:val="Liste Paragraf1"/>
    <w:basedOn w:val="Normal"/>
    <w:uiPriority w:val="99"/>
    <w:rsid w:val="00BE403F"/>
    <w:pPr>
      <w:ind w:left="720"/>
      <w:contextualSpacing/>
    </w:pPr>
    <w:rPr>
      <w:rFonts w:eastAsia="Times New Roman"/>
    </w:rPr>
  </w:style>
  <w:style w:type="paragraph" w:styleId="NoSpacing">
    <w:name w:val="No Spacing"/>
    <w:uiPriority w:val="99"/>
    <w:qFormat/>
    <w:rsid w:val="001033E4"/>
    <w:rPr>
      <w:lang w:eastAsia="en-US"/>
    </w:rPr>
  </w:style>
  <w:style w:type="character" w:styleId="Hyperlink">
    <w:name w:val="Hyperlink"/>
    <w:basedOn w:val="DefaultParagraphFont"/>
    <w:uiPriority w:val="99"/>
    <w:rsid w:val="00D01D86"/>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png"/><Relationship Id="rId26" Type="http://schemas.openxmlformats.org/officeDocument/2006/relationships/image" Target="media/image21.jpeg"/><Relationship Id="rId39" Type="http://schemas.openxmlformats.org/officeDocument/2006/relationships/image" Target="media/image34.wmf"/><Relationship Id="rId21" Type="http://schemas.openxmlformats.org/officeDocument/2006/relationships/image" Target="media/image16.pn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png"/><Relationship Id="rId55" Type="http://schemas.openxmlformats.org/officeDocument/2006/relationships/image" Target="media/image49.jpeg"/><Relationship Id="rId63" Type="http://schemas.openxmlformats.org/officeDocument/2006/relationships/hyperlink" Target="http://images.google.com.tr/imgres?imgurl=http://www.edina.k12.mn.us/cornelia/classrooms/kindergarten/practice/alphabet%20pictures/hat.gif&amp;imgrefurl=http://www.edina.k12.mn.us/cornelia/classrooms/kindergarten/practice/alphabet_matching.htm&amp;h=128&amp;w=128&amp;sz=4&amp;hl=tr&amp;start=5&amp;tbnid=rG2_Kpv50LVZCM:&amp;tbnh=91&amp;tbnw=91&amp;prev=/images?q=hat.gif&amp;gbv=2&amp;svnum=10&amp;hl=tr" TargetMode="External"/><Relationship Id="rId68" Type="http://schemas.openxmlformats.org/officeDocument/2006/relationships/image" Target="media/image58.png"/><Relationship Id="rId76" Type="http://schemas.openxmlformats.org/officeDocument/2006/relationships/image" Target="media/image66.wmf"/><Relationship Id="rId84" Type="http://schemas.openxmlformats.org/officeDocument/2006/relationships/image" Target="media/image74.jpeg"/><Relationship Id="rId89" Type="http://schemas.openxmlformats.org/officeDocument/2006/relationships/fontTable" Target="fontTable.xml"/><Relationship Id="rId7" Type="http://schemas.openxmlformats.org/officeDocument/2006/relationships/image" Target="media/image3.gif"/><Relationship Id="rId71" Type="http://schemas.openxmlformats.org/officeDocument/2006/relationships/image" Target="media/image61.wmf"/><Relationship Id="rId2" Type="http://schemas.openxmlformats.org/officeDocument/2006/relationships/styles" Target="styles.xml"/><Relationship Id="rId16" Type="http://schemas.openxmlformats.org/officeDocument/2006/relationships/image" Target="media/image12.wmf"/><Relationship Id="rId29" Type="http://schemas.openxmlformats.org/officeDocument/2006/relationships/image" Target="media/image24.wmf"/><Relationship Id="rId11" Type="http://schemas.openxmlformats.org/officeDocument/2006/relationships/image" Target="media/image7.jpeg"/><Relationship Id="rId24" Type="http://schemas.openxmlformats.org/officeDocument/2006/relationships/image" Target="media/image19.pn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wmf"/><Relationship Id="rId45" Type="http://schemas.openxmlformats.org/officeDocument/2006/relationships/image" Target="media/image40.jpeg"/><Relationship Id="rId53" Type="http://schemas.openxmlformats.org/officeDocument/2006/relationships/hyperlink" Target="http://imageshack.us/" TargetMode="External"/><Relationship Id="rId58" Type="http://schemas.openxmlformats.org/officeDocument/2006/relationships/image" Target="media/image51.jpeg"/><Relationship Id="rId66" Type="http://schemas.openxmlformats.org/officeDocument/2006/relationships/image" Target="media/image56.png"/><Relationship Id="rId74" Type="http://schemas.openxmlformats.org/officeDocument/2006/relationships/image" Target="media/image64.jpeg"/><Relationship Id="rId79" Type="http://schemas.openxmlformats.org/officeDocument/2006/relationships/image" Target="media/image69.jpeg"/><Relationship Id="rId87" Type="http://schemas.openxmlformats.org/officeDocument/2006/relationships/image" Target="media/image77.png"/><Relationship Id="rId5" Type="http://schemas.openxmlformats.org/officeDocument/2006/relationships/image" Target="media/image1.wmf"/><Relationship Id="rId61" Type="http://schemas.openxmlformats.org/officeDocument/2006/relationships/hyperlink" Target="http://images.google.com.tr/imgres?imgurl=http://www.imajlar.com/free_clipart/object_clipart/object_clipart_dress.gif&amp;imgrefurl=http://www.free-clipart-pictures.net/object_clipart.html&amp;h=200&amp;w=177&amp;sz=24&amp;hl=tr&amp;start=1&amp;tbnid=uGIIY-oFRfce8M:&amp;tbnh=104&amp;tbnw=92&amp;prev=/images?q=dress.gif&amp;gbv=2&amp;svnum=10&amp;hl=tr" TargetMode="External"/><Relationship Id="rId82" Type="http://schemas.openxmlformats.org/officeDocument/2006/relationships/image" Target="media/image72.jpeg"/><Relationship Id="rId90" Type="http://schemas.openxmlformats.org/officeDocument/2006/relationships/theme" Target="theme/theme1.xml"/><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wmf"/><Relationship Id="rId14" Type="http://schemas.openxmlformats.org/officeDocument/2006/relationships/image" Target="media/image10.png"/><Relationship Id="rId22" Type="http://schemas.openxmlformats.org/officeDocument/2006/relationships/image" Target="media/image17.png"/><Relationship Id="rId27" Type="http://schemas.openxmlformats.org/officeDocument/2006/relationships/image" Target="media/image22.emf"/><Relationship Id="rId30" Type="http://schemas.openxmlformats.org/officeDocument/2006/relationships/image" Target="media/image25.wmf"/><Relationship Id="rId35" Type="http://schemas.openxmlformats.org/officeDocument/2006/relationships/image" Target="media/image30.wmf"/><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image" Target="media/image50.png"/><Relationship Id="rId64" Type="http://schemas.openxmlformats.org/officeDocument/2006/relationships/image" Target="media/image54.jpeg"/><Relationship Id="rId69" Type="http://schemas.openxmlformats.org/officeDocument/2006/relationships/image" Target="media/image59.wmf"/><Relationship Id="rId77" Type="http://schemas.openxmlformats.org/officeDocument/2006/relationships/image" Target="media/image67.wmf"/><Relationship Id="rId8" Type="http://schemas.openxmlformats.org/officeDocument/2006/relationships/image" Target="media/image4.wmf"/><Relationship Id="rId51" Type="http://schemas.openxmlformats.org/officeDocument/2006/relationships/image" Target="media/image46.jpeg"/><Relationship Id="rId72" Type="http://schemas.openxmlformats.org/officeDocument/2006/relationships/image" Target="media/image62.wmf"/><Relationship Id="rId80" Type="http://schemas.openxmlformats.org/officeDocument/2006/relationships/image" Target="media/image70.jpeg"/><Relationship Id="rId85" Type="http://schemas.openxmlformats.org/officeDocument/2006/relationships/image" Target="media/image75.wmf"/><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wmf"/><Relationship Id="rId25" Type="http://schemas.openxmlformats.org/officeDocument/2006/relationships/image" Target="media/image20.pn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hyperlink" Target="http://images.google.com.tr/imgres?imgurl=http://www.minimalsworld.net/BrazilName/Shirt.gif&amp;imgrefurl=http://whoateallthecupcakes.blogspot.com/2007/12/we-all-want-to-be-brazilians.html&amp;h=415&amp;w=451&amp;sz=8&amp;hl=tr&amp;start=1&amp;tbnid=OMMMNvwHfPu1CM:&amp;tbnh=117&amp;tbnw=127&amp;prev=/images?q=shirt.gif&amp;gbv=2&amp;svnum=10&amp;hl=tr" TargetMode="External"/><Relationship Id="rId67" Type="http://schemas.openxmlformats.org/officeDocument/2006/relationships/image" Target="media/image57.emf"/><Relationship Id="rId20" Type="http://schemas.openxmlformats.org/officeDocument/2006/relationships/image" Target="http://tbn0.google.com/images?q=tbn:VqU6zyKoX8oQCM:http://www.yenice.com.tr/turkce/damacana2.gif" TargetMode="External"/><Relationship Id="rId41" Type="http://schemas.openxmlformats.org/officeDocument/2006/relationships/image" Target="media/image36.jpeg"/><Relationship Id="rId54" Type="http://schemas.openxmlformats.org/officeDocument/2006/relationships/image" Target="media/image48.jpeg"/><Relationship Id="rId62" Type="http://schemas.openxmlformats.org/officeDocument/2006/relationships/image" Target="media/image53.jpeg"/><Relationship Id="rId70" Type="http://schemas.openxmlformats.org/officeDocument/2006/relationships/image" Target="media/image60.wmf"/><Relationship Id="rId75" Type="http://schemas.openxmlformats.org/officeDocument/2006/relationships/image" Target="media/image65.jpeg"/><Relationship Id="rId83" Type="http://schemas.openxmlformats.org/officeDocument/2006/relationships/image" Target="media/image73.wmf"/><Relationship Id="rId88" Type="http://schemas.openxmlformats.org/officeDocument/2006/relationships/hyperlink" Target="http://www.sorubak.com" TargetMode="External"/><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11.wmf"/><Relationship Id="rId23" Type="http://schemas.openxmlformats.org/officeDocument/2006/relationships/image" Target="media/image18.png"/><Relationship Id="rId28" Type="http://schemas.openxmlformats.org/officeDocument/2006/relationships/image" Target="media/image23.jpeg"/><Relationship Id="rId36" Type="http://schemas.openxmlformats.org/officeDocument/2006/relationships/image" Target="media/image31.wmf"/><Relationship Id="rId49" Type="http://schemas.openxmlformats.org/officeDocument/2006/relationships/image" Target="media/image44.png"/><Relationship Id="rId57" Type="http://schemas.openxmlformats.org/officeDocument/2006/relationships/hyperlink" Target="http://images.google.com.tr/imgres?imgurl=http://www.languageguide.org/im/clothes_men/sweater.gif&amp;imgrefurl=http://www.languageguide.org/im/clothes_women/fr/&amp;h=80&amp;w=115&amp;sz=3&amp;hl=tr&amp;start=5&amp;tbnid=GWXN4eXPPWMNKM:&amp;tbnh=61&amp;tbnw=87&amp;prev=/images?q=sweater.gif&amp;gbv=2&amp;svnum=10&amp;hl=tr" TargetMode="External"/><Relationship Id="rId10" Type="http://schemas.openxmlformats.org/officeDocument/2006/relationships/image" Target="media/image6.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image" Target="media/image52.jpeg"/><Relationship Id="rId65" Type="http://schemas.openxmlformats.org/officeDocument/2006/relationships/image" Target="media/image55.png"/><Relationship Id="rId73" Type="http://schemas.openxmlformats.org/officeDocument/2006/relationships/image" Target="media/image63.jpe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TotalTime>
  <Pages>10</Pages>
  <Words>2883</Words>
  <Characters>16434</Characters>
  <Application>Microsoft Office Outlook</Application>
  <DocSecurity>0</DocSecurity>
  <Lines>0</Lines>
  <Paragraphs>0</Paragraphs>
  <ScaleCrop>false</ScaleCrop>
  <Company>Hewlett-Packard</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www.sorubak.com</dc:subject>
  <dc:creator>www.sorubak.com; gökçe</dc:creator>
  <cp:keywords>www.sorubak.com</cp:keywords>
  <dc:description>www.sorubak.com</dc:description>
  <cp:lastModifiedBy>edanur</cp:lastModifiedBy>
  <cp:revision>3</cp:revision>
  <cp:lastPrinted>2014-12-12T08:31:00Z</cp:lastPrinted>
  <dcterms:created xsi:type="dcterms:W3CDTF">2014-12-12T08:34:00Z</dcterms:created>
  <dcterms:modified xsi:type="dcterms:W3CDTF">2014-12-14T12:25:00Z</dcterms:modified>
</cp:coreProperties>
</file>