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B6E" w:rsidRPr="00963B6D" w:rsidRDefault="00E10B6E" w:rsidP="000D3B0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6" type="#_x0000_t19" style="position:absolute;left:0;text-align:left;margin-left:45.75pt;margin-top:-3.95pt;width:56.8pt;height:60.3pt;rotation:8987735fd;z-index:251645952" coordsize="17047,18105" adj="-3732287,-2483047,,18105" path="wr-21600,-3495,21600,39705,11780,,17047,4840nfewr-21600,-3495,21600,39705,11780,,17047,4840l,18105nsxe">
            <v:path o:connectlocs="11780,0;17047,4840;0,18105"/>
          </v:shape>
        </w:pict>
      </w:r>
      <w:r w:rsidRPr="00963B6D">
        <w:rPr>
          <w:rFonts w:ascii="Arial" w:hAnsi="Arial" w:cs="Arial"/>
          <w:sz w:val="20"/>
          <w:szCs w:val="20"/>
        </w:rPr>
        <w:t>ÇAĞDAŞ YAŞAM PROF. AHMET MERDİVENCİ İLKOKULU</w:t>
      </w:r>
    </w:p>
    <w:p w:rsidR="00E10B6E" w:rsidRPr="00963B6D" w:rsidRDefault="00E10B6E" w:rsidP="00963B6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963B6D">
        <w:rPr>
          <w:rFonts w:ascii="Arial" w:hAnsi="Arial" w:cs="Arial"/>
          <w:sz w:val="20"/>
          <w:szCs w:val="20"/>
        </w:rPr>
        <w:t>2014-2015 EĞİTİM-</w:t>
      </w:r>
      <w:r w:rsidRPr="00A37276">
        <w:rPr>
          <w:rFonts w:ascii="Times New Roman" w:hAnsi="Times New Roman"/>
        </w:rPr>
        <w:t>Ö</w:t>
      </w:r>
      <w:r w:rsidRPr="00963B6D">
        <w:rPr>
          <w:rFonts w:ascii="Arial" w:hAnsi="Arial" w:cs="Arial"/>
          <w:sz w:val="20"/>
          <w:szCs w:val="20"/>
        </w:rPr>
        <w:t>ĞRETİM YILI / 4. SINIF /  1. D</w:t>
      </w:r>
      <w:r w:rsidRPr="00A37276">
        <w:rPr>
          <w:rFonts w:ascii="Times New Roman" w:hAnsi="Times New Roman"/>
        </w:rPr>
        <w:t>Ö</w:t>
      </w:r>
      <w:r w:rsidRPr="00963B6D">
        <w:rPr>
          <w:rFonts w:ascii="Arial" w:hAnsi="Arial" w:cs="Arial"/>
          <w:sz w:val="20"/>
          <w:szCs w:val="20"/>
        </w:rPr>
        <w:t>NEM 2. MATEMATİK YAZILI SORULARI</w:t>
      </w:r>
    </w:p>
    <w:p w:rsidR="00E10B6E" w:rsidRDefault="00E10B6E" w:rsidP="00633FD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63B6D">
        <w:rPr>
          <w:rFonts w:ascii="Arial" w:hAnsi="Arial" w:cs="Arial"/>
          <w:sz w:val="20"/>
          <w:szCs w:val="20"/>
        </w:rPr>
        <w:t>ADI SOYADI: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………………………………………………………….</w:t>
      </w:r>
      <w:r w:rsidRPr="00633FD8">
        <w:rPr>
          <w:rFonts w:ascii="Arial" w:hAnsi="Arial" w:cs="Arial"/>
          <w:sz w:val="20"/>
          <w:szCs w:val="20"/>
        </w:rPr>
        <w:t xml:space="preserve"> </w:t>
      </w:r>
      <w:r w:rsidRPr="00963B6D">
        <w:rPr>
          <w:rFonts w:ascii="Arial" w:hAnsi="Arial" w:cs="Arial"/>
          <w:sz w:val="20"/>
          <w:szCs w:val="20"/>
        </w:rPr>
        <w:t>SINIF-NO</w:t>
      </w:r>
      <w:r>
        <w:rPr>
          <w:rFonts w:ascii="Arial" w:hAnsi="Arial" w:cs="Arial"/>
          <w:sz w:val="20"/>
          <w:szCs w:val="20"/>
        </w:rPr>
        <w:t xml:space="preserve">: …………………..      </w:t>
      </w:r>
      <w:r w:rsidRPr="00633FD8">
        <w:rPr>
          <w:rFonts w:ascii="Arial" w:hAnsi="Arial" w:cs="Arial"/>
          <w:sz w:val="20"/>
          <w:szCs w:val="20"/>
        </w:rPr>
        <w:t xml:space="preserve"> </w:t>
      </w:r>
      <w:r w:rsidRPr="00963B6D">
        <w:rPr>
          <w:rFonts w:ascii="Arial" w:hAnsi="Arial" w:cs="Arial"/>
          <w:sz w:val="20"/>
          <w:szCs w:val="20"/>
        </w:rPr>
        <w:t>TARİH:04/12/2014</w: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5.4pt;margin-top:20.65pt;width:139.5pt;height:52.5pt;z-index:-251673600;mso-position-horizontal-relative:text;mso-position-vertical-relative:text"/>
        </w:pict>
      </w:r>
    </w:p>
    <w:p w:rsidR="00E10B6E" w:rsidRPr="00521C30" w:rsidRDefault="00E10B6E" w:rsidP="00521C30">
      <w:pPr>
        <w:pStyle w:val="ListParagraph"/>
        <w:numPr>
          <w:ilvl w:val="0"/>
          <w:numId w:val="1"/>
        </w:numPr>
        <w:spacing w:before="360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pict>
          <v:shape id="_x0000_s1028" type="#_x0000_t19" style="position:absolute;left:0;text-align:left;margin-left:-12.05pt;margin-top:32.75pt;width:43.55pt;height:67.4pt;rotation:2243453fd;z-index:251643904" coordsize="13056,20207" adj="-4542493,-3460969,,20207" path="wr-21600,-1393,21600,41807,7630,,13056,3000nfewr-21600,-1393,21600,41807,7630,,13056,3000l,20207nsxe">
            <v:path o:connectlocs="7630,0;13056,3000;0,20207"/>
          </v:shape>
        </w:pict>
      </w:r>
      <w:r>
        <w:rPr>
          <w:noProof/>
          <w:lang w:eastAsia="tr-TR"/>
        </w:rPr>
        <w:pict>
          <v:shape id="_x0000_s1029" type="#_x0000_t19" style="position:absolute;left:0;text-align:left;margin-left:111.55pt;margin-top:32.75pt;width:67pt;height:45.3pt;rotation:14142909fd;z-index:251644928" coordsize="20103,13598" adj="-2557045,-1405958,,13598" path="wr-21600,-8002,21600,35198,16782,,20103,5698nfewr-21600,-8002,21600,35198,16782,,20103,5698l,13598nsxe">
            <v:path o:connectlocs="16782,0;20103,5698;0,13598"/>
          </v:shape>
        </w:pic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  <w:t>105</w:t>
      </w:r>
      <w:r w:rsidRPr="00521C30">
        <w:rPr>
          <w:rFonts w:ascii="Arial" w:hAnsi="Arial" w:cs="Arial"/>
          <w:sz w:val="24"/>
          <w:szCs w:val="24"/>
        </w:rPr>
        <w:tab/>
      </w:r>
      <w:r w:rsidRPr="005424B2"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DE02B1">
        <w:rPr>
          <w:rFonts w:ascii="Times New Roman" w:hAnsi="Times New Roman"/>
          <w:b/>
        </w:rPr>
        <w:t>Yandaki üçgende L açısı kaç derecedir?</w:t>
      </w:r>
      <w:r w:rsidRPr="008A4A32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3</w:t>
      </w:r>
      <w:r w:rsidRPr="008A4A32">
        <w:rPr>
          <w:rFonts w:ascii="Times New Roman" w:hAnsi="Times New Roman"/>
          <w:b/>
        </w:rPr>
        <w:t>P)</w:t>
      </w:r>
      <w:r w:rsidRPr="00521C30">
        <w:rPr>
          <w:rFonts w:ascii="Arial" w:hAnsi="Arial" w:cs="Arial"/>
          <w:sz w:val="24"/>
          <w:szCs w:val="24"/>
        </w:rPr>
        <w:tab/>
      </w:r>
      <w:r w:rsidRPr="00521C30">
        <w:rPr>
          <w:rFonts w:ascii="Arial" w:hAnsi="Arial" w:cs="Arial"/>
          <w:sz w:val="24"/>
          <w:szCs w:val="24"/>
        </w:rPr>
        <w:tab/>
      </w:r>
      <w:r w:rsidRPr="00521C30">
        <w:rPr>
          <w:rFonts w:ascii="Arial" w:hAnsi="Arial" w:cs="Arial"/>
          <w:sz w:val="24"/>
          <w:szCs w:val="24"/>
        </w:rPr>
        <w:tab/>
      </w:r>
      <w:r w:rsidRPr="00521C30">
        <w:rPr>
          <w:rFonts w:ascii="Arial" w:hAnsi="Arial" w:cs="Arial"/>
          <w:sz w:val="24"/>
          <w:szCs w:val="24"/>
        </w:rPr>
        <w:tab/>
      </w:r>
    </w:p>
    <w:p w:rsidR="00E10B6E" w:rsidRPr="00633FD8" w:rsidRDefault="00E10B6E" w:rsidP="00633FD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            45           ?           L             A) 30        B) 35       C)  40        D)70</w:t>
      </w:r>
    </w:p>
    <w:p w:rsidR="00E10B6E" w:rsidRDefault="00E10B6E" w:rsidP="002F7D6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46.9pt;margin-top:47.2pt;width:54.75pt;height:0;z-index:2516520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left:0;text-align:left;margin-left:246.9pt;margin-top:14.2pt;width:0;height:33pt;flip:y;z-index:2516510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left:0;text-align:left;margin-left:156.9pt;margin-top:47.2pt;width:54.75pt;height:0;z-index:2516500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left:0;text-align:left;margin-left:156.9pt;margin-top:14.2pt;width:21.65pt;height:33pt;flip:y;z-index:2516490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left:0;text-align:left;margin-left:65.4pt;margin-top:47.2pt;width:54.75pt;height:0;z-index:2516480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39.9pt;margin-top:8.3pt;width:25.5pt;height:38.9pt;flip:x y;z-index:251646976" o:connectortype="straight">
            <v:stroke endarrow="block"/>
          </v:shape>
        </w:pict>
      </w:r>
      <w:r w:rsidRPr="005424B2">
        <w:rPr>
          <w:rFonts w:ascii="Arial" w:hAnsi="Arial" w:cs="Arial"/>
          <w:b/>
        </w:rPr>
        <w:t xml:space="preserve">                              </w:t>
      </w:r>
      <w:r>
        <w:rPr>
          <w:rFonts w:ascii="Arial" w:hAnsi="Arial" w:cs="Arial"/>
          <w:b/>
        </w:rPr>
        <w:t xml:space="preserve">   </w:t>
      </w:r>
      <w:r w:rsidRPr="005424B2">
        <w:rPr>
          <w:rFonts w:ascii="Arial" w:hAnsi="Arial" w:cs="Arial"/>
          <w:b/>
        </w:rPr>
        <w:t xml:space="preserve">                                        </w:t>
      </w:r>
      <w:r>
        <w:rPr>
          <w:rFonts w:ascii="Arial" w:hAnsi="Arial" w:cs="Arial"/>
          <w:b/>
        </w:rPr>
        <w:t xml:space="preserve">         </w:t>
      </w:r>
      <w:r w:rsidRPr="00DE02B1">
        <w:rPr>
          <w:rFonts w:ascii="Times New Roman" w:hAnsi="Times New Roman"/>
          <w:b/>
        </w:rPr>
        <w:t>Yandaki açıların çeşitleri altlarına yazınız.(</w:t>
      </w:r>
      <w:r>
        <w:rPr>
          <w:rFonts w:ascii="Times New Roman" w:hAnsi="Times New Roman"/>
          <w:b/>
        </w:rPr>
        <w:t>3</w:t>
      </w:r>
      <w:r w:rsidRPr="00DE02B1">
        <w:rPr>
          <w:rFonts w:ascii="Times New Roman" w:hAnsi="Times New Roman"/>
          <w:b/>
        </w:rPr>
        <w:t>P</w:t>
      </w:r>
      <w:r w:rsidRPr="00DE02B1">
        <w:rPr>
          <w:rFonts w:ascii="Arial" w:hAnsi="Arial" w:cs="Arial"/>
          <w:b/>
        </w:rPr>
        <w:t>)</w:t>
      </w:r>
    </w:p>
    <w:p w:rsidR="00E10B6E" w:rsidRDefault="00E10B6E" w:rsidP="002F7D69">
      <w:pPr>
        <w:pStyle w:val="ListParagraph"/>
        <w:ind w:left="1065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pict>
          <v:rect id="Dikdörtgen 109" o:spid="_x0000_s1036" style="position:absolute;left:0;text-align:left;margin-left:475.8pt;margin-top:13.5pt;width:86.25pt;height:77.25pt;z-index:2516705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" strokecolor="#f79646" strokeweight="1pt">
            <v:textbox style="mso-next-textbox:#Dikdörtgen 109">
              <w:txbxContent>
                <w:p w:rsidR="00E10B6E" w:rsidRPr="004B3633" w:rsidRDefault="00E10B6E" w:rsidP="00CC679C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 xml:space="preserve">MATEMATİK </w:t>
                  </w:r>
                </w:p>
                <w:p w:rsidR="00E10B6E" w:rsidRPr="004B3633" w:rsidRDefault="00E10B6E" w:rsidP="00CC679C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>ACELEYE</w:t>
                  </w:r>
                </w:p>
                <w:p w:rsidR="00E10B6E" w:rsidRPr="004B3633" w:rsidRDefault="00E10B6E" w:rsidP="00CC679C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>GELMEZ…</w:t>
                  </w:r>
                </w:p>
              </w:txbxContent>
            </v:textbox>
            <w10:wrap anchorx="margin"/>
          </v:rect>
        </w:pict>
      </w:r>
    </w:p>
    <w:p w:rsidR="00E10B6E" w:rsidRPr="00633FD8" w:rsidRDefault="00E10B6E" w:rsidP="00633FD8">
      <w:pPr>
        <w:pStyle w:val="ListParagraph"/>
        <w:spacing w:after="0"/>
        <w:ind w:left="10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</w:p>
    <w:p w:rsidR="00E10B6E" w:rsidRDefault="00E10B6E" w:rsidP="00A14160">
      <w:pPr>
        <w:pStyle w:val="ListParagraph"/>
        <w:spacing w:after="0"/>
        <w:ind w:left="10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        ………………...   ………………………</w:t>
      </w:r>
    </w:p>
    <w:p w:rsidR="00E10B6E" w:rsidRPr="00633FD8" w:rsidRDefault="00E10B6E" w:rsidP="00633FD8">
      <w:pPr>
        <w:pStyle w:val="ListParagraph"/>
        <w:spacing w:after="240"/>
        <w:ind w:left="846"/>
        <w:jc w:val="both"/>
        <w:rPr>
          <w:rFonts w:ascii="Times New Roman" w:hAnsi="Times New Roman"/>
          <w:b/>
        </w:rPr>
      </w:pPr>
    </w:p>
    <w:p w:rsidR="00E10B6E" w:rsidRPr="00DE02B1" w:rsidRDefault="00E10B6E" w:rsidP="00A14160">
      <w:pPr>
        <w:pStyle w:val="ListParagraph"/>
        <w:numPr>
          <w:ilvl w:val="0"/>
          <w:numId w:val="1"/>
        </w:numPr>
        <w:spacing w:after="240"/>
        <w:jc w:val="both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7" type="#_x0000_t184" style="position:absolute;left:0;text-align:left;margin-left:423.9pt;margin-top:9.85pt;width:39.75pt;height:69pt;z-index:251656192"/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8" type="#_x0000_t21" style="position:absolute;left:0;text-align:left;margin-left:246.9pt;margin-top:28.6pt;width:126.75pt;height:45pt;z-index:251655168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9" type="#_x0000_t74" style="position:absolute;left:0;text-align:left;margin-left:144.9pt;margin-top:23.35pt;width:55.5pt;height:57.75pt;z-index:251654144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40" type="#_x0000_t56" style="position:absolute;left:0;text-align:left;margin-left:46.05pt;margin-top:23.35pt;width:48.7pt;height:55.5pt;z-index:251653120"/>
        </w:pict>
      </w:r>
      <w:r w:rsidRPr="005424B2">
        <w:rPr>
          <w:rFonts w:ascii="Arial" w:hAnsi="Arial" w:cs="Arial"/>
          <w:b/>
        </w:rPr>
        <w:t xml:space="preserve"> </w:t>
      </w:r>
      <w:r w:rsidRPr="00DE02B1">
        <w:rPr>
          <w:rFonts w:ascii="Times New Roman" w:hAnsi="Times New Roman"/>
          <w:b/>
        </w:rPr>
        <w:t>Aşağıdaki şekillerin kaç tane simetri doğrusu olduğunu üzerinde g</w:t>
      </w:r>
      <w:r w:rsidRPr="00A37276">
        <w:rPr>
          <w:b/>
        </w:rPr>
        <w:t>ö</w:t>
      </w:r>
      <w:r w:rsidRPr="00DE02B1">
        <w:rPr>
          <w:rFonts w:ascii="Times New Roman" w:hAnsi="Times New Roman"/>
          <w:b/>
        </w:rPr>
        <w:t>steriniz. (4P)</w:t>
      </w:r>
    </w:p>
    <w:p w:rsidR="00E10B6E" w:rsidRDefault="00E10B6E" w:rsidP="00D70F2D">
      <w:pPr>
        <w:pStyle w:val="ListParagraph"/>
        <w:spacing w:after="240"/>
        <w:ind w:left="1065"/>
        <w:jc w:val="both"/>
        <w:rPr>
          <w:rFonts w:ascii="Arial" w:hAnsi="Arial" w:cs="Arial"/>
          <w:sz w:val="24"/>
          <w:szCs w:val="24"/>
        </w:rPr>
      </w:pPr>
    </w:p>
    <w:p w:rsidR="00E10B6E" w:rsidRDefault="00E10B6E" w:rsidP="00D70F2D">
      <w:pPr>
        <w:pStyle w:val="ListParagraph"/>
        <w:spacing w:after="240"/>
        <w:ind w:left="1065"/>
        <w:jc w:val="both"/>
        <w:rPr>
          <w:rFonts w:ascii="Arial" w:hAnsi="Arial" w:cs="Arial"/>
          <w:sz w:val="24"/>
          <w:szCs w:val="24"/>
        </w:rPr>
      </w:pPr>
    </w:p>
    <w:p w:rsidR="00E10B6E" w:rsidRDefault="00E10B6E" w:rsidP="00D70F2D">
      <w:pPr>
        <w:pStyle w:val="ListParagraph"/>
        <w:spacing w:after="240"/>
        <w:ind w:left="1065"/>
        <w:jc w:val="both"/>
        <w:rPr>
          <w:rFonts w:ascii="Arial" w:hAnsi="Arial" w:cs="Arial"/>
          <w:sz w:val="24"/>
          <w:szCs w:val="24"/>
        </w:rPr>
      </w:pPr>
    </w:p>
    <w:p w:rsidR="00E10B6E" w:rsidRDefault="00E10B6E" w:rsidP="00D70F2D">
      <w:pPr>
        <w:pStyle w:val="ListParagraph"/>
        <w:spacing w:after="240"/>
        <w:ind w:left="1065"/>
        <w:jc w:val="both"/>
        <w:rPr>
          <w:rFonts w:ascii="Arial" w:hAnsi="Arial" w:cs="Arial"/>
          <w:sz w:val="24"/>
          <w:szCs w:val="24"/>
        </w:rPr>
      </w:pPr>
    </w:p>
    <w:p w:rsidR="00E10B6E" w:rsidRDefault="00E10B6E" w:rsidP="005424B2">
      <w:pPr>
        <w:pStyle w:val="ListParagraph"/>
        <w:spacing w:after="240"/>
        <w:ind w:left="10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               ……………….            ……………………                    …………….   </w:t>
      </w:r>
    </w:p>
    <w:p w:rsidR="00E10B6E" w:rsidRPr="005424B2" w:rsidRDefault="00E10B6E" w:rsidP="005424B2">
      <w:pPr>
        <w:pStyle w:val="ListParagraph"/>
        <w:spacing w:after="240"/>
        <w:ind w:left="1065"/>
        <w:jc w:val="both"/>
        <w:rPr>
          <w:rFonts w:ascii="Arial" w:hAnsi="Arial" w:cs="Arial"/>
          <w:sz w:val="24"/>
          <w:szCs w:val="24"/>
        </w:rPr>
      </w:pPr>
    </w:p>
    <w:p w:rsidR="00E10B6E" w:rsidRPr="00DE02B1" w:rsidRDefault="00E10B6E" w:rsidP="005424B2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 w:rsidRPr="00DE02B1">
        <w:rPr>
          <w:rFonts w:ascii="Times New Roman" w:hAnsi="Times New Roman"/>
          <w:b/>
        </w:rPr>
        <w:t xml:space="preserve"> Aşağıdaki verilen sütun grafiğine göre soruları cevaplandırınız.(9 P)</w:t>
      </w:r>
    </w:p>
    <w:p w:rsidR="00E10B6E" w:rsidRPr="00DE02B1" w:rsidRDefault="00E10B6E" w:rsidP="00C1773F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12.55pt;margin-top:10.85pt;width:225.1pt;height:156.5pt;z-index:251657216;visibility:visible">
            <v:imagedata r:id="rId5" o:title=""/>
            <w10:wrap type="square"/>
          </v:shape>
          <o:OLEObject Type="Embed" ProgID="Excel.Chart.8" ShapeID="_x0000_s1041" DrawAspect="Content" ObjectID="_1479375735" r:id="rId6"/>
        </w:pict>
      </w:r>
    </w:p>
    <w:p w:rsidR="00E10B6E" w:rsidRPr="00DE02B1" w:rsidRDefault="00E10B6E" w:rsidP="00C1773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DE02B1">
        <w:rPr>
          <w:rFonts w:ascii="Times New Roman" w:hAnsi="Times New Roman"/>
        </w:rPr>
        <w:t>Çiftlikte toplam kaç hayvan vardır?</w:t>
      </w:r>
    </w:p>
    <w:p w:rsidR="00E10B6E" w:rsidRPr="00DE02B1" w:rsidRDefault="00E10B6E" w:rsidP="00C1773F">
      <w:pPr>
        <w:pStyle w:val="ListParagraph"/>
        <w:rPr>
          <w:rFonts w:ascii="Times New Roman" w:hAnsi="Times New Roman"/>
        </w:rPr>
      </w:pPr>
      <w:r w:rsidRPr="00DE02B1">
        <w:rPr>
          <w:rFonts w:ascii="Times New Roman" w:hAnsi="Times New Roman"/>
        </w:rPr>
        <w:t xml:space="preserve">      Cevap:………………………………</w:t>
      </w:r>
    </w:p>
    <w:p w:rsidR="00E10B6E" w:rsidRPr="00DE02B1" w:rsidRDefault="00E10B6E" w:rsidP="00C1773F">
      <w:pPr>
        <w:pStyle w:val="ListParagraph"/>
        <w:rPr>
          <w:rFonts w:ascii="Times New Roman" w:hAnsi="Times New Roman"/>
        </w:rPr>
      </w:pPr>
    </w:p>
    <w:p w:rsidR="00E10B6E" w:rsidRPr="00DE02B1" w:rsidRDefault="00E10B6E" w:rsidP="00C1773F">
      <w:pPr>
        <w:pStyle w:val="ListParagraph"/>
        <w:rPr>
          <w:rFonts w:ascii="Times New Roman" w:hAnsi="Times New Roman"/>
        </w:rPr>
      </w:pPr>
    </w:p>
    <w:p w:rsidR="00E10B6E" w:rsidRPr="00DE02B1" w:rsidRDefault="00E10B6E" w:rsidP="00C1773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DE02B1">
        <w:rPr>
          <w:rFonts w:ascii="Times New Roman" w:hAnsi="Times New Roman"/>
        </w:rPr>
        <w:t>Çiftlikte en çok bulunan hayvan hangisidir?</w:t>
      </w:r>
    </w:p>
    <w:p w:rsidR="00E10B6E" w:rsidRPr="00DE02B1" w:rsidRDefault="00E10B6E" w:rsidP="00C1773F">
      <w:pPr>
        <w:pStyle w:val="ListParagraph"/>
        <w:rPr>
          <w:rFonts w:ascii="Times New Roman" w:hAnsi="Times New Roman"/>
        </w:rPr>
      </w:pPr>
      <w:r w:rsidRPr="00DE02B1">
        <w:rPr>
          <w:rFonts w:ascii="Times New Roman" w:hAnsi="Times New Roman"/>
        </w:rPr>
        <w:t xml:space="preserve">      Cevap: ………………………………</w:t>
      </w:r>
    </w:p>
    <w:p w:rsidR="00E10B6E" w:rsidRPr="00DE02B1" w:rsidRDefault="00E10B6E" w:rsidP="00C1773F">
      <w:pPr>
        <w:pStyle w:val="ListParagraph"/>
        <w:rPr>
          <w:rFonts w:ascii="Times New Roman" w:hAnsi="Times New Roman"/>
        </w:rPr>
      </w:pPr>
    </w:p>
    <w:p w:rsidR="00E10B6E" w:rsidRPr="00DE02B1" w:rsidRDefault="00E10B6E" w:rsidP="00C1773F">
      <w:pPr>
        <w:pStyle w:val="ListParagraph"/>
        <w:rPr>
          <w:rFonts w:ascii="Times New Roman" w:hAnsi="Times New Roman"/>
        </w:rPr>
      </w:pPr>
    </w:p>
    <w:p w:rsidR="00E10B6E" w:rsidRPr="00DE02B1" w:rsidRDefault="00E10B6E" w:rsidP="00C1773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DE02B1">
        <w:rPr>
          <w:rFonts w:ascii="Times New Roman" w:hAnsi="Times New Roman"/>
        </w:rPr>
        <w:t>Çiftlikte hangi hayvanları sayısı eşittir?</w:t>
      </w:r>
    </w:p>
    <w:p w:rsidR="00E10B6E" w:rsidRPr="00DE02B1" w:rsidRDefault="00E10B6E" w:rsidP="00C1773F">
      <w:pPr>
        <w:spacing w:after="240"/>
        <w:ind w:left="141"/>
        <w:jc w:val="both"/>
        <w:rPr>
          <w:rFonts w:ascii="Times New Roman" w:hAnsi="Times New Roman"/>
        </w:rPr>
      </w:pPr>
      <w:r w:rsidRPr="00DE02B1">
        <w:rPr>
          <w:rFonts w:ascii="Times New Roman" w:hAnsi="Times New Roman"/>
        </w:rPr>
        <w:t xml:space="preserve">      Cevap:……………………………</w:t>
      </w:r>
    </w:p>
    <w:tbl>
      <w:tblPr>
        <w:tblpPr w:leftFromText="141" w:rightFromText="141" w:vertAnchor="text" w:horzAnchor="margin" w:tblpY="232"/>
        <w:tblW w:w="4950" w:type="pct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180"/>
        <w:gridCol w:w="5417"/>
      </w:tblGrid>
      <w:tr w:rsidR="00E10B6E" w:rsidRPr="00961127" w:rsidTr="003E281D">
        <w:trPr>
          <w:trHeight w:val="52"/>
        </w:trPr>
        <w:tc>
          <w:tcPr>
            <w:tcW w:w="2444" w:type="pct"/>
          </w:tcPr>
          <w:p w:rsidR="00E10B6E" w:rsidRPr="00961127" w:rsidRDefault="00E10B6E" w:rsidP="003E281D">
            <w:pPr>
              <w:rPr>
                <w:b/>
              </w:rPr>
            </w:pPr>
            <w:r w:rsidRPr="00961127">
              <w:rPr>
                <w:b/>
              </w:rPr>
              <w:t>5</w:t>
            </w:r>
            <w:r w:rsidRPr="00961127">
              <w:rPr>
                <w:rFonts w:ascii="Times New Roman" w:hAnsi="Times New Roman"/>
                <w:b/>
              </w:rPr>
              <w:t>- Aşağıdaki sayının basamak adlarını yazınız.(6 P)</w:t>
            </w:r>
          </w:p>
          <w:p w:rsidR="00E10B6E" w:rsidRPr="00961127" w:rsidRDefault="00E10B6E" w:rsidP="003E281D">
            <w:r>
              <w:rPr>
                <w:noProof/>
                <w:lang w:eastAsia="tr-TR"/>
              </w:rPr>
              <w:pict>
                <v:group id="_x0000_s1042" style="position:absolute;margin-left:.9pt;margin-top:25.05pt;width:76.5pt;height:103.9pt;z-index:251664384" coordorigin="6555,4920" coordsize="1440,2160">
                  <v:line id="_x0000_s1043" style="position:absolute" from="6555,4920" to="6555,7080" strokeweight="1pt"/>
                  <v:line id="_x0000_s1044" style="position:absolute" from="6555,7080" to="7995,7080">
                    <v:stroke endarrow="block"/>
                  </v:line>
                </v:group>
              </w:pict>
            </w:r>
            <w:r>
              <w:rPr>
                <w:noProof/>
                <w:lang w:eastAsia="tr-TR"/>
              </w:rPr>
              <w:pict>
                <v:group id="_x0000_s1045" style="position:absolute;margin-left:17.85pt;margin-top:25.05pt;width:64.05pt;height:67.15pt;z-index:251665408" coordorigin="6555,4920" coordsize="1440,2160">
                  <v:line id="_x0000_s1046" style="position:absolute" from="6555,4920" to="6555,7080" strokeweight="1pt"/>
                  <v:line id="_x0000_s1047" style="position:absolute" from="6555,7080" to="7995,7080">
                    <v:stroke endarrow="block"/>
                  </v:line>
                </v:group>
              </w:pict>
            </w:r>
            <w:r w:rsidRPr="00961127">
              <w:t xml:space="preserve"> 2 7 5  1 0 8                       </w:t>
            </w:r>
            <w:r w:rsidRPr="00961127">
              <w:rPr>
                <w:sz w:val="20"/>
                <w:szCs w:val="20"/>
                <w:u w:val="single"/>
              </w:rPr>
              <w:t>Basamak adı</w:t>
            </w:r>
          </w:p>
          <w:p w:rsidR="00E10B6E" w:rsidRPr="00961127" w:rsidRDefault="00E10B6E" w:rsidP="003E281D">
            <w:pPr>
              <w:spacing w:line="240" w:lineRule="auto"/>
              <w:rPr>
                <w:sz w:val="16"/>
                <w:szCs w:val="16"/>
              </w:rPr>
            </w:pPr>
            <w:r>
              <w:rPr>
                <w:noProof/>
                <w:lang w:eastAsia="tr-TR"/>
              </w:rPr>
              <w:pict>
                <v:group id="_x0000_s1048" style="position:absolute;margin-left:9.6pt;margin-top:-.3pt;width:67.8pt;height:85.8pt;z-index:251668480" coordorigin="6555,4920" coordsize="1440,2160">
                  <v:line id="_x0000_s1049" style="position:absolute" from="6555,4920" to="6555,7080" strokeweight="1pt"/>
                  <v:line id="_x0000_s1050" style="position:absolute" from="6555,7080" to="7995,7080">
                    <v:stroke endarrow="block"/>
                  </v:line>
                </v:group>
              </w:pict>
            </w:r>
            <w:r>
              <w:rPr>
                <w:noProof/>
                <w:lang w:eastAsia="tr-TR"/>
              </w:rPr>
              <w:pict>
                <v:group id="_x0000_s1051" style="position:absolute;margin-left:31.5pt;margin-top:-.35pt;width:50.4pt;height:48.35pt;z-index:251663360" coordorigin="6555,4920" coordsize="1440,2160">
                  <v:line id="_x0000_s1052" style="position:absolute" from="6555,4920" to="6555,7080" strokeweight="1pt"/>
                  <v:line id="_x0000_s1053" style="position:absolute" from="6555,7080" to="7995,7080">
                    <v:stroke endarrow="block"/>
                  </v:line>
                </v:group>
              </w:pict>
            </w:r>
            <w:r>
              <w:rPr>
                <w:noProof/>
                <w:lang w:eastAsia="tr-TR"/>
              </w:rPr>
              <w:pict>
                <v:group id="_x0000_s1054" style="position:absolute;margin-left:39.9pt;margin-top:-.25pt;width:42pt;height:27pt;z-index:251666432" coordorigin="6555,4920" coordsize="1440,2160">
                  <v:line id="_x0000_s1055" style="position:absolute" from="6555,4920" to="6555,7080" strokeweight="1pt"/>
                  <v:line id="_x0000_s1056" style="position:absolute" from="6555,7080" to="7995,7080">
                    <v:stroke endarrow="block"/>
                  </v:line>
                </v:group>
              </w:pict>
            </w:r>
            <w:r>
              <w:rPr>
                <w:noProof/>
                <w:lang w:eastAsia="tr-TR"/>
              </w:rPr>
              <w:pict>
                <v:group id="_x0000_s1057" style="position:absolute;margin-left:48.3pt;margin-top:-.35pt;width:33.6pt;height:9pt;z-index:251667456" coordorigin="6555,4920" coordsize="1440,2160">
                  <v:line id="_x0000_s1058" style="position:absolute" from="6555,4920" to="6555,7080" strokeweight="1pt"/>
                  <v:line id="_x0000_s1059" style="position:absolute" from="6555,7080" to="7995,7080">
                    <v:stroke endarrow="block"/>
                  </v:line>
                </v:group>
              </w:pict>
            </w:r>
            <w:r w:rsidRPr="00961127">
              <w:rPr>
                <w:sz w:val="16"/>
                <w:szCs w:val="16"/>
              </w:rPr>
              <w:t xml:space="preserve">                                               …………………………………………………</w:t>
            </w:r>
          </w:p>
          <w:p w:rsidR="00E10B6E" w:rsidRPr="00961127" w:rsidRDefault="00E10B6E" w:rsidP="003E281D">
            <w:pPr>
              <w:spacing w:line="240" w:lineRule="auto"/>
              <w:rPr>
                <w:sz w:val="16"/>
                <w:szCs w:val="16"/>
              </w:rPr>
            </w:pPr>
            <w:r w:rsidRPr="00961127">
              <w:rPr>
                <w:sz w:val="16"/>
                <w:szCs w:val="16"/>
              </w:rPr>
              <w:t xml:space="preserve">                                             …………………………………………………</w:t>
            </w:r>
          </w:p>
          <w:p w:rsidR="00E10B6E" w:rsidRPr="00961127" w:rsidRDefault="00E10B6E" w:rsidP="003E281D">
            <w:pPr>
              <w:spacing w:line="240" w:lineRule="auto"/>
              <w:rPr>
                <w:sz w:val="16"/>
                <w:szCs w:val="16"/>
              </w:rPr>
            </w:pPr>
            <w:r w:rsidRPr="00961127">
              <w:rPr>
                <w:sz w:val="16"/>
                <w:szCs w:val="16"/>
              </w:rPr>
              <w:t xml:space="preserve">                                             ……………………………………………………</w:t>
            </w:r>
          </w:p>
          <w:p w:rsidR="00E10B6E" w:rsidRPr="00961127" w:rsidRDefault="00E10B6E" w:rsidP="003E281D">
            <w:pPr>
              <w:spacing w:line="240" w:lineRule="auto"/>
              <w:rPr>
                <w:sz w:val="16"/>
                <w:szCs w:val="16"/>
              </w:rPr>
            </w:pPr>
            <w:r w:rsidRPr="00961127">
              <w:rPr>
                <w:sz w:val="16"/>
                <w:szCs w:val="16"/>
              </w:rPr>
              <w:t xml:space="preserve">                                            ………………………………………………………</w:t>
            </w:r>
          </w:p>
          <w:p w:rsidR="00E10B6E" w:rsidRPr="00961127" w:rsidRDefault="00E10B6E" w:rsidP="003E281D">
            <w:pPr>
              <w:spacing w:line="240" w:lineRule="auto"/>
              <w:rPr>
                <w:sz w:val="16"/>
                <w:szCs w:val="16"/>
              </w:rPr>
            </w:pPr>
            <w:r w:rsidRPr="00961127">
              <w:rPr>
                <w:sz w:val="16"/>
                <w:szCs w:val="16"/>
              </w:rPr>
              <w:t xml:space="preserve">                                         …………………………………………………………….</w:t>
            </w:r>
          </w:p>
          <w:p w:rsidR="00E10B6E" w:rsidRPr="00961127" w:rsidRDefault="00E10B6E" w:rsidP="003E281D">
            <w:pPr>
              <w:rPr>
                <w:sz w:val="16"/>
                <w:szCs w:val="16"/>
              </w:rPr>
            </w:pPr>
            <w:r w:rsidRPr="00961127">
              <w:rPr>
                <w:sz w:val="16"/>
                <w:szCs w:val="16"/>
              </w:rPr>
              <w:t xml:space="preserve">                                         ……………………………………………………………..</w:t>
            </w:r>
          </w:p>
        </w:tc>
        <w:tc>
          <w:tcPr>
            <w:tcW w:w="2556" w:type="pct"/>
          </w:tcPr>
          <w:p w:rsidR="00E10B6E" w:rsidRPr="00961127" w:rsidRDefault="00E10B6E" w:rsidP="003E281D">
            <w:pPr>
              <w:rPr>
                <w:rFonts w:ascii="Times New Roman" w:hAnsi="Times New Roman"/>
                <w:b/>
              </w:rPr>
            </w:pPr>
            <w:r w:rsidRPr="00961127">
              <w:rPr>
                <w:b/>
                <w:color w:val="000000"/>
              </w:rPr>
              <w:t xml:space="preserve">6- </w:t>
            </w:r>
            <w:r w:rsidRPr="00961127">
              <w:rPr>
                <w:rFonts w:ascii="Times New Roman" w:hAnsi="Times New Roman"/>
                <w:b/>
                <w:color w:val="000000"/>
              </w:rPr>
              <w:t>Aşağıdaki sayının basamak değeri ve sayı değerini yazınız. ( 10 P)</w:t>
            </w:r>
          </w:p>
          <w:p w:rsidR="00E10B6E" w:rsidRPr="00961127" w:rsidRDefault="00E10B6E" w:rsidP="003E281D">
            <w:pPr>
              <w:rPr>
                <w:b/>
                <w:color w:val="000000"/>
              </w:rPr>
            </w:pPr>
            <w:r w:rsidRPr="00961127">
              <w:rPr>
                <w:b/>
                <w:color w:val="000000"/>
              </w:rPr>
              <w:t xml:space="preserve">2 4    7 0 3            </w:t>
            </w:r>
            <w:r w:rsidRPr="00961127">
              <w:rPr>
                <w:b/>
                <w:color w:val="000000"/>
                <w:sz w:val="18"/>
                <w:szCs w:val="18"/>
              </w:rPr>
              <w:t>Basamak Değ.                               Sayı Değ.</w:t>
            </w:r>
          </w:p>
          <w:p w:rsidR="00E10B6E" w:rsidRPr="00961127" w:rsidRDefault="00E10B6E" w:rsidP="003E281D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noProof/>
                <w:lang w:eastAsia="tr-TR"/>
              </w:rPr>
              <w:pict>
                <v:group id="_x0000_s1060" style="position:absolute;margin-left:11.5pt;margin-top:2.5pt;width:58.8pt;height:76.45pt;z-index:251658240" coordorigin="6555,4920" coordsize="1440,2160">
                  <v:line id="_x0000_s1061" style="position:absolute" from="6555,4920" to="6555,7080" strokeweight="1pt"/>
                  <v:line id="_x0000_s1062" style="position:absolute" from="6555,7080" to="7995,7080">
                    <v:stroke endarrow="block"/>
                  </v:line>
                </v:group>
              </w:pict>
            </w:r>
            <w:r>
              <w:rPr>
                <w:noProof/>
                <w:lang w:eastAsia="tr-TR"/>
              </w:rPr>
              <w:pict>
                <v:group id="_x0000_s1063" style="position:absolute;margin-left:1.75pt;margin-top:2.5pt;width:77.7pt;height:98.85pt;z-index:251659264" coordorigin="6555,4920" coordsize="1440,2160">
                  <v:line id="_x0000_s1064" style="position:absolute" from="6555,4920" to="6555,7080" strokeweight="1pt"/>
                  <v:line id="_x0000_s1065" style="position:absolute" from="6555,7080" to="7995,7080">
                    <v:stroke endarrow="block"/>
                  </v:line>
                </v:group>
              </w:pict>
            </w:r>
            <w:r>
              <w:rPr>
                <w:noProof/>
                <w:lang w:eastAsia="tr-TR"/>
              </w:rPr>
              <w:pict>
                <v:group id="_x0000_s1066" style="position:absolute;margin-left:32pt;margin-top:2.5pt;width:28.95pt;height:36pt;z-index:251662336" coordorigin="6555,4920" coordsize="1440,2160">
                  <v:line id="_x0000_s1067" style="position:absolute" from="6555,4920" to="6555,7080" strokeweight="1pt"/>
                  <v:line id="_x0000_s1068" style="position:absolute" from="6555,7080" to="7995,7080">
                    <v:stroke endarrow="block"/>
                  </v:line>
                </v:group>
              </w:pict>
            </w:r>
            <w:r>
              <w:rPr>
                <w:noProof/>
                <w:lang w:eastAsia="tr-TR"/>
              </w:rPr>
              <w:pict>
                <v:group id="_x0000_s1069" style="position:absolute;margin-left:41.85pt;margin-top:2.5pt;width:19.1pt;height:18pt;z-index:251661312" coordorigin="6555,4920" coordsize="1440,2160">
                  <v:line id="_x0000_s1070" style="position:absolute" from="6555,4920" to="6555,7080" strokeweight="1pt"/>
                  <v:line id="_x0000_s1071" style="position:absolute" from="6555,7080" to="7995,7080">
                    <v:stroke endarrow="block"/>
                  </v:line>
                </v:group>
              </w:pict>
            </w:r>
            <w:r>
              <w:rPr>
                <w:noProof/>
                <w:lang w:eastAsia="tr-TR"/>
              </w:rPr>
              <w:pict>
                <v:group id="_x0000_s1072" style="position:absolute;margin-left:22.75pt;margin-top:2.5pt;width:42.15pt;height:54pt;z-index:251660288" coordorigin="6555,4920" coordsize="1440,2160">
                  <v:line id="_x0000_s1073" style="position:absolute" from="6555,4920" to="6555,7080" strokeweight="1pt"/>
                  <v:line id="_x0000_s1074" style="position:absolute" from="6555,7080" to="7995,7080">
                    <v:stroke endarrow="block"/>
                  </v:line>
                </v:group>
              </w:pict>
            </w:r>
          </w:p>
          <w:p w:rsidR="00E10B6E" w:rsidRPr="00961127" w:rsidRDefault="00E10B6E" w:rsidP="003E281D">
            <w:pPr>
              <w:spacing w:after="0"/>
              <w:rPr>
                <w:color w:val="000000"/>
                <w:sz w:val="16"/>
                <w:szCs w:val="16"/>
              </w:rPr>
            </w:pPr>
            <w:r w:rsidRPr="00961127">
              <w:rPr>
                <w:color w:val="000000"/>
                <w:sz w:val="16"/>
                <w:szCs w:val="16"/>
              </w:rPr>
              <w:t xml:space="preserve">                                        …………..………….                                ………..</w:t>
            </w:r>
          </w:p>
          <w:p w:rsidR="00E10B6E" w:rsidRPr="00961127" w:rsidRDefault="00E10B6E" w:rsidP="003E281D">
            <w:pPr>
              <w:spacing w:after="0"/>
              <w:rPr>
                <w:color w:val="000000"/>
                <w:sz w:val="16"/>
                <w:szCs w:val="16"/>
              </w:rPr>
            </w:pPr>
          </w:p>
          <w:p w:rsidR="00E10B6E" w:rsidRPr="00961127" w:rsidRDefault="00E10B6E" w:rsidP="003E281D">
            <w:pPr>
              <w:spacing w:after="0"/>
              <w:rPr>
                <w:color w:val="000000"/>
                <w:sz w:val="16"/>
                <w:szCs w:val="16"/>
              </w:rPr>
            </w:pPr>
            <w:r w:rsidRPr="00961127">
              <w:rPr>
                <w:color w:val="000000"/>
                <w:sz w:val="16"/>
                <w:szCs w:val="16"/>
              </w:rPr>
              <w:t xml:space="preserve">                                       ………………..………….                        ………….</w:t>
            </w:r>
          </w:p>
          <w:p w:rsidR="00E10B6E" w:rsidRPr="00961127" w:rsidRDefault="00E10B6E" w:rsidP="003E281D">
            <w:pPr>
              <w:spacing w:before="120" w:after="0" w:line="240" w:lineRule="auto"/>
              <w:rPr>
                <w:color w:val="000000"/>
                <w:sz w:val="16"/>
                <w:szCs w:val="16"/>
              </w:rPr>
            </w:pPr>
            <w:r w:rsidRPr="00961127">
              <w:rPr>
                <w:color w:val="000000"/>
                <w:sz w:val="16"/>
                <w:szCs w:val="16"/>
              </w:rPr>
              <w:t xml:space="preserve">                                        …………….……………                         …………...</w:t>
            </w:r>
          </w:p>
          <w:p w:rsidR="00E10B6E" w:rsidRPr="00961127" w:rsidRDefault="00E10B6E" w:rsidP="003E281D">
            <w:pPr>
              <w:spacing w:after="0"/>
              <w:rPr>
                <w:color w:val="000000"/>
                <w:sz w:val="16"/>
                <w:szCs w:val="16"/>
              </w:rPr>
            </w:pPr>
          </w:p>
          <w:p w:rsidR="00E10B6E" w:rsidRPr="00961127" w:rsidRDefault="00E10B6E" w:rsidP="003E281D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61127">
              <w:rPr>
                <w:color w:val="000000"/>
                <w:sz w:val="16"/>
                <w:szCs w:val="16"/>
              </w:rPr>
              <w:t xml:space="preserve">                                            …………….…………                         ………….</w:t>
            </w:r>
          </w:p>
          <w:p w:rsidR="00E10B6E" w:rsidRPr="00961127" w:rsidRDefault="00E10B6E" w:rsidP="003E281D">
            <w:pPr>
              <w:spacing w:after="0"/>
              <w:rPr>
                <w:color w:val="000000"/>
                <w:sz w:val="16"/>
                <w:szCs w:val="16"/>
              </w:rPr>
            </w:pPr>
          </w:p>
          <w:p w:rsidR="00E10B6E" w:rsidRPr="00961127" w:rsidRDefault="00E10B6E" w:rsidP="003E281D">
            <w:pPr>
              <w:spacing w:after="0"/>
              <w:rPr>
                <w:color w:val="000000"/>
                <w:sz w:val="16"/>
                <w:szCs w:val="16"/>
              </w:rPr>
            </w:pPr>
            <w:r w:rsidRPr="00961127">
              <w:rPr>
                <w:color w:val="000000"/>
                <w:sz w:val="16"/>
                <w:szCs w:val="16"/>
              </w:rPr>
              <w:t xml:space="preserve">                                             ……………..………..                        …………….</w:t>
            </w:r>
          </w:p>
          <w:p w:rsidR="00E10B6E" w:rsidRPr="00961127" w:rsidRDefault="00E10B6E" w:rsidP="003E281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E10B6E" w:rsidRDefault="00E10B6E" w:rsidP="00633FD8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E10B6E" w:rsidRPr="0069410D" w:rsidRDefault="00E10B6E" w:rsidP="00633FD8">
      <w:pPr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7 </w:t>
      </w:r>
      <w:r w:rsidRPr="00DE02B1">
        <w:rPr>
          <w:rFonts w:ascii="Times New Roman" w:hAnsi="Times New Roman"/>
          <w:b/>
          <w:lang w:eastAsia="tr-TR"/>
        </w:rPr>
        <w:t xml:space="preserve">) </w:t>
      </w:r>
      <w:r w:rsidRPr="0069410D">
        <w:rPr>
          <w:rFonts w:ascii="Times New Roman" w:hAnsi="Times New Roman"/>
          <w:b/>
          <w:lang w:eastAsia="tr-TR"/>
        </w:rPr>
        <w:t xml:space="preserve"> Aşağıdaki rakamları büyükten küçüğe doğru sıralayınız.(5 P)</w:t>
      </w:r>
    </w:p>
    <w:p w:rsidR="00E10B6E" w:rsidRPr="0069410D" w:rsidRDefault="00E10B6E" w:rsidP="00633FD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2126"/>
        <w:gridCol w:w="2127"/>
        <w:gridCol w:w="2126"/>
        <w:gridCol w:w="2268"/>
      </w:tblGrid>
      <w:tr w:rsidR="00E10B6E" w:rsidRPr="00961127" w:rsidTr="00961127">
        <w:trPr>
          <w:trHeight w:val="432"/>
        </w:trPr>
        <w:tc>
          <w:tcPr>
            <w:tcW w:w="1951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1.006</w:t>
            </w:r>
          </w:p>
        </w:tc>
        <w:tc>
          <w:tcPr>
            <w:tcW w:w="2126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17.125</w:t>
            </w:r>
          </w:p>
        </w:tc>
        <w:tc>
          <w:tcPr>
            <w:tcW w:w="2127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305.320</w:t>
            </w:r>
          </w:p>
        </w:tc>
        <w:tc>
          <w:tcPr>
            <w:tcW w:w="2126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30.985</w:t>
            </w:r>
          </w:p>
        </w:tc>
        <w:tc>
          <w:tcPr>
            <w:tcW w:w="2268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335.600</w:t>
            </w:r>
          </w:p>
        </w:tc>
      </w:tr>
    </w:tbl>
    <w:p w:rsidR="00E10B6E" w:rsidRPr="0069410D" w:rsidRDefault="00E10B6E" w:rsidP="00633FD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6"/>
      </w:tblGrid>
      <w:tr w:rsidR="00E10B6E" w:rsidRPr="00961127" w:rsidTr="00961127">
        <w:trPr>
          <w:trHeight w:val="454"/>
        </w:trPr>
        <w:tc>
          <w:tcPr>
            <w:tcW w:w="10606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</w:t>
            </w:r>
            <w:r w:rsidRPr="0069410D">
              <w:rPr>
                <w:rFonts w:ascii="Times New Roman" w:hAnsi="Times New Roman"/>
                <w:sz w:val="24"/>
                <w:szCs w:val="24"/>
                <w:lang w:eastAsia="tr-TR"/>
              </w:rPr>
              <w:t>…</w:t>
            </w: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</w:t>
            </w:r>
            <w:r w:rsidRPr="0069410D">
              <w:rPr>
                <w:rFonts w:ascii="Times New Roman" w:hAnsi="Times New Roman"/>
                <w:sz w:val="24"/>
                <w:szCs w:val="24"/>
                <w:lang w:eastAsia="tr-TR"/>
              </w:rPr>
              <w:t>…</w:t>
            </w: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</w:t>
            </w:r>
            <w:r w:rsidRPr="0069410D">
              <w:rPr>
                <w:rFonts w:ascii="Times New Roman" w:hAnsi="Times New Roman"/>
                <w:sz w:val="24"/>
                <w:szCs w:val="24"/>
                <w:lang w:eastAsia="tr-TR"/>
              </w:rPr>
              <w:t>…</w:t>
            </w: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</w:t>
            </w:r>
            <w:r w:rsidRPr="0069410D">
              <w:rPr>
                <w:rFonts w:ascii="Times New Roman" w:hAnsi="Times New Roman"/>
                <w:sz w:val="24"/>
                <w:szCs w:val="24"/>
                <w:lang w:eastAsia="tr-TR"/>
              </w:rPr>
              <w:t>…</w:t>
            </w: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……………….</w:t>
            </w:r>
          </w:p>
        </w:tc>
      </w:tr>
    </w:tbl>
    <w:p w:rsidR="00E10B6E" w:rsidRDefault="00E10B6E" w:rsidP="0069410D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E10B6E" w:rsidRDefault="00E10B6E" w:rsidP="0069410D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E10B6E" w:rsidRPr="0069410D" w:rsidRDefault="00E10B6E" w:rsidP="0069410D">
      <w:pPr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lang w:eastAsia="tr-TR"/>
        </w:rPr>
        <w:t>8</w:t>
      </w:r>
      <w:r w:rsidRPr="00DE02B1">
        <w:rPr>
          <w:rFonts w:ascii="Times New Roman" w:hAnsi="Times New Roman"/>
          <w:b/>
          <w:lang w:eastAsia="tr-TR"/>
        </w:rPr>
        <w:t>)</w:t>
      </w:r>
      <w:r w:rsidRPr="0069410D">
        <w:rPr>
          <w:rFonts w:ascii="Times New Roman" w:hAnsi="Times New Roman"/>
          <w:b/>
          <w:lang w:eastAsia="tr-TR"/>
        </w:rPr>
        <w:t xml:space="preserve">  Aşağıdaki sayıların okunuşlarını yazınız. (</w:t>
      </w:r>
      <w:r>
        <w:rPr>
          <w:rFonts w:ascii="Times New Roman" w:hAnsi="Times New Roman"/>
          <w:b/>
          <w:lang w:eastAsia="tr-TR"/>
        </w:rPr>
        <w:t>5</w:t>
      </w:r>
      <w:r w:rsidRPr="0069410D">
        <w:rPr>
          <w:rFonts w:ascii="Times New Roman" w:hAnsi="Times New Roman"/>
          <w:b/>
          <w:lang w:eastAsia="tr-TR"/>
        </w:rPr>
        <w:t xml:space="preserve"> P)</w:t>
      </w:r>
    </w:p>
    <w:p w:rsidR="00E10B6E" w:rsidRPr="0069410D" w:rsidRDefault="00E10B6E" w:rsidP="0069410D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655"/>
      </w:tblGrid>
      <w:tr w:rsidR="00E10B6E" w:rsidRPr="00961127" w:rsidTr="00961127">
        <w:trPr>
          <w:trHeight w:val="385"/>
        </w:trPr>
        <w:tc>
          <w:tcPr>
            <w:tcW w:w="1951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5.004</w:t>
            </w:r>
          </w:p>
        </w:tc>
        <w:tc>
          <w:tcPr>
            <w:tcW w:w="8655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E10B6E" w:rsidRPr="00961127" w:rsidTr="00961127">
        <w:trPr>
          <w:trHeight w:val="462"/>
        </w:trPr>
        <w:tc>
          <w:tcPr>
            <w:tcW w:w="1951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80.509</w:t>
            </w:r>
          </w:p>
        </w:tc>
        <w:tc>
          <w:tcPr>
            <w:tcW w:w="8655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E10B6E" w:rsidRPr="00961127" w:rsidTr="00961127">
        <w:trPr>
          <w:trHeight w:val="338"/>
        </w:trPr>
        <w:tc>
          <w:tcPr>
            <w:tcW w:w="1951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105.300</w:t>
            </w:r>
          </w:p>
        </w:tc>
        <w:tc>
          <w:tcPr>
            <w:tcW w:w="8655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E10B6E" w:rsidRPr="00961127" w:rsidTr="00961127">
        <w:trPr>
          <w:trHeight w:val="354"/>
        </w:trPr>
        <w:tc>
          <w:tcPr>
            <w:tcW w:w="1951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970.008</w:t>
            </w:r>
          </w:p>
        </w:tc>
        <w:tc>
          <w:tcPr>
            <w:tcW w:w="8655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E10B6E" w:rsidRPr="00961127" w:rsidTr="00961127">
        <w:trPr>
          <w:trHeight w:val="466"/>
        </w:trPr>
        <w:tc>
          <w:tcPr>
            <w:tcW w:w="1951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600.080</w:t>
            </w:r>
          </w:p>
        </w:tc>
        <w:tc>
          <w:tcPr>
            <w:tcW w:w="8655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E10B6E" w:rsidRPr="0069410D" w:rsidRDefault="00E10B6E" w:rsidP="0069410D">
      <w:pPr>
        <w:tabs>
          <w:tab w:val="left" w:pos="1650"/>
          <w:tab w:val="left" w:pos="4380"/>
          <w:tab w:val="left" w:pos="7425"/>
        </w:tabs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E10B6E" w:rsidRPr="0069410D" w:rsidRDefault="00E10B6E" w:rsidP="0069410D">
      <w:pPr>
        <w:tabs>
          <w:tab w:val="left" w:pos="1650"/>
          <w:tab w:val="left" w:pos="4380"/>
          <w:tab w:val="left" w:pos="7425"/>
        </w:tabs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9</w:t>
      </w:r>
      <w:r w:rsidRPr="00DE02B1">
        <w:rPr>
          <w:rFonts w:ascii="Times New Roman" w:hAnsi="Times New Roman"/>
          <w:b/>
          <w:lang w:eastAsia="tr-TR"/>
        </w:rPr>
        <w:t xml:space="preserve">)  </w:t>
      </w:r>
      <w:r w:rsidRPr="0069410D">
        <w:rPr>
          <w:rFonts w:ascii="Times New Roman" w:hAnsi="Times New Roman"/>
          <w:b/>
          <w:lang w:eastAsia="tr-TR"/>
        </w:rPr>
        <w:t xml:space="preserve">Aşağıda okunuşları verilen sayıları yazınız.( </w:t>
      </w:r>
      <w:r>
        <w:rPr>
          <w:rFonts w:ascii="Times New Roman" w:hAnsi="Times New Roman"/>
          <w:b/>
          <w:lang w:eastAsia="tr-TR"/>
        </w:rPr>
        <w:t>5</w:t>
      </w:r>
      <w:r w:rsidRPr="0069410D">
        <w:rPr>
          <w:rFonts w:ascii="Times New Roman" w:hAnsi="Times New Roman"/>
          <w:b/>
          <w:lang w:eastAsia="tr-TR"/>
        </w:rPr>
        <w:t xml:space="preserve"> P )</w:t>
      </w:r>
    </w:p>
    <w:p w:rsidR="00E10B6E" w:rsidRPr="0069410D" w:rsidRDefault="00E10B6E" w:rsidP="0069410D">
      <w:pPr>
        <w:spacing w:after="0" w:line="240" w:lineRule="auto"/>
        <w:rPr>
          <w:rFonts w:ascii="Times New Roman" w:hAnsi="Times New Roman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3835"/>
      </w:tblGrid>
      <w:tr w:rsidR="00E10B6E" w:rsidRPr="00961127" w:rsidTr="00961127">
        <w:trPr>
          <w:trHeight w:val="387"/>
        </w:trPr>
        <w:tc>
          <w:tcPr>
            <w:tcW w:w="6771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Beş yüz elli bin kırk iki</w:t>
            </w:r>
          </w:p>
        </w:tc>
        <w:tc>
          <w:tcPr>
            <w:tcW w:w="3835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E10B6E" w:rsidRPr="00961127" w:rsidTr="00961127">
        <w:trPr>
          <w:trHeight w:val="465"/>
        </w:trPr>
        <w:tc>
          <w:tcPr>
            <w:tcW w:w="6771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Üç yüz bin on sekiz</w:t>
            </w:r>
          </w:p>
        </w:tc>
        <w:tc>
          <w:tcPr>
            <w:tcW w:w="3835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E10B6E" w:rsidRPr="00961127" w:rsidTr="00961127">
        <w:trPr>
          <w:trHeight w:val="340"/>
        </w:trPr>
        <w:tc>
          <w:tcPr>
            <w:tcW w:w="6771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Altı yüz seksen dokuz bin yedi yüz doksan altı</w:t>
            </w:r>
          </w:p>
        </w:tc>
        <w:tc>
          <w:tcPr>
            <w:tcW w:w="3835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E10B6E" w:rsidRPr="00961127" w:rsidTr="00961127">
        <w:trPr>
          <w:trHeight w:val="357"/>
        </w:trPr>
        <w:tc>
          <w:tcPr>
            <w:tcW w:w="6771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Yüz bir bin beş</w:t>
            </w:r>
          </w:p>
        </w:tc>
        <w:tc>
          <w:tcPr>
            <w:tcW w:w="3835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E10B6E" w:rsidRPr="00961127" w:rsidTr="00961127">
        <w:trPr>
          <w:trHeight w:val="469"/>
        </w:trPr>
        <w:tc>
          <w:tcPr>
            <w:tcW w:w="6771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61127">
              <w:rPr>
                <w:rFonts w:ascii="Times New Roman" w:hAnsi="Times New Roman"/>
                <w:sz w:val="24"/>
                <w:szCs w:val="24"/>
                <w:lang w:eastAsia="tr-TR"/>
              </w:rPr>
              <w:t>Elli bin kırk dokuz</w:t>
            </w:r>
          </w:p>
        </w:tc>
        <w:tc>
          <w:tcPr>
            <w:tcW w:w="3835" w:type="dxa"/>
            <w:vAlign w:val="center"/>
          </w:tcPr>
          <w:p w:rsidR="00E10B6E" w:rsidRPr="00961127" w:rsidRDefault="00E10B6E" w:rsidP="0096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E10B6E" w:rsidRDefault="00E10B6E" w:rsidP="00D74DE2">
      <w:pPr>
        <w:spacing w:after="0"/>
        <w:rPr>
          <w:rFonts w:ascii="Times New Roman" w:hAnsi="Times New Roman"/>
          <w:b/>
        </w:rPr>
      </w:pPr>
    </w:p>
    <w:p w:rsidR="00E10B6E" w:rsidRPr="0052182D" w:rsidRDefault="00E10B6E" w:rsidP="00D74DE2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Pr="0052182D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</w:rPr>
        <w:t xml:space="preserve">  </w:t>
      </w:r>
      <w:r w:rsidRPr="0052182D">
        <w:rPr>
          <w:rFonts w:ascii="Times New Roman" w:hAnsi="Times New Roman"/>
          <w:b/>
        </w:rPr>
        <w:t xml:space="preserve">Aşağıdakilerden doğru olanların başına “D”, yanlış olanların başına da “Y” yazınız.  (2x8=16 puan)              </w:t>
      </w:r>
    </w:p>
    <w:p w:rsidR="00E10B6E" w:rsidRPr="0052182D" w:rsidRDefault="00E10B6E" w:rsidP="00D74DE2">
      <w:pPr>
        <w:spacing w:after="0"/>
        <w:rPr>
          <w:rFonts w:ascii="Times New Roman" w:hAnsi="Times New Roman"/>
        </w:rPr>
      </w:pPr>
      <w:r>
        <w:rPr>
          <w:noProof/>
          <w:lang w:eastAsia="tr-TR"/>
        </w:rPr>
        <w:pict>
          <v:rect id="Dikdörtgen 108" o:spid="_x0000_s1075" style="position:absolute;margin-left:469.2pt;margin-top:6.6pt;width:86.9pt;height:75.75pt;z-index:2516715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" strokecolor="#f79646" strokeweight="1pt">
            <v:textbox>
              <w:txbxContent>
                <w:p w:rsidR="00E10B6E" w:rsidRPr="004B3633" w:rsidRDefault="00E10B6E" w:rsidP="0078642C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 xml:space="preserve">MATEMATİK </w:t>
                  </w:r>
                </w:p>
                <w:p w:rsidR="00E10B6E" w:rsidRPr="004B3633" w:rsidRDefault="00E10B6E" w:rsidP="0078642C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 xml:space="preserve">DİKKAT </w:t>
                  </w:r>
                </w:p>
                <w:p w:rsidR="00E10B6E" w:rsidRPr="004B3633" w:rsidRDefault="00E10B6E" w:rsidP="0078642C">
                  <w:pPr>
                    <w:jc w:val="center"/>
                    <w:rPr>
                      <w:b/>
                      <w:sz w:val="24"/>
                    </w:rPr>
                  </w:pPr>
                  <w:r w:rsidRPr="004B3633">
                    <w:rPr>
                      <w:b/>
                      <w:sz w:val="24"/>
                    </w:rPr>
                    <w:t>İSTER</w:t>
                  </w:r>
                  <w:r>
                    <w:rPr>
                      <w:b/>
                      <w:sz w:val="24"/>
                    </w:rPr>
                    <w:t>!!!</w:t>
                  </w:r>
                </w:p>
              </w:txbxContent>
            </v:textbox>
            <w10:wrap anchorx="margin"/>
          </v:rect>
        </w:pict>
      </w:r>
      <w:r w:rsidRPr="0052182D">
        <w:rPr>
          <w:rFonts w:ascii="Times New Roman" w:hAnsi="Times New Roman"/>
          <w:b/>
        </w:rPr>
        <w:t xml:space="preserve">[     ] </w:t>
      </w:r>
      <w:r w:rsidRPr="0052182D">
        <w:rPr>
          <w:rFonts w:ascii="Times New Roman" w:hAnsi="Times New Roman"/>
        </w:rPr>
        <w:t>“</w:t>
      </w:r>
      <w:smartTag w:uri="urn:schemas-microsoft-com:office:smarttags" w:element="metricconverter">
        <w:smartTagPr>
          <w:attr w:name="ProductID" w:val="57396”"/>
        </w:smartTagPr>
        <w:r w:rsidRPr="0052182D">
          <w:rPr>
            <w:rFonts w:ascii="Times New Roman" w:hAnsi="Times New Roman"/>
          </w:rPr>
          <w:t>57396”</w:t>
        </w:r>
      </w:smartTag>
      <w:r w:rsidRPr="0052182D">
        <w:rPr>
          <w:rFonts w:ascii="Times New Roman" w:hAnsi="Times New Roman"/>
        </w:rPr>
        <w:t xml:space="preserve"> doğal sayısı 5 basamaklıdır.</w:t>
      </w:r>
    </w:p>
    <w:p w:rsidR="00E10B6E" w:rsidRPr="0052182D" w:rsidRDefault="00E10B6E" w:rsidP="00D74DE2">
      <w:pPr>
        <w:spacing w:after="0"/>
        <w:rPr>
          <w:rFonts w:ascii="Times New Roman" w:hAnsi="Times New Roman"/>
        </w:rPr>
      </w:pPr>
      <w:r w:rsidRPr="0052182D">
        <w:rPr>
          <w:rFonts w:ascii="Times New Roman" w:hAnsi="Times New Roman"/>
          <w:b/>
        </w:rPr>
        <w:t xml:space="preserve">[     ] </w:t>
      </w:r>
      <w:r w:rsidRPr="0052182D">
        <w:rPr>
          <w:rFonts w:ascii="Times New Roman" w:hAnsi="Times New Roman"/>
        </w:rPr>
        <w:t>“</w:t>
      </w:r>
      <w:smartTag w:uri="urn:schemas-microsoft-com:office:smarttags" w:element="metricconverter">
        <w:smartTagPr>
          <w:attr w:name="ProductID" w:val="739621”"/>
        </w:smartTagPr>
        <w:r w:rsidRPr="0052182D">
          <w:rPr>
            <w:rFonts w:ascii="Times New Roman" w:hAnsi="Times New Roman"/>
          </w:rPr>
          <w:t>739621”</w:t>
        </w:r>
      </w:smartTag>
      <w:r w:rsidRPr="0052182D">
        <w:rPr>
          <w:rFonts w:ascii="Times New Roman" w:hAnsi="Times New Roman"/>
        </w:rPr>
        <w:t xml:space="preserve"> doğal sayısının on binler basamağının sayı değeri “</w:t>
      </w:r>
      <w:smartTag w:uri="urn:schemas-microsoft-com:office:smarttags" w:element="metricconverter">
        <w:smartTagPr>
          <w:attr w:name="ProductID" w:val="7”"/>
        </w:smartTagPr>
        <w:r w:rsidRPr="0052182D">
          <w:rPr>
            <w:rFonts w:ascii="Times New Roman" w:hAnsi="Times New Roman"/>
          </w:rPr>
          <w:t>7”</w:t>
        </w:r>
      </w:smartTag>
      <w:r w:rsidRPr="0052182D">
        <w:rPr>
          <w:rFonts w:ascii="Times New Roman" w:hAnsi="Times New Roman"/>
        </w:rPr>
        <w:t xml:space="preserve"> dir.</w:t>
      </w:r>
    </w:p>
    <w:p w:rsidR="00E10B6E" w:rsidRPr="0052182D" w:rsidRDefault="00E10B6E" w:rsidP="00D74DE2">
      <w:pPr>
        <w:spacing w:after="0"/>
        <w:rPr>
          <w:rFonts w:ascii="Times New Roman" w:hAnsi="Times New Roman"/>
        </w:rPr>
      </w:pPr>
      <w:r w:rsidRPr="0052182D">
        <w:rPr>
          <w:rFonts w:ascii="Times New Roman" w:hAnsi="Times New Roman"/>
          <w:b/>
        </w:rPr>
        <w:t xml:space="preserve">[     ] </w:t>
      </w:r>
      <w:r w:rsidRPr="0052182D">
        <w:rPr>
          <w:rFonts w:ascii="Times New Roman" w:hAnsi="Times New Roman"/>
        </w:rPr>
        <w:t>Altı basamaklı doğal sayıların en büyüğü “</w:t>
      </w:r>
      <w:smartTag w:uri="urn:schemas-microsoft-com:office:smarttags" w:element="metricconverter">
        <w:smartTagPr>
          <w:attr w:name="ProductID" w:val="99 999”"/>
        </w:smartTagPr>
        <w:r w:rsidRPr="0052182D">
          <w:rPr>
            <w:rFonts w:ascii="Times New Roman" w:hAnsi="Times New Roman"/>
          </w:rPr>
          <w:t>99</w:t>
        </w:r>
        <w:r>
          <w:rPr>
            <w:rFonts w:ascii="Times New Roman" w:hAnsi="Times New Roman"/>
          </w:rPr>
          <w:t xml:space="preserve"> </w:t>
        </w:r>
        <w:r w:rsidRPr="0052182D">
          <w:rPr>
            <w:rFonts w:ascii="Times New Roman" w:hAnsi="Times New Roman"/>
          </w:rPr>
          <w:t>999”</w:t>
        </w:r>
      </w:smartTag>
      <w:r w:rsidRPr="0052182D">
        <w:rPr>
          <w:rFonts w:ascii="Times New Roman" w:hAnsi="Times New Roman"/>
        </w:rPr>
        <w:t xml:space="preserve"> dur.</w:t>
      </w:r>
    </w:p>
    <w:p w:rsidR="00E10B6E" w:rsidRPr="0052182D" w:rsidRDefault="00E10B6E" w:rsidP="00D74DE2">
      <w:pPr>
        <w:spacing w:after="0"/>
        <w:rPr>
          <w:rFonts w:ascii="Times New Roman" w:hAnsi="Times New Roman"/>
        </w:rPr>
      </w:pPr>
      <w:r w:rsidRPr="0052182D">
        <w:rPr>
          <w:rFonts w:ascii="Times New Roman" w:hAnsi="Times New Roman"/>
          <w:b/>
        </w:rPr>
        <w:t>[     ] “</w:t>
      </w:r>
      <w:smartTag w:uri="urn:schemas-microsoft-com:office:smarttags" w:element="metricconverter">
        <w:smartTagPr>
          <w:attr w:name="ProductID" w:val="403847”"/>
        </w:smartTagPr>
        <w:r w:rsidRPr="0052182D">
          <w:rPr>
            <w:rFonts w:ascii="Times New Roman" w:hAnsi="Times New Roman"/>
          </w:rPr>
          <w:t>403847”</w:t>
        </w:r>
      </w:smartTag>
      <w:r w:rsidRPr="0052182D">
        <w:rPr>
          <w:rFonts w:ascii="Times New Roman" w:hAnsi="Times New Roman"/>
        </w:rPr>
        <w:t xml:space="preserve"> doğal sayısında “</w:t>
      </w:r>
      <w:smartTag w:uri="urn:schemas-microsoft-com:office:smarttags" w:element="metricconverter">
        <w:smartTagPr>
          <w:attr w:name="ProductID" w:val="403”"/>
        </w:smartTagPr>
        <w:r w:rsidRPr="0052182D">
          <w:rPr>
            <w:rFonts w:ascii="Times New Roman" w:hAnsi="Times New Roman"/>
          </w:rPr>
          <w:t>403”</w:t>
        </w:r>
      </w:smartTag>
      <w:r w:rsidRPr="0052182D">
        <w:rPr>
          <w:rFonts w:ascii="Times New Roman" w:hAnsi="Times New Roman"/>
        </w:rPr>
        <w:t xml:space="preserve"> birler bölüğünde yer alır. </w:t>
      </w:r>
    </w:p>
    <w:p w:rsidR="00E10B6E" w:rsidRPr="0052182D" w:rsidRDefault="00E10B6E" w:rsidP="00D74DE2">
      <w:pPr>
        <w:spacing w:after="0"/>
        <w:rPr>
          <w:rFonts w:ascii="Times New Roman" w:hAnsi="Times New Roman"/>
        </w:rPr>
      </w:pPr>
      <w:r w:rsidRPr="0052182D">
        <w:rPr>
          <w:rFonts w:ascii="Times New Roman" w:hAnsi="Times New Roman"/>
          <w:b/>
        </w:rPr>
        <w:t xml:space="preserve">[     ] </w:t>
      </w:r>
      <w:r w:rsidRPr="0052182D">
        <w:rPr>
          <w:rFonts w:ascii="Times New Roman" w:hAnsi="Times New Roman"/>
        </w:rPr>
        <w:t>7 yüz binlik</w:t>
      </w:r>
      <w:r>
        <w:rPr>
          <w:rFonts w:ascii="Times New Roman" w:hAnsi="Times New Roman"/>
        </w:rPr>
        <w:t xml:space="preserve"> </w:t>
      </w:r>
      <w:r w:rsidRPr="0052182D">
        <w:rPr>
          <w:rFonts w:ascii="Times New Roman" w:hAnsi="Times New Roman"/>
        </w:rPr>
        <w:t>+</w:t>
      </w:r>
      <w:r>
        <w:rPr>
          <w:rFonts w:ascii="Times New Roman" w:hAnsi="Times New Roman"/>
        </w:rPr>
        <w:t xml:space="preserve"> </w:t>
      </w:r>
      <w:r w:rsidRPr="0052182D">
        <w:rPr>
          <w:rFonts w:ascii="Times New Roman" w:hAnsi="Times New Roman"/>
        </w:rPr>
        <w:t>5 on binlik</w:t>
      </w:r>
      <w:r>
        <w:rPr>
          <w:rFonts w:ascii="Times New Roman" w:hAnsi="Times New Roman"/>
        </w:rPr>
        <w:t xml:space="preserve"> </w:t>
      </w:r>
      <w:r w:rsidRPr="0052182D">
        <w:rPr>
          <w:rFonts w:ascii="Times New Roman" w:hAnsi="Times New Roman"/>
        </w:rPr>
        <w:t>+</w:t>
      </w:r>
      <w:r>
        <w:rPr>
          <w:rFonts w:ascii="Times New Roman" w:hAnsi="Times New Roman"/>
        </w:rPr>
        <w:t xml:space="preserve"> </w:t>
      </w:r>
      <w:r w:rsidRPr="0052182D">
        <w:rPr>
          <w:rFonts w:ascii="Times New Roman" w:hAnsi="Times New Roman"/>
        </w:rPr>
        <w:t>6 binlik</w:t>
      </w:r>
      <w:r>
        <w:rPr>
          <w:rFonts w:ascii="Times New Roman" w:hAnsi="Times New Roman"/>
        </w:rPr>
        <w:t xml:space="preserve"> </w:t>
      </w:r>
      <w:r w:rsidRPr="0052182D">
        <w:rPr>
          <w:rFonts w:ascii="Times New Roman" w:hAnsi="Times New Roman"/>
        </w:rPr>
        <w:t>+</w:t>
      </w:r>
      <w:r>
        <w:rPr>
          <w:rFonts w:ascii="Times New Roman" w:hAnsi="Times New Roman"/>
        </w:rPr>
        <w:t xml:space="preserve"> </w:t>
      </w:r>
      <w:r w:rsidRPr="0052182D">
        <w:rPr>
          <w:rFonts w:ascii="Times New Roman" w:hAnsi="Times New Roman"/>
        </w:rPr>
        <w:t>5 yüzlük</w:t>
      </w:r>
      <w:r>
        <w:rPr>
          <w:rFonts w:ascii="Times New Roman" w:hAnsi="Times New Roman"/>
        </w:rPr>
        <w:t xml:space="preserve"> </w:t>
      </w:r>
      <w:r w:rsidRPr="0052182D">
        <w:rPr>
          <w:rFonts w:ascii="Times New Roman" w:hAnsi="Times New Roman"/>
        </w:rPr>
        <w:t>+</w:t>
      </w:r>
      <w:r>
        <w:rPr>
          <w:rFonts w:ascii="Times New Roman" w:hAnsi="Times New Roman"/>
        </w:rPr>
        <w:t xml:space="preserve"> </w:t>
      </w:r>
      <w:r w:rsidRPr="0052182D">
        <w:rPr>
          <w:rFonts w:ascii="Times New Roman" w:hAnsi="Times New Roman"/>
        </w:rPr>
        <w:t>8 onluk şeklinde ç</w:t>
      </w:r>
      <w:r w:rsidRPr="00A37276">
        <w:rPr>
          <w:rFonts w:ascii="Times New Roman" w:hAnsi="Times New Roman"/>
        </w:rPr>
        <w:t>ö</w:t>
      </w:r>
      <w:r w:rsidRPr="0052182D">
        <w:rPr>
          <w:rFonts w:ascii="Times New Roman" w:hAnsi="Times New Roman"/>
        </w:rPr>
        <w:t xml:space="preserve">zümlenmiş sayı “ </w:t>
      </w:r>
      <w:smartTag w:uri="urn:schemas-microsoft-com:office:smarttags" w:element="metricconverter">
        <w:smartTagPr>
          <w:attr w:name="ProductID" w:val="756580”"/>
        </w:smartTagPr>
        <w:r w:rsidRPr="0052182D">
          <w:rPr>
            <w:rFonts w:ascii="Times New Roman" w:hAnsi="Times New Roman"/>
          </w:rPr>
          <w:t>756580”</w:t>
        </w:r>
      </w:smartTag>
      <w:r w:rsidRPr="0052182D">
        <w:rPr>
          <w:rFonts w:ascii="Times New Roman" w:hAnsi="Times New Roman"/>
        </w:rPr>
        <w:t xml:space="preserve"> dir.</w:t>
      </w:r>
    </w:p>
    <w:p w:rsidR="00E10B6E" w:rsidRPr="0052182D" w:rsidRDefault="00E10B6E" w:rsidP="00D74DE2">
      <w:pPr>
        <w:spacing w:after="0"/>
        <w:rPr>
          <w:rFonts w:ascii="Times New Roman" w:hAnsi="Times New Roman"/>
        </w:rPr>
      </w:pPr>
      <w:r w:rsidRPr="0052182D">
        <w:rPr>
          <w:rFonts w:ascii="Times New Roman" w:hAnsi="Times New Roman"/>
          <w:b/>
        </w:rPr>
        <w:t xml:space="preserve">[     ] </w:t>
      </w:r>
      <w:r>
        <w:rPr>
          <w:rFonts w:ascii="Times New Roman" w:hAnsi="Times New Roman"/>
        </w:rPr>
        <w:t xml:space="preserve">2 ,8 ,4 ,5 ,7 sayılarını kullanarak yazılabilen en büyük sayı    “ </w:t>
      </w:r>
      <w:smartTag w:uri="urn:schemas-microsoft-com:office:smarttags" w:element="metricconverter">
        <w:smartTagPr>
          <w:attr w:name="ProductID" w:val="87542”"/>
        </w:smartTagPr>
        <w:r>
          <w:rPr>
            <w:rFonts w:ascii="Times New Roman" w:hAnsi="Times New Roman"/>
          </w:rPr>
          <w:t>87542”</w:t>
        </w:r>
      </w:smartTag>
      <w:r>
        <w:rPr>
          <w:rFonts w:ascii="Times New Roman" w:hAnsi="Times New Roman"/>
        </w:rPr>
        <w:t xml:space="preserve">  dir.</w:t>
      </w:r>
    </w:p>
    <w:p w:rsidR="00E10B6E" w:rsidRPr="0052182D" w:rsidRDefault="00E10B6E" w:rsidP="00D74DE2">
      <w:pPr>
        <w:spacing w:after="0"/>
        <w:rPr>
          <w:rFonts w:ascii="Times New Roman" w:hAnsi="Times New Roman"/>
        </w:rPr>
      </w:pPr>
      <w:r w:rsidRPr="0052182D">
        <w:rPr>
          <w:rFonts w:ascii="Times New Roman" w:hAnsi="Times New Roman"/>
          <w:b/>
        </w:rPr>
        <w:t xml:space="preserve">[     ] </w:t>
      </w:r>
      <w:r>
        <w:rPr>
          <w:rFonts w:ascii="Times New Roman" w:hAnsi="Times New Roman"/>
        </w:rPr>
        <w:t>300000 + 20000 + 5000 + 7 olarak ç</w:t>
      </w:r>
      <w:r w:rsidRPr="00A37276">
        <w:rPr>
          <w:rFonts w:ascii="Times New Roman" w:hAnsi="Times New Roman"/>
        </w:rPr>
        <w:t>ö</w:t>
      </w:r>
      <w:r>
        <w:rPr>
          <w:rFonts w:ascii="Times New Roman" w:hAnsi="Times New Roman"/>
        </w:rPr>
        <w:t>zümlenmiş sayı  “</w:t>
      </w:r>
      <w:smartTag w:uri="urn:schemas-microsoft-com:office:smarttags" w:element="metricconverter">
        <w:smartTagPr>
          <w:attr w:name="ProductID" w:val="32507”"/>
        </w:smartTagPr>
        <w:r>
          <w:rPr>
            <w:rFonts w:ascii="Times New Roman" w:hAnsi="Times New Roman"/>
          </w:rPr>
          <w:t>32507”</w:t>
        </w:r>
      </w:smartTag>
      <w:r>
        <w:rPr>
          <w:rFonts w:ascii="Times New Roman" w:hAnsi="Times New Roman"/>
        </w:rPr>
        <w:t xml:space="preserve">  dir.</w:t>
      </w:r>
    </w:p>
    <w:p w:rsidR="00E10B6E" w:rsidRDefault="00E10B6E" w:rsidP="00D74DE2">
      <w:pPr>
        <w:spacing w:after="0"/>
        <w:rPr>
          <w:rFonts w:ascii="Times New Roman" w:hAnsi="Times New Roman"/>
        </w:rPr>
      </w:pPr>
      <w:r w:rsidRPr="0052182D">
        <w:rPr>
          <w:rFonts w:ascii="Times New Roman" w:hAnsi="Times New Roman"/>
          <w:b/>
        </w:rPr>
        <w:t xml:space="preserve">[     ] </w:t>
      </w:r>
      <w:r>
        <w:rPr>
          <w:rFonts w:ascii="Times New Roman" w:hAnsi="Times New Roman"/>
        </w:rPr>
        <w:t>Verilmeyen toplananı bulmak için toplamdan diğer toplanan çıkarılır.</w:t>
      </w:r>
    </w:p>
    <w:p w:rsidR="00E10B6E" w:rsidRDefault="00E10B6E" w:rsidP="00D74DE2">
      <w:pPr>
        <w:spacing w:after="0"/>
        <w:rPr>
          <w:rFonts w:ascii="Times New Roman" w:hAnsi="Times New Roman"/>
        </w:rPr>
      </w:pPr>
    </w:p>
    <w:p w:rsidR="00E10B6E" w:rsidRDefault="00E10B6E" w:rsidP="00D74DE2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11)   2, 9, 7, 6, 1 sayıları ile oluşturulabilecek beş basamaklı en büyük sayı ile en küçük beş basamaklı sayının toplamı kaçtır?( 5P )</w:t>
      </w:r>
    </w:p>
    <w:p w:rsidR="00E10B6E" w:rsidRDefault="00E10B6E" w:rsidP="00D74DE2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A) 110300        B)110390         C) 100300         D)  110290</w:t>
      </w:r>
    </w:p>
    <w:p w:rsidR="00E10B6E" w:rsidRDefault="00E10B6E" w:rsidP="00D74DE2">
      <w:pPr>
        <w:spacing w:after="0"/>
        <w:rPr>
          <w:rFonts w:ascii="Times New Roman" w:hAnsi="Times New Roman"/>
          <w:b/>
        </w:rPr>
      </w:pPr>
    </w:p>
    <w:p w:rsidR="00E10B6E" w:rsidRPr="009E6205" w:rsidRDefault="00E10B6E" w:rsidP="00170F2C">
      <w:pPr>
        <w:spacing w:line="240" w:lineRule="auto"/>
      </w:pPr>
      <w:r>
        <w:rPr>
          <w:rFonts w:ascii="Times New Roman" w:hAnsi="Times New Roman"/>
          <w:b/>
        </w:rPr>
        <w:t>12</w:t>
      </w:r>
      <w:r w:rsidRPr="008E7E91">
        <w:rPr>
          <w:rFonts w:ascii="Times New Roman" w:hAnsi="Times New Roman"/>
          <w:b/>
        </w:rPr>
        <w:t xml:space="preserve">) </w:t>
      </w:r>
      <w:r w:rsidRPr="008E7E91">
        <w:rPr>
          <w:b/>
        </w:rPr>
        <w:t xml:space="preserve"> </w:t>
      </w:r>
      <w:r>
        <w:rPr>
          <w:b/>
        </w:rPr>
        <w:t xml:space="preserve">  </w:t>
      </w:r>
      <w:r w:rsidRPr="008E7E91">
        <w:rPr>
          <w:b/>
        </w:rPr>
        <w:t xml:space="preserve">Aşağıdaki örüntüye göre </w:t>
      </w:r>
      <w:r w:rsidRPr="008E7E91">
        <w:rPr>
          <w:b/>
          <w:u w:val="single"/>
        </w:rPr>
        <w:t>B - A</w:t>
      </w:r>
      <w:r w:rsidRPr="008E7E91">
        <w:rPr>
          <w:b/>
        </w:rPr>
        <w:t xml:space="preserve"> kaçtır</w:t>
      </w:r>
      <w:r w:rsidRPr="009A5C7C">
        <w:rPr>
          <w:b/>
        </w:rPr>
        <w:t>?</w:t>
      </w:r>
      <w:r>
        <w:rPr>
          <w:b/>
        </w:rPr>
        <w:t xml:space="preserve"> (3P)</w:t>
      </w:r>
    </w:p>
    <w:p w:rsidR="00E10B6E" w:rsidRPr="00170F2C" w:rsidRDefault="00E10B6E" w:rsidP="00170F2C">
      <w:pPr>
        <w:pStyle w:val="ListParagraph"/>
        <w:numPr>
          <w:ilvl w:val="0"/>
          <w:numId w:val="5"/>
        </w:numPr>
        <w:spacing w:before="240" w:after="0" w:line="240" w:lineRule="auto"/>
        <w:rPr>
          <w:rFonts w:ascii="Times New Roman" w:hAnsi="Times New Roman"/>
          <w:b/>
        </w:rPr>
      </w:pPr>
      <w:r w:rsidRPr="00170F2C">
        <w:rPr>
          <w:rFonts w:ascii="Times New Roman" w:hAnsi="Times New Roman"/>
          <w:b/>
        </w:rPr>
        <w:t xml:space="preserve">- 3  - 9 – 81 – A  -  B </w:t>
      </w:r>
    </w:p>
    <w:p w:rsidR="00E10B6E" w:rsidRPr="00170F2C" w:rsidRDefault="00E10B6E" w:rsidP="00170F2C">
      <w:pPr>
        <w:pStyle w:val="ListParagraph"/>
        <w:spacing w:before="240" w:after="0" w:line="240" w:lineRule="auto"/>
        <w:ind w:left="121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</w:t>
      </w:r>
      <w:r w:rsidRPr="00170F2C">
        <w:rPr>
          <w:rFonts w:ascii="Times New Roman" w:hAnsi="Times New Roman"/>
          <w:b/>
        </w:rPr>
        <w:t>A)</w:t>
      </w:r>
      <w:r>
        <w:rPr>
          <w:rFonts w:ascii="Times New Roman" w:hAnsi="Times New Roman"/>
          <w:b/>
        </w:rPr>
        <w:t xml:space="preserve">  243      B) 729     C)   486       D)  426</w:t>
      </w:r>
    </w:p>
    <w:p w:rsidR="00E10B6E" w:rsidRPr="008E7E91" w:rsidRDefault="00E10B6E" w:rsidP="008E7E91">
      <w:pPr>
        <w:spacing w:before="240"/>
        <w:rPr>
          <w:rFonts w:ascii="Arial" w:hAnsi="Arial" w:cs="Arial"/>
          <w:b/>
          <w:i/>
        </w:rPr>
      </w:pPr>
      <w:r w:rsidRPr="00D27F2C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3</w:t>
      </w:r>
      <w:r w:rsidRPr="00D27F2C">
        <w:rPr>
          <w:rFonts w:ascii="Times New Roman" w:hAnsi="Times New Roman"/>
          <w:b/>
        </w:rPr>
        <w:t>)</w:t>
      </w:r>
      <w:r>
        <w:rPr>
          <w:rFonts w:ascii="Arial" w:hAnsi="Arial" w:cs="Arial"/>
          <w:b/>
        </w:rPr>
        <w:t xml:space="preserve">    </w:t>
      </w:r>
      <w:r w:rsidRPr="008E7E91">
        <w:rPr>
          <w:rFonts w:ascii="Arial" w:hAnsi="Arial" w:cs="Arial"/>
        </w:rPr>
        <w:t xml:space="preserve">Bir çıkarma işleminde çıkan 503, fark 294 ise </w:t>
      </w:r>
      <w:r w:rsidRPr="008E7E91">
        <w:rPr>
          <w:rFonts w:ascii="Arial" w:hAnsi="Arial" w:cs="Arial"/>
          <w:b/>
        </w:rPr>
        <w:t>eksilen</w:t>
      </w:r>
      <w:r w:rsidRPr="008E7E91">
        <w:rPr>
          <w:rFonts w:ascii="Arial" w:hAnsi="Arial" w:cs="Arial"/>
        </w:rPr>
        <w:t xml:space="preserve"> kaçtır?</w:t>
      </w:r>
      <w:r w:rsidRPr="008E7E91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( 5P )</w:t>
      </w:r>
    </w:p>
    <w:p w:rsidR="00E10B6E" w:rsidRDefault="00E10B6E" w:rsidP="00170F2C">
      <w:pPr>
        <w:spacing w:before="225" w:after="225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</w:t>
      </w:r>
      <w:r w:rsidRPr="00170F2C">
        <w:rPr>
          <w:rFonts w:ascii="Arial" w:hAnsi="Arial" w:cs="Arial"/>
          <w:b/>
          <w:i/>
        </w:rPr>
        <w:t xml:space="preserve">     </w:t>
      </w:r>
      <w:r>
        <w:rPr>
          <w:rFonts w:ascii="Arial" w:hAnsi="Arial" w:cs="Arial"/>
          <w:b/>
          <w:i/>
        </w:rPr>
        <w:t xml:space="preserve">     </w:t>
      </w:r>
      <w:r w:rsidRPr="00170F2C">
        <w:rPr>
          <w:rFonts w:ascii="Arial" w:hAnsi="Arial" w:cs="Arial"/>
          <w:b/>
          <w:i/>
        </w:rPr>
        <w:t>A) 797</w:t>
      </w:r>
      <w:r w:rsidRPr="00170F2C">
        <w:rPr>
          <w:rFonts w:ascii="Arial" w:hAnsi="Arial" w:cs="Arial"/>
          <w:b/>
          <w:i/>
        </w:rPr>
        <w:tab/>
        <w:t xml:space="preserve"> </w:t>
      </w:r>
      <w:r>
        <w:rPr>
          <w:rFonts w:ascii="Arial" w:hAnsi="Arial" w:cs="Arial"/>
          <w:b/>
          <w:i/>
        </w:rPr>
        <w:t xml:space="preserve">    </w:t>
      </w:r>
      <w:r w:rsidRPr="00170F2C">
        <w:rPr>
          <w:rFonts w:ascii="Arial" w:hAnsi="Arial" w:cs="Arial"/>
          <w:b/>
          <w:i/>
        </w:rPr>
        <w:t xml:space="preserve"> B) 888        C) 653         D) 597</w:t>
      </w:r>
    </w:p>
    <w:p w:rsidR="00E10B6E" w:rsidRDefault="00E10B6E" w:rsidP="004F0072">
      <w:pPr>
        <w:spacing w:before="225" w:after="225"/>
        <w:jc w:val="both"/>
        <w:rPr>
          <w:rFonts w:ascii="Times New Roman" w:hAnsi="Times New Roman"/>
          <w:b/>
        </w:rPr>
      </w:pPr>
      <w:r w:rsidRPr="008A4A32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4)</w:t>
      </w:r>
      <w:r>
        <w:rPr>
          <w:rFonts w:ascii="Arial" w:hAnsi="Arial" w:cs="Arial"/>
          <w:b/>
          <w:i/>
        </w:rPr>
        <w:t xml:space="preserve"> </w:t>
      </w:r>
      <w:r w:rsidRPr="008A4A32">
        <w:rPr>
          <w:rFonts w:ascii="Arial" w:hAnsi="Arial" w:cs="Arial"/>
          <w:b/>
          <w:i/>
        </w:rPr>
        <w:t xml:space="preserve"> </w:t>
      </w:r>
      <w:r w:rsidRPr="008A4A32">
        <w:rPr>
          <w:rFonts w:ascii="Times New Roman" w:hAnsi="Times New Roman"/>
        </w:rPr>
        <w:t>Onur 23 yaşındadır.Annesi , Onur’dan 29 yaş büyüktür.Babası ise annesinden 5 yaş büyüktür.</w:t>
      </w:r>
      <w:r w:rsidRPr="008A4A32">
        <w:rPr>
          <w:rFonts w:ascii="Times New Roman" w:hAnsi="Times New Roman"/>
          <w:b/>
        </w:rPr>
        <w:t xml:space="preserve">Üçünün </w:t>
      </w:r>
      <w:r>
        <w:rPr>
          <w:rFonts w:ascii="Times New Roman" w:hAnsi="Times New Roman"/>
          <w:b/>
        </w:rPr>
        <w:t xml:space="preserve">       </w:t>
      </w:r>
      <w:r w:rsidRPr="008A4A32">
        <w:rPr>
          <w:rFonts w:ascii="Times New Roman" w:hAnsi="Times New Roman"/>
          <w:b/>
        </w:rPr>
        <w:t>yaşları toplamı kaçtır?</w:t>
      </w:r>
      <w:r>
        <w:rPr>
          <w:rFonts w:ascii="Times New Roman" w:hAnsi="Times New Roman"/>
          <w:b/>
        </w:rPr>
        <w:t>(3P)</w:t>
      </w:r>
    </w:p>
    <w:p w:rsidR="00E10B6E" w:rsidRDefault="00E10B6E" w:rsidP="00170F2C">
      <w:pPr>
        <w:spacing w:before="225" w:after="225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group id="_x0000_s1076" style="position:absolute;margin-left:34.6pt;margin-top:14.15pt;width:89.95pt;height:68.25pt;z-index:251669504" coordorigin="6927,10827" coordsize="1680,1620">
            <v:rect id="_x0000_s1077" style="position:absolute;left:6927;top:11907;width:480;height:540" strokecolor="white">
              <v:textbox style="mso-next-textbox:#_x0000_s1077">
                <w:txbxContent>
                  <w:p w:rsidR="00E10B6E" w:rsidRPr="003824BC" w:rsidRDefault="00E10B6E" w:rsidP="00633FD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Y</w:t>
                    </w:r>
                  </w:p>
                </w:txbxContent>
              </v:textbox>
            </v:rect>
            <v:rect id="_x0000_s1078" style="position:absolute;left:8127;top:11907;width:480;height:540" strokecolor="white">
              <v:textbox style="mso-next-textbox:#_x0000_s1078">
                <w:txbxContent>
                  <w:p w:rsidR="00E10B6E" w:rsidRPr="003824BC" w:rsidRDefault="00E10B6E" w:rsidP="00633FD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VVV</w:t>
                    </w:r>
                  </w:p>
                </w:txbxContent>
              </v:textbox>
            </v:rect>
            <v:rect id="_x0000_s1079" style="position:absolute;left:8127;top:10827;width:480;height:540" strokecolor="white">
              <v:textbox style="mso-next-textbox:#_x0000_s1079">
                <w:txbxContent>
                  <w:p w:rsidR="00E10B6E" w:rsidRPr="003824BC" w:rsidRDefault="00E10B6E" w:rsidP="00633FD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U</w:t>
                    </w:r>
                  </w:p>
                </w:txbxContent>
              </v:textbox>
            </v:rect>
            <v:rect id="_x0000_s1080" style="position:absolute;left:6927;top:10827;width:480;height:540" strokecolor="white">
              <v:textbox style="mso-next-textbox:#_x0000_s1080">
                <w:txbxContent>
                  <w:p w:rsidR="00E10B6E" w:rsidRPr="00654965" w:rsidRDefault="00E10B6E" w:rsidP="00633FD8">
                    <w:r w:rsidRPr="00654965">
                      <w:t>Z</w:t>
                    </w:r>
                  </w:p>
                </w:txbxContent>
              </v:textbox>
            </v:rect>
            <v:rect id="_x0000_s1081" style="position:absolute;left:7287;top:11187;width:960;height:900"/>
          </v:group>
        </w:pict>
      </w:r>
      <w:r>
        <w:rPr>
          <w:rFonts w:ascii="Times New Roman" w:hAnsi="Times New Roman"/>
          <w:b/>
        </w:rPr>
        <w:tab/>
        <w:t xml:space="preserve">                                    A) 122           B)  132               C) 131             D)  121</w:t>
      </w:r>
    </w:p>
    <w:p w:rsidR="00E10B6E" w:rsidRPr="004E0872" w:rsidRDefault="00E10B6E" w:rsidP="004F0072">
      <w:pPr>
        <w:spacing w:after="24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15)                                      Yandaki</w:t>
      </w:r>
      <w:r w:rsidRPr="004E0872">
        <w:rPr>
          <w:rFonts w:ascii="Times New Roman" w:hAnsi="Times New Roman"/>
          <w:b/>
        </w:rPr>
        <w:t xml:space="preserve"> kareyi aşağıdakilerden hangisi ile </w:t>
      </w:r>
      <w:r w:rsidRPr="004E0872">
        <w:rPr>
          <w:rFonts w:ascii="Times New Roman" w:hAnsi="Times New Roman"/>
          <w:b/>
          <w:u w:val="single"/>
        </w:rPr>
        <w:t>adlandıramayız?</w:t>
      </w:r>
      <w:r>
        <w:rPr>
          <w:rFonts w:ascii="Times New Roman" w:hAnsi="Times New Roman"/>
          <w:b/>
          <w:u w:val="single"/>
        </w:rPr>
        <w:t xml:space="preserve"> (3P)</w:t>
      </w:r>
    </w:p>
    <w:p w:rsidR="00E10B6E" w:rsidRDefault="00E10B6E" w:rsidP="00633FD8">
      <w:pPr>
        <w:spacing w:after="240"/>
        <w:ind w:left="14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</w:t>
      </w:r>
      <w:r w:rsidRPr="004E0872">
        <w:rPr>
          <w:rFonts w:ascii="Times New Roman" w:hAnsi="Times New Roman"/>
          <w:b/>
        </w:rPr>
        <w:t xml:space="preserve">A) ZUVY </w:t>
      </w:r>
      <w:r w:rsidRPr="004E0872">
        <w:rPr>
          <w:rFonts w:ascii="Times New Roman" w:hAnsi="Times New Roman"/>
          <w:b/>
        </w:rPr>
        <w:tab/>
        <w:t xml:space="preserve">B) YZUV </w:t>
      </w:r>
      <w:r w:rsidRPr="004E0872">
        <w:rPr>
          <w:rFonts w:ascii="Times New Roman" w:hAnsi="Times New Roman"/>
          <w:b/>
        </w:rPr>
        <w:tab/>
        <w:t xml:space="preserve">C) YVUZ </w:t>
      </w:r>
      <w:r w:rsidRPr="004E0872">
        <w:rPr>
          <w:rFonts w:ascii="Times New Roman" w:hAnsi="Times New Roman"/>
          <w:b/>
        </w:rPr>
        <w:tab/>
        <w:t>D) UYZV</w:t>
      </w:r>
    </w:p>
    <w:p w:rsidR="00E10B6E" w:rsidRDefault="00E10B6E" w:rsidP="00633FD8">
      <w:pPr>
        <w:spacing w:line="240" w:lineRule="auto"/>
        <w:ind w:right="-1368"/>
      </w:pPr>
      <w:r>
        <w:rPr>
          <w:rFonts w:ascii="Times New Roman" w:hAnsi="Times New Roman"/>
          <w:b/>
        </w:rPr>
        <w:t>16)</w:t>
      </w:r>
      <w:r w:rsidRPr="00633FD8">
        <w:rPr>
          <w:b/>
          <w:bCs/>
        </w:rPr>
        <w:t xml:space="preserve"> </w:t>
      </w:r>
      <w:r w:rsidRPr="00EE4219">
        <w:rPr>
          <w:b/>
          <w:bCs/>
        </w:rPr>
        <w:t>-)</w:t>
      </w:r>
      <w:r w:rsidRPr="004402BB">
        <w:rPr>
          <w:b/>
          <w:bCs/>
        </w:rPr>
        <w:t xml:space="preserve"> Aşağıdaki toplama işleminde </w:t>
      </w:r>
      <w:r w:rsidRPr="00360200">
        <w:rPr>
          <w:b/>
          <w:bCs/>
          <w:sz w:val="24"/>
          <w:szCs w:val="24"/>
        </w:rPr>
        <w:t>verilmeyen sayı</w:t>
      </w:r>
      <w:r w:rsidRPr="004402BB">
        <w:rPr>
          <w:b/>
        </w:rPr>
        <w:t xml:space="preserve">  kaçtır? </w:t>
      </w:r>
      <w:r>
        <w:rPr>
          <w:b/>
        </w:rPr>
        <w:t>( 5P )</w:t>
      </w:r>
      <w:r w:rsidRPr="004402BB">
        <w:rPr>
          <w:b/>
        </w:rPr>
        <w:t xml:space="preserve">         </w:t>
      </w:r>
      <w:r w:rsidRPr="005D69D9">
        <w:t xml:space="preserve">          </w:t>
      </w:r>
      <w:r>
        <w:t xml:space="preserve">                </w:t>
      </w:r>
    </w:p>
    <w:p w:rsidR="00E10B6E" w:rsidRPr="005D69D9" w:rsidRDefault="00E10B6E" w:rsidP="00633FD8">
      <w:pPr>
        <w:spacing w:line="240" w:lineRule="auto"/>
        <w:ind w:right="-1368"/>
      </w:pPr>
      <w:r>
        <w:t xml:space="preserve">    </w:t>
      </w:r>
      <w:r w:rsidRPr="005D69D9">
        <w:t xml:space="preserve">.  .  .  .    </w:t>
      </w:r>
      <w:r>
        <w:t xml:space="preserve">                                    A)14056          B</w:t>
      </w:r>
      <w:r w:rsidRPr="005D69D9">
        <w:t>)1</w:t>
      </w:r>
      <w:r>
        <w:t>4956          C</w:t>
      </w:r>
      <w:r w:rsidRPr="005D69D9">
        <w:t>)1</w:t>
      </w:r>
      <w:r>
        <w:t xml:space="preserve">3056  </w:t>
      </w:r>
      <w:r w:rsidRPr="005D69D9">
        <w:t xml:space="preserve">          </w:t>
      </w:r>
      <w:r>
        <w:t xml:space="preserve">  D</w:t>
      </w:r>
      <w:r w:rsidRPr="005D69D9">
        <w:t>)1</w:t>
      </w:r>
      <w:r>
        <w:t>3956</w:t>
      </w:r>
    </w:p>
    <w:p w:rsidR="00E10B6E" w:rsidRDefault="00E10B6E" w:rsidP="00174B27">
      <w:pPr>
        <w:spacing w:after="0" w:line="240" w:lineRule="atLeast"/>
      </w:pPr>
      <w:r>
        <w:t xml:space="preserve"> </w:t>
      </w:r>
      <w:r w:rsidRPr="005D69D9">
        <w:rPr>
          <w:u w:val="single"/>
        </w:rPr>
        <w:t>+ 1 6 7 4</w:t>
      </w:r>
    </w:p>
    <w:p w:rsidR="00E10B6E" w:rsidRPr="00174B27" w:rsidRDefault="00E10B6E" w:rsidP="00174B27">
      <w:pPr>
        <w:spacing w:after="0" w:line="240" w:lineRule="atLeast"/>
        <w:rPr>
          <w:rFonts w:ascii="Arial" w:hAnsi="Arial" w:cs="Arial"/>
          <w:b/>
        </w:rPr>
      </w:pPr>
      <w:r>
        <w:t xml:space="preserve"> </w:t>
      </w:r>
      <w:r w:rsidRPr="005D69D9">
        <w:t xml:space="preserve"> 12 3 8 2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10B6E" w:rsidRPr="005D69D9" w:rsidRDefault="00E10B6E" w:rsidP="00633FD8">
      <w:pPr>
        <w:spacing w:after="0" w:line="240" w:lineRule="atLeast"/>
        <w:ind w:right="-1366"/>
        <w:rPr>
          <w:u w:val="single"/>
        </w:rPr>
      </w:pPr>
    </w:p>
    <w:p w:rsidR="00E10B6E" w:rsidRPr="00F05285" w:rsidRDefault="00E10B6E" w:rsidP="00F05285">
      <w:pPr>
        <w:widowControl w:val="0"/>
        <w:autoSpaceDE w:val="0"/>
        <w:autoSpaceDN w:val="0"/>
        <w:adjustRightInd w:val="0"/>
        <w:spacing w:line="240" w:lineRule="atLeast"/>
        <w:ind w:right="23"/>
        <w:jc w:val="both"/>
        <w:rPr>
          <w:rFonts w:ascii="Times New Roman" w:hAnsi="Times New Roman"/>
        </w:rPr>
      </w:pPr>
      <w:r>
        <w:rPr>
          <w:b/>
        </w:rPr>
        <w:t>17</w:t>
      </w:r>
      <w:r w:rsidRPr="00F05285">
        <w:rPr>
          <w:rFonts w:ascii="Times New Roman" w:hAnsi="Times New Roman"/>
          <w:b/>
        </w:rPr>
        <w:t xml:space="preserve">)  </w:t>
      </w:r>
      <w:r w:rsidRPr="00F05285">
        <w:rPr>
          <w:rFonts w:ascii="Times New Roman" w:hAnsi="Times New Roman"/>
        </w:rPr>
        <w:t xml:space="preserve">Bir  çikolata fabrikasında 1.gün  2450 tane,  2.gün 3000 tane çikolata üretiliyor. 3. gün ise  </w:t>
      </w:r>
    </w:p>
    <w:p w:rsidR="00E10B6E" w:rsidRPr="00F05285" w:rsidRDefault="00E10B6E" w:rsidP="00F05285">
      <w:pPr>
        <w:widowControl w:val="0"/>
        <w:autoSpaceDE w:val="0"/>
        <w:autoSpaceDN w:val="0"/>
        <w:adjustRightInd w:val="0"/>
        <w:ind w:right="2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</w:t>
      </w:r>
      <w:r w:rsidRPr="00F05285">
        <w:rPr>
          <w:rFonts w:ascii="Times New Roman" w:hAnsi="Times New Roman"/>
        </w:rPr>
        <w:t xml:space="preserve">1.gün üretilenden 50 tane fazla çikolata üretiliyor. Fabrikada </w:t>
      </w:r>
      <w:r w:rsidRPr="00F05285">
        <w:rPr>
          <w:rFonts w:ascii="Times New Roman" w:hAnsi="Times New Roman"/>
          <w:b/>
          <w:u w:val="single"/>
        </w:rPr>
        <w:t>3 günde toplam kaç çikolata üretilmiştir</w:t>
      </w:r>
      <w:r w:rsidRPr="00F05285">
        <w:rPr>
          <w:rFonts w:ascii="Times New Roman" w:hAnsi="Times New Roman"/>
          <w:b/>
        </w:rPr>
        <w:t>?(</w:t>
      </w:r>
      <w:r>
        <w:rPr>
          <w:rFonts w:ascii="Times New Roman" w:hAnsi="Times New Roman"/>
          <w:b/>
        </w:rPr>
        <w:t>5</w:t>
      </w:r>
      <w:r w:rsidRPr="00F05285">
        <w:rPr>
          <w:rFonts w:ascii="Times New Roman" w:hAnsi="Times New Roman"/>
          <w:b/>
        </w:rPr>
        <w:t>P)</w:t>
      </w:r>
    </w:p>
    <w:tbl>
      <w:tblPr>
        <w:tblW w:w="9079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79"/>
      </w:tblGrid>
      <w:tr w:rsidR="00E10B6E" w:rsidRPr="00961127" w:rsidTr="003003F1">
        <w:trPr>
          <w:trHeight w:val="1417"/>
        </w:trPr>
        <w:tc>
          <w:tcPr>
            <w:tcW w:w="9079" w:type="dxa"/>
          </w:tcPr>
          <w:p w:rsidR="00E10B6E" w:rsidRPr="00961127" w:rsidRDefault="00E10B6E" w:rsidP="003003F1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  <w:u w:val="single"/>
              </w:rPr>
            </w:pPr>
            <w:r>
              <w:rPr>
                <w:noProof/>
                <w:lang w:eastAsia="tr-TR"/>
              </w:rPr>
              <w:pict>
                <v:rect id="Dikdörtgen 110" o:spid="_x0000_s1082" style="position:absolute;left:0;text-align:left;margin-left:456.05pt;margin-top:23.6pt;width:99.9pt;height:90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" strokecolor="#f79646" strokeweight="1pt">
                  <v:textbox>
                    <w:txbxContent>
                      <w:p w:rsidR="00E10B6E" w:rsidRPr="004B3633" w:rsidRDefault="00E10B6E" w:rsidP="002E42A9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4B3633">
                          <w:rPr>
                            <w:b/>
                            <w:sz w:val="28"/>
                          </w:rPr>
                          <w:t xml:space="preserve">MATEMATİK </w:t>
                        </w:r>
                      </w:p>
                      <w:p w:rsidR="00E10B6E" w:rsidRPr="004B3633" w:rsidRDefault="00E10B6E" w:rsidP="002E42A9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4B3633">
                          <w:rPr>
                            <w:b/>
                            <w:sz w:val="28"/>
                          </w:rPr>
                          <w:t>AFFETMEZ…</w:t>
                        </w:r>
                      </w:p>
                    </w:txbxContent>
                  </v:textbox>
                </v:rect>
              </w:pict>
            </w:r>
            <w:r w:rsidRPr="00961127">
              <w:rPr>
                <w:rFonts w:ascii="Comic Sans MS" w:hAnsi="Comic Sans MS"/>
                <w:b/>
                <w:u w:val="single"/>
              </w:rPr>
              <w:t>ÇÖZÜM</w:t>
            </w:r>
          </w:p>
          <w:p w:rsidR="00E10B6E" w:rsidRPr="00961127" w:rsidRDefault="00E10B6E" w:rsidP="003003F1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</w:rPr>
            </w:pPr>
            <w:r w:rsidRPr="005863E8">
              <w:rPr>
                <w:rFonts w:ascii="Comic Sans MS" w:hAnsi="Comic Sans MS"/>
                <w:b/>
                <w:noProof/>
                <w:lang w:eastAsia="tr-TR"/>
              </w:rPr>
              <w:pict>
                <v:shape id="Resim 12" o:spid="_x0000_i1027" type="#_x0000_t75" alt="Chocolate-Bar" style="width:101.25pt;height:1in;visibility:visible">
                  <v:imagedata r:id="rId7" o:title=""/>
                </v:shape>
              </w:pict>
            </w:r>
          </w:p>
        </w:tc>
      </w:tr>
    </w:tbl>
    <w:p w:rsidR="00E10B6E" w:rsidRDefault="00E10B6E" w:rsidP="00F05285">
      <w:pPr>
        <w:widowControl w:val="0"/>
        <w:autoSpaceDE w:val="0"/>
        <w:autoSpaceDN w:val="0"/>
        <w:adjustRightInd w:val="0"/>
        <w:ind w:right="23"/>
        <w:jc w:val="both"/>
        <w:rPr>
          <w:rFonts w:ascii="Times New Roman" w:hAnsi="Times New Roman"/>
          <w:b/>
        </w:rPr>
      </w:pPr>
    </w:p>
    <w:p w:rsidR="00E10B6E" w:rsidRPr="00F05285" w:rsidRDefault="00E10B6E" w:rsidP="00F05285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  <w:r w:rsidRPr="00F05285">
        <w:rPr>
          <w:rFonts w:ascii="Times New Roman" w:hAnsi="Times New Roman"/>
          <w:b/>
        </w:rPr>
        <w:t>18)</w:t>
      </w:r>
      <w:r>
        <w:t xml:space="preserve">   </w:t>
      </w:r>
      <w:r w:rsidRPr="00F05285">
        <w:rPr>
          <w:rFonts w:ascii="Times New Roman" w:hAnsi="Times New Roman"/>
        </w:rPr>
        <w:t xml:space="preserve">1140 yolcu ile hareket eden bir tren ilk durakta 179 yolcu </w:t>
      </w:r>
      <w:r w:rsidRPr="00F05285">
        <w:rPr>
          <w:rFonts w:ascii="Times New Roman" w:hAnsi="Times New Roman"/>
          <w:b/>
        </w:rPr>
        <w:t>almış</w:t>
      </w:r>
      <w:r w:rsidRPr="00F05285">
        <w:rPr>
          <w:rFonts w:ascii="Times New Roman" w:hAnsi="Times New Roman"/>
        </w:rPr>
        <w:t xml:space="preserve">, ikinci durakta 364 yolcu </w:t>
      </w:r>
      <w:r w:rsidRPr="00F05285">
        <w:rPr>
          <w:rFonts w:ascii="Times New Roman" w:hAnsi="Times New Roman"/>
          <w:b/>
        </w:rPr>
        <w:t>indirmiştir</w:t>
      </w:r>
      <w:r w:rsidRPr="00F05285">
        <w:rPr>
          <w:rFonts w:ascii="Times New Roman" w:hAnsi="Times New Roman"/>
        </w:rPr>
        <w:t xml:space="preserve">. </w:t>
      </w:r>
      <w:r w:rsidRPr="00F05285">
        <w:rPr>
          <w:rFonts w:ascii="Times New Roman" w:hAnsi="Times New Roman"/>
          <w:b/>
          <w:u w:val="single"/>
        </w:rPr>
        <w:t>Üçüncü   durağa  geldiğinde, trende kaç yolcu vardır?</w:t>
      </w:r>
      <w:r w:rsidRPr="00F05285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 xml:space="preserve"> 5</w:t>
      </w:r>
      <w:r w:rsidRPr="00F05285">
        <w:rPr>
          <w:rFonts w:ascii="Times New Roman" w:hAnsi="Times New Roman"/>
          <w:b/>
        </w:rPr>
        <w:t>P</w:t>
      </w:r>
      <w:r>
        <w:rPr>
          <w:rFonts w:ascii="Times New Roman" w:hAnsi="Times New Roman"/>
          <w:b/>
        </w:rPr>
        <w:t xml:space="preserve"> </w:t>
      </w:r>
      <w:r w:rsidRPr="00F05285">
        <w:rPr>
          <w:rFonts w:ascii="Times New Roman" w:hAnsi="Times New Roman"/>
          <w:b/>
        </w:rPr>
        <w:t>)</w:t>
      </w:r>
    </w:p>
    <w:p w:rsidR="00E10B6E" w:rsidRPr="00DE2B34" w:rsidRDefault="00E10B6E" w:rsidP="00F05285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tbl>
      <w:tblPr>
        <w:tblW w:w="9079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79"/>
      </w:tblGrid>
      <w:tr w:rsidR="00E10B6E" w:rsidRPr="00961127" w:rsidTr="003003F1">
        <w:trPr>
          <w:trHeight w:val="1417"/>
        </w:trPr>
        <w:tc>
          <w:tcPr>
            <w:tcW w:w="9079" w:type="dxa"/>
          </w:tcPr>
          <w:p w:rsidR="00E10B6E" w:rsidRPr="00961127" w:rsidRDefault="00E10B6E" w:rsidP="003003F1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  <w:u w:val="single"/>
              </w:rPr>
            </w:pPr>
            <w:r w:rsidRPr="00961127">
              <w:rPr>
                <w:rFonts w:ascii="Comic Sans MS" w:hAnsi="Comic Sans MS"/>
                <w:b/>
                <w:u w:val="single"/>
              </w:rPr>
              <w:t>ÇÖZÜM</w:t>
            </w:r>
          </w:p>
          <w:p w:rsidR="00E10B6E" w:rsidRPr="00961127" w:rsidRDefault="00E10B6E" w:rsidP="003003F1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</w:rPr>
            </w:pPr>
            <w:r>
              <w:rPr>
                <w:noProof/>
                <w:lang w:eastAsia="tr-TR"/>
              </w:rPr>
              <w:pict>
                <v:shape id="Resim 7" o:spid="_x0000_i1028" type="#_x0000_t75" alt="train_002" style="width:83.25pt;height:66.75pt;visibility:visible">
                  <v:imagedata r:id="rId8" o:title=""/>
                </v:shape>
              </w:pict>
            </w:r>
          </w:p>
        </w:tc>
      </w:tr>
    </w:tbl>
    <w:p w:rsidR="00E10B6E" w:rsidRPr="004402BB" w:rsidRDefault="00E10B6E" w:rsidP="00633FD8">
      <w:pPr>
        <w:spacing w:after="120"/>
        <w:rPr>
          <w:b/>
        </w:rPr>
      </w:pPr>
    </w:p>
    <w:p w:rsidR="00E10B6E" w:rsidRDefault="00E10B6E" w:rsidP="00633FD8">
      <w:pPr>
        <w:tabs>
          <w:tab w:val="left" w:pos="8925"/>
        </w:tabs>
        <w:ind w:left="360"/>
        <w:rPr>
          <w:rFonts w:ascii="Comic Sans MS" w:hAnsi="Comic Sans MS"/>
        </w:rPr>
      </w:pPr>
    </w:p>
    <w:p w:rsidR="00E10B6E" w:rsidRPr="008E7E91" w:rsidRDefault="00E10B6E" w:rsidP="008E7E91">
      <w:pPr>
        <w:spacing w:before="240" w:after="0" w:line="360" w:lineRule="auto"/>
        <w:rPr>
          <w:sz w:val="28"/>
          <w:szCs w:val="28"/>
        </w:rPr>
      </w:pPr>
    </w:p>
    <w:p w:rsidR="00E10B6E" w:rsidRPr="004E0872" w:rsidRDefault="00E10B6E" w:rsidP="00D74DE2">
      <w:pPr>
        <w:spacing w:after="0"/>
        <w:rPr>
          <w:rFonts w:ascii="Times New Roman" w:hAnsi="Times New Roman"/>
          <w:b/>
        </w:rPr>
      </w:pPr>
    </w:p>
    <w:p w:rsidR="00E10B6E" w:rsidRDefault="00E10B6E" w:rsidP="00D74DE2">
      <w:pPr>
        <w:spacing w:after="0"/>
        <w:rPr>
          <w:rFonts w:ascii="Times New Roman" w:hAnsi="Times New Roman"/>
        </w:rPr>
      </w:pPr>
    </w:p>
    <w:p w:rsidR="00E10B6E" w:rsidRDefault="00E10B6E" w:rsidP="00C1773F">
      <w:pPr>
        <w:spacing w:after="240"/>
        <w:ind w:left="141"/>
        <w:jc w:val="both"/>
        <w:rPr>
          <w:rFonts w:ascii="Times New Roman" w:hAnsi="Times New Roman"/>
          <w:b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  <w:hyperlink r:id="rId9" w:history="1">
        <w:r w:rsidRPr="003A7A0D">
          <w:rPr>
            <w:rStyle w:val="Hyperlink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</w:p>
    <w:p w:rsidR="00E10B6E" w:rsidRPr="00BD41C9" w:rsidRDefault="00E10B6E" w:rsidP="00F05285">
      <w:pPr>
        <w:tabs>
          <w:tab w:val="left" w:pos="8400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BD41C9">
        <w:rPr>
          <w:sz w:val="18"/>
          <w:szCs w:val="18"/>
        </w:rPr>
        <w:t>Tülay YILMAZCAN  SÖKMEN</w:t>
      </w:r>
    </w:p>
    <w:p w:rsidR="00E10B6E" w:rsidRDefault="00E10B6E" w:rsidP="00F05285">
      <w:pPr>
        <w:tabs>
          <w:tab w:val="left" w:pos="8400"/>
        </w:tabs>
        <w:rPr>
          <w:sz w:val="18"/>
          <w:szCs w:val="18"/>
        </w:rPr>
      </w:pPr>
      <w:r w:rsidRPr="00BD41C9">
        <w:rPr>
          <w:sz w:val="18"/>
          <w:szCs w:val="18"/>
        </w:rPr>
        <w:tab/>
        <w:t>4/B Sınıf Öğretmeni</w:t>
      </w:r>
    </w:p>
    <w:p w:rsidR="00E10B6E" w:rsidRPr="00361D0F" w:rsidRDefault="00E10B6E" w:rsidP="00C1773F">
      <w:pPr>
        <w:spacing w:after="240"/>
        <w:ind w:left="141"/>
        <w:jc w:val="both"/>
        <w:rPr>
          <w:rFonts w:ascii="Times New Roman" w:hAnsi="Times New Roman"/>
          <w:b/>
        </w:rPr>
      </w:pPr>
    </w:p>
    <w:sectPr w:rsidR="00E10B6E" w:rsidRPr="00361D0F" w:rsidSect="004E0872">
      <w:pgSz w:w="11906" w:h="16838"/>
      <w:pgMar w:top="284" w:right="851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696C93"/>
    <w:multiLevelType w:val="hybridMultilevel"/>
    <w:tmpl w:val="91B09794"/>
    <w:lvl w:ilvl="0" w:tplc="7152D9A0">
      <w:start w:val="1"/>
      <w:numFmt w:val="decimal"/>
      <w:lvlText w:val="%1)"/>
      <w:lvlJc w:val="left"/>
      <w:pPr>
        <w:ind w:left="846" w:hanging="705"/>
      </w:pPr>
      <w:rPr>
        <w:rFonts w:cs="Times New Roman" w:hint="default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4C74427"/>
    <w:multiLevelType w:val="hybridMultilevel"/>
    <w:tmpl w:val="A1107A72"/>
    <w:lvl w:ilvl="0" w:tplc="8CFC29EC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FF40E6B"/>
    <w:multiLevelType w:val="hybridMultilevel"/>
    <w:tmpl w:val="961C4A4E"/>
    <w:lvl w:ilvl="0" w:tplc="2F32E37C">
      <w:start w:val="4"/>
      <w:numFmt w:val="decimal"/>
      <w:lvlText w:val="%1)"/>
      <w:lvlJc w:val="left"/>
      <w:pPr>
        <w:ind w:left="50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B0B"/>
    <w:rsid w:val="000911C2"/>
    <w:rsid w:val="000D3B0B"/>
    <w:rsid w:val="00103241"/>
    <w:rsid w:val="001246D6"/>
    <w:rsid w:val="0015524F"/>
    <w:rsid w:val="00170F2C"/>
    <w:rsid w:val="00174B27"/>
    <w:rsid w:val="002A1F9F"/>
    <w:rsid w:val="002E42A9"/>
    <w:rsid w:val="002F7D69"/>
    <w:rsid w:val="003003F1"/>
    <w:rsid w:val="00360200"/>
    <w:rsid w:val="00361D0F"/>
    <w:rsid w:val="00377954"/>
    <w:rsid w:val="003824BC"/>
    <w:rsid w:val="003A7A0D"/>
    <w:rsid w:val="003E281D"/>
    <w:rsid w:val="004402BB"/>
    <w:rsid w:val="004468C1"/>
    <w:rsid w:val="00480030"/>
    <w:rsid w:val="004B3633"/>
    <w:rsid w:val="004E0872"/>
    <w:rsid w:val="004F0072"/>
    <w:rsid w:val="0052182D"/>
    <w:rsid w:val="00521C30"/>
    <w:rsid w:val="005424B2"/>
    <w:rsid w:val="00556B19"/>
    <w:rsid w:val="0057390B"/>
    <w:rsid w:val="005863E8"/>
    <w:rsid w:val="005D0B0F"/>
    <w:rsid w:val="005D69D9"/>
    <w:rsid w:val="00633FD8"/>
    <w:rsid w:val="00654965"/>
    <w:rsid w:val="0069410D"/>
    <w:rsid w:val="006F5E1D"/>
    <w:rsid w:val="0078642C"/>
    <w:rsid w:val="00883EA3"/>
    <w:rsid w:val="008A4A32"/>
    <w:rsid w:val="008A7D97"/>
    <w:rsid w:val="008E7E91"/>
    <w:rsid w:val="00961127"/>
    <w:rsid w:val="00963B6D"/>
    <w:rsid w:val="009A5C7C"/>
    <w:rsid w:val="009C5781"/>
    <w:rsid w:val="009E6205"/>
    <w:rsid w:val="00A14160"/>
    <w:rsid w:val="00A37276"/>
    <w:rsid w:val="00AC1E11"/>
    <w:rsid w:val="00B0527C"/>
    <w:rsid w:val="00B331D4"/>
    <w:rsid w:val="00BD41C9"/>
    <w:rsid w:val="00C1773F"/>
    <w:rsid w:val="00C5169D"/>
    <w:rsid w:val="00C706CF"/>
    <w:rsid w:val="00CC679C"/>
    <w:rsid w:val="00CF1244"/>
    <w:rsid w:val="00D00FE2"/>
    <w:rsid w:val="00D27F2C"/>
    <w:rsid w:val="00D70F2D"/>
    <w:rsid w:val="00D74DE2"/>
    <w:rsid w:val="00DE02B1"/>
    <w:rsid w:val="00DE2B34"/>
    <w:rsid w:val="00DE6DC7"/>
    <w:rsid w:val="00E10B6E"/>
    <w:rsid w:val="00EB3AEC"/>
    <w:rsid w:val="00EE4219"/>
    <w:rsid w:val="00F05285"/>
    <w:rsid w:val="00F91E23"/>
    <w:rsid w:val="00FB3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1D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63B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17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1773F"/>
    <w:rPr>
      <w:rFonts w:cs="Times New Roman"/>
    </w:rPr>
  </w:style>
  <w:style w:type="table" w:styleId="TableGrid">
    <w:name w:val="Table Grid"/>
    <w:basedOn w:val="TableNormal"/>
    <w:uiPriority w:val="99"/>
    <w:rsid w:val="006941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94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410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B3C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309</TotalTime>
  <Pages>4</Pages>
  <Words>781</Words>
  <Characters>4458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/>
  <cp:lastModifiedBy>edanur</cp:lastModifiedBy>
  <cp:revision>30</cp:revision>
  <cp:lastPrinted>2014-12-04T17:51:00Z</cp:lastPrinted>
  <dcterms:created xsi:type="dcterms:W3CDTF">2014-12-02T15:56:00Z</dcterms:created>
  <dcterms:modified xsi:type="dcterms:W3CDTF">2014-12-06T10:56:00Z</dcterms:modified>
  <cp:category>www.sorubak.com</cp:category>
</cp:coreProperties>
</file>