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FAA" w:rsidRDefault="00C95FAA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35.9pt;margin-top:-10.1pt;width:0;height:31.5pt;z-index:251657728" o:connectortype="straight"/>
        </w:pict>
      </w:r>
      <w:r>
        <w:rPr>
          <w:noProof/>
          <w:lang w:eastAsia="tr-TR"/>
        </w:rPr>
        <w:pict>
          <v:rect id="_x0000_s1027" style="position:absolute;margin-left:-48.35pt;margin-top:5.65pt;width:549pt;height:15.75pt;z-index:251656704">
            <v:textbox>
              <w:txbxContent>
                <w:p w:rsidR="00C95FAA" w:rsidRPr="00E029D9" w:rsidRDefault="00C95FAA">
                  <w:pPr>
                    <w:rPr>
                      <w:b/>
                      <w:sz w:val="16"/>
                      <w:szCs w:val="16"/>
                    </w:rPr>
                  </w:pPr>
                  <w:r w:rsidRPr="00E029D9">
                    <w:rPr>
                      <w:b/>
                      <w:sz w:val="16"/>
                      <w:szCs w:val="16"/>
                    </w:rPr>
                    <w:t xml:space="preserve">SINIF:                                               NO:                                             </w:t>
                  </w:r>
                  <w:r>
                    <w:rPr>
                      <w:b/>
                      <w:sz w:val="16"/>
                      <w:szCs w:val="16"/>
                    </w:rPr>
                    <w:t xml:space="preserve">                                           </w:t>
                  </w:r>
                  <w:r w:rsidRPr="00E029D9">
                    <w:rPr>
                      <w:b/>
                      <w:sz w:val="16"/>
                      <w:szCs w:val="16"/>
                    </w:rPr>
                    <w:t xml:space="preserve">  </w:t>
                  </w:r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r w:rsidRPr="00E029D9">
                    <w:rPr>
                      <w:b/>
                      <w:sz w:val="16"/>
                      <w:szCs w:val="16"/>
                    </w:rPr>
                    <w:t xml:space="preserve"> PUAN:                                                        </w:t>
                  </w:r>
                  <w:r>
                    <w:rPr>
                      <w:b/>
                      <w:sz w:val="16"/>
                      <w:szCs w:val="16"/>
                    </w:rPr>
                    <w:t xml:space="preserve">            </w:t>
                  </w:r>
                  <w:r w:rsidRPr="00E029D9">
                    <w:rPr>
                      <w:b/>
                      <w:sz w:val="16"/>
                      <w:szCs w:val="16"/>
                    </w:rPr>
                    <w:t xml:space="preserve">    NOT:</w:t>
                  </w:r>
                </w:p>
                <w:p w:rsidR="00C95FAA" w:rsidRDefault="00C95FAA"/>
                <w:p w:rsidR="00C95FAA" w:rsidRDefault="00C95FAA"/>
              </w:txbxContent>
            </v:textbox>
          </v:rect>
        </w:pict>
      </w:r>
      <w:r>
        <w:rPr>
          <w:noProof/>
          <w:lang w:eastAsia="tr-TR"/>
        </w:rPr>
        <w:pict>
          <v:rect id="_x0000_s1028" style="position:absolute;margin-left:-48.35pt;margin-top:-10.1pt;width:549pt;height:15.75pt;z-index:251655680">
            <v:textbox>
              <w:txbxContent>
                <w:p w:rsidR="00C95FAA" w:rsidRPr="00E029D9" w:rsidRDefault="00C95FAA">
                  <w:pPr>
                    <w:rPr>
                      <w:b/>
                      <w:sz w:val="16"/>
                      <w:szCs w:val="16"/>
                    </w:rPr>
                  </w:pPr>
                  <w:r w:rsidRPr="00E029D9">
                    <w:rPr>
                      <w:b/>
                      <w:sz w:val="16"/>
                      <w:szCs w:val="16"/>
                    </w:rPr>
                    <w:t>ADI,</w:t>
                  </w:r>
                  <w:r>
                    <w:rPr>
                      <w:b/>
                      <w:sz w:val="16"/>
                      <w:szCs w:val="16"/>
                    </w:rPr>
                    <w:t xml:space="preserve"> </w:t>
                  </w:r>
                  <w:r w:rsidRPr="00E029D9">
                    <w:rPr>
                      <w:b/>
                      <w:sz w:val="16"/>
                      <w:szCs w:val="16"/>
                    </w:rPr>
                    <w:t xml:space="preserve"> SOYADI :                                                      </w:t>
                  </w:r>
                  <w:r>
                    <w:rPr>
                      <w:b/>
                      <w:sz w:val="16"/>
                      <w:szCs w:val="16"/>
                    </w:rPr>
                    <w:t xml:space="preserve">                                           </w:t>
                  </w:r>
                  <w:r w:rsidRPr="00E029D9">
                    <w:rPr>
                      <w:b/>
                      <w:sz w:val="16"/>
                      <w:szCs w:val="16"/>
                    </w:rPr>
                    <w:t xml:space="preserve">                                  TARİH: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29" style="position:absolute;margin-left:-48.35pt;margin-top:-45.35pt;width:549pt;height:35.25pt;z-index:251654656">
            <v:textbox>
              <w:txbxContent>
                <w:p w:rsidR="00C95FAA" w:rsidRPr="009F5AAF" w:rsidRDefault="00C95FAA" w:rsidP="009F5AA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F5AAF">
                    <w:rPr>
                      <w:b/>
                      <w:sz w:val="20"/>
                      <w:szCs w:val="20"/>
                    </w:rPr>
                    <w:t xml:space="preserve">ŞEHİT PİYADE ER NEZİR AKGÜL İLKÖĞRETİM OKULU                                                                                                             </w:t>
                  </w:r>
                  <w:r>
                    <w:rPr>
                      <w:b/>
                      <w:sz w:val="20"/>
                      <w:szCs w:val="20"/>
                    </w:rPr>
                    <w:t xml:space="preserve">          </w:t>
                  </w:r>
                  <w:r w:rsidRPr="009F5AAF">
                    <w:rPr>
                      <w:b/>
                      <w:sz w:val="20"/>
                      <w:szCs w:val="20"/>
                    </w:rPr>
                    <w:t xml:space="preserve">                       4 – D SINIFI 1.DÖNEM II. SOSYAL BİLGİLER YAZILI SORULARI</w:t>
                  </w:r>
                </w:p>
              </w:txbxContent>
            </v:textbox>
          </v:rect>
        </w:pict>
      </w:r>
    </w:p>
    <w:p w:rsidR="00C95FAA" w:rsidRPr="00571C58" w:rsidRDefault="00C95FAA" w:rsidP="00571C58">
      <w:pPr>
        <w:rPr>
          <w:b/>
        </w:rPr>
      </w:pPr>
      <w:r>
        <w:rPr>
          <w:b/>
        </w:rPr>
        <w:t>A.</w:t>
      </w:r>
      <w:r w:rsidRPr="00571C58">
        <w:rPr>
          <w:b/>
        </w:rPr>
        <w:t>Aşağıdaki tümcelerin başlarına doğru olanlar için ( D ), yanlış olanlar için ( Y ) koyunuz.</w:t>
      </w:r>
      <w:r>
        <w:rPr>
          <w:b/>
        </w:rPr>
        <w:t>(30 PUAN)</w:t>
      </w:r>
    </w:p>
    <w:p w:rsidR="00C95FAA" w:rsidRDefault="00C95FAA" w:rsidP="001F6DA0">
      <w:r>
        <w:rPr>
          <w:noProof/>
          <w:lang w:eastAsia="tr-TR"/>
        </w:rPr>
        <w:pict>
          <v:shape id="_x0000_s1030" type="#_x0000_t32" style="position:absolute;margin-left:-48.35pt;margin-top:191.8pt;width:549pt;height:0;z-index:251659776" o:connectortype="straight"/>
        </w:pict>
      </w:r>
      <w:r w:rsidRPr="001F6DA0">
        <w:rPr>
          <w:b/>
        </w:rPr>
        <w:t>1</w:t>
      </w:r>
      <w:r>
        <w:t xml:space="preserve">.(   ) Mustafa Kemal, ilk kongreyi Sivas’ta yapmıştır.                                                                                       </w:t>
      </w:r>
      <w:r w:rsidRPr="00A31A11">
        <w:rPr>
          <w:b/>
        </w:rPr>
        <w:t>2.</w:t>
      </w:r>
      <w:r>
        <w:t xml:space="preserve">(   )Mustafa Kemal’e “Gazi” ve “Mareşal” unvanlarını Başkumandanlık Meydan Savaşı’ndan sonra verilmiştir.                                                                                                                                                                    </w:t>
      </w:r>
      <w:r w:rsidRPr="00A31A11">
        <w:rPr>
          <w:b/>
        </w:rPr>
        <w:t>3.</w:t>
      </w:r>
      <w:r>
        <w:t xml:space="preserve">(   ) Doğu Cephesi komutanı İsmet İnönü’dür.                                                                                                           </w:t>
      </w:r>
      <w:r w:rsidRPr="00A31A11">
        <w:rPr>
          <w:b/>
        </w:rPr>
        <w:t>4.</w:t>
      </w:r>
      <w:r>
        <w:t xml:space="preserve">(   ) Milli kültür öğeleri hiç değişmeden yüz yıllar boyunca nesilden nesle aktarılır.                                          </w:t>
      </w:r>
      <w:r w:rsidRPr="00A31A11">
        <w:rPr>
          <w:b/>
        </w:rPr>
        <w:t>5.</w:t>
      </w:r>
      <w:r>
        <w:t xml:space="preserve">(   )Mustafa Kemal’in adını bütün dünyaya duyurduğu savaş Çanakkale Savaşları’dır.                                         </w:t>
      </w:r>
      <w:r w:rsidRPr="00A31A11">
        <w:rPr>
          <w:b/>
        </w:rPr>
        <w:t>6.</w:t>
      </w:r>
      <w:r>
        <w:t xml:space="preserve">(   ) Hasan Tahsin, İzmir’de düşmana ilk kurşunu sıkan kişidir.                                                                        </w:t>
      </w:r>
      <w:r w:rsidRPr="00571C58">
        <w:rPr>
          <w:b/>
        </w:rPr>
        <w:t>7.</w:t>
      </w:r>
      <w:r>
        <w:t xml:space="preserve">(   )Kişilerin yaşamlarıyla ilgili anlattıklarını kaydederek yapılan araştırma yöntemine sözlü tarih yöntemi denir.                                                                                                                                                          </w:t>
      </w:r>
      <w:r w:rsidRPr="00571C58">
        <w:rPr>
          <w:b/>
        </w:rPr>
        <w:t>8.</w:t>
      </w:r>
      <w:r>
        <w:t xml:space="preserve">(   )Türkiye Büyük Millet Meclisi 23 Nisan 1920’de açılmıştır.                                                                       </w:t>
      </w:r>
      <w:r w:rsidRPr="00571C58">
        <w:rPr>
          <w:b/>
        </w:rPr>
        <w:t>9.</w:t>
      </w:r>
      <w:r>
        <w:t xml:space="preserve">(   )Gelenek ve görenekler kültürümüzün önemli bir parçasıdır.                                                                           </w:t>
      </w:r>
      <w:r w:rsidRPr="00571C58">
        <w:rPr>
          <w:b/>
        </w:rPr>
        <w:t>10</w:t>
      </w:r>
      <w:r>
        <w:t>.(   )Her mimari eser, kültürümüzü oluşturan bir değerdir.</w:t>
      </w:r>
    </w:p>
    <w:p w:rsidR="00C95FAA" w:rsidRPr="009C6E48" w:rsidRDefault="00C95FAA" w:rsidP="001F6DA0">
      <w:pPr>
        <w:rPr>
          <w:b/>
        </w:rPr>
      </w:pPr>
      <w:r>
        <w:rPr>
          <w:noProof/>
          <w:lang w:eastAsia="tr-TR"/>
        </w:rPr>
        <w:pict>
          <v:rect id="_x0000_s1031" style="position:absolute;margin-left:-31.85pt;margin-top:23.45pt;width:499.5pt;height:39pt;z-index:251658752">
            <v:textbox>
              <w:txbxContent>
                <w:p w:rsidR="00C95FAA" w:rsidRDefault="00C95FAA">
                  <w:r>
                    <w:t>Trablusgarp – Ermenilerle – Yunanlılarla – Kuvayı Milliye – Kuvayı İnzibatiye – soy ağacı – Kurtuluş Savaşı – Milli Kültür – Sevr Anlaşması – Mondros Ateşkes Anlaşması – İttifak – İtilaf – cirit – Çanakkale – yağlı güreş</w:t>
                  </w:r>
                </w:p>
              </w:txbxContent>
            </v:textbox>
          </v:rect>
        </w:pict>
      </w:r>
      <w:r w:rsidRPr="009C6E48">
        <w:rPr>
          <w:b/>
        </w:rPr>
        <w:t>B.Aşağıdaki tümcelerde boş bırakılan yerlere uygun kelimeleri yazınız.</w:t>
      </w:r>
      <w:r>
        <w:rPr>
          <w:b/>
        </w:rPr>
        <w:t xml:space="preserve"> (30 puan)</w:t>
      </w:r>
    </w:p>
    <w:p w:rsidR="00C95FAA" w:rsidRPr="009C6E48" w:rsidRDefault="00C95FAA"/>
    <w:p w:rsidR="00C95FAA" w:rsidRDefault="00C95FAA" w:rsidP="0053754F">
      <w:pPr>
        <w:rPr>
          <w:b/>
        </w:rPr>
      </w:pPr>
    </w:p>
    <w:p w:rsidR="00C95FAA" w:rsidRDefault="00C95FAA" w:rsidP="0053754F">
      <w:r>
        <w:rPr>
          <w:noProof/>
          <w:lang w:eastAsia="tr-TR"/>
        </w:rPr>
        <w:pict>
          <v:shape id="_x0000_s1032" type="#_x0000_t32" style="position:absolute;margin-left:-48.35pt;margin-top:160.95pt;width:549pt;height:0;z-index:251660800" o:connectortype="straight"/>
        </w:pict>
      </w:r>
      <w:r w:rsidRPr="009C6E48">
        <w:rPr>
          <w:b/>
        </w:rPr>
        <w:t>1.</w:t>
      </w:r>
      <w:r w:rsidRPr="009C6E48">
        <w:t xml:space="preserve"> Aile fertlerini gösterdiğimiz şemaya </w:t>
      </w:r>
      <w:r>
        <w:t>……………………….</w:t>
      </w:r>
      <w:r w:rsidRPr="009C6E48">
        <w:t>denir.</w:t>
      </w:r>
      <w:r>
        <w:t xml:space="preserve">                                                                                    </w:t>
      </w:r>
      <w:r w:rsidRPr="00D31819">
        <w:rPr>
          <w:b/>
        </w:rPr>
        <w:t>2.</w:t>
      </w:r>
      <w:r>
        <w:t xml:space="preserve"> Türk Ordusu, Batı Cephesinde…………………………………savaşmıştır</w:t>
      </w:r>
      <w:r w:rsidRPr="00D31819">
        <w:t xml:space="preserve">.                     </w:t>
      </w:r>
      <w:r>
        <w:t xml:space="preserve">                                                         </w:t>
      </w:r>
      <w:r w:rsidRPr="00D31819">
        <w:t xml:space="preserve">  </w:t>
      </w:r>
      <w:r w:rsidRPr="00D31819">
        <w:rPr>
          <w:b/>
        </w:rPr>
        <w:t>3</w:t>
      </w:r>
      <w:r w:rsidRPr="00D31819">
        <w:rPr>
          <w:b/>
          <w:color w:val="000000"/>
        </w:rPr>
        <w:t>.</w:t>
      </w:r>
      <w:r w:rsidRPr="00D31819">
        <w:rPr>
          <w:color w:val="000000"/>
        </w:rPr>
        <w:t xml:space="preserve"> Bir milletin kendine</w:t>
      </w:r>
      <w:r w:rsidRPr="00900222">
        <w:rPr>
          <w:b/>
          <w:color w:val="000080"/>
        </w:rPr>
        <w:t xml:space="preserve"> </w:t>
      </w:r>
      <w:r w:rsidRPr="00D31819">
        <w:rPr>
          <w:color w:val="000000"/>
        </w:rPr>
        <w:t>a</w:t>
      </w:r>
      <w:r>
        <w:rPr>
          <w:color w:val="000000"/>
        </w:rPr>
        <w:t>it kültürüne ………………………………</w:t>
      </w:r>
      <w:r w:rsidRPr="00D31819">
        <w:rPr>
          <w:color w:val="000000"/>
        </w:rPr>
        <w:t xml:space="preserve"> denir.</w:t>
      </w:r>
      <w:r>
        <w:rPr>
          <w:color w:val="000000"/>
        </w:rPr>
        <w:t xml:space="preserve">                                                                                     </w:t>
      </w:r>
      <w:r w:rsidRPr="00C834E9">
        <w:rPr>
          <w:b/>
          <w:color w:val="000000"/>
        </w:rPr>
        <w:t>4</w:t>
      </w:r>
      <w:r w:rsidRPr="00D31819">
        <w:rPr>
          <w:color w:val="000000"/>
        </w:rPr>
        <w:t>.  ………………</w:t>
      </w:r>
      <w:r>
        <w:rPr>
          <w:color w:val="000000"/>
        </w:rPr>
        <w:t>...</w:t>
      </w:r>
      <w:r w:rsidRPr="00D31819">
        <w:rPr>
          <w:color w:val="000000"/>
        </w:rPr>
        <w:t xml:space="preserve">ve ………………………   ata sporlarımızdandır.   </w:t>
      </w:r>
      <w:r>
        <w:rPr>
          <w:color w:val="000000"/>
        </w:rPr>
        <w:t xml:space="preserve">                                                                  </w:t>
      </w:r>
      <w:r w:rsidRPr="00C834E9">
        <w:rPr>
          <w:b/>
          <w:color w:val="000000"/>
        </w:rPr>
        <w:t>5.</w:t>
      </w:r>
      <w:r>
        <w:rPr>
          <w:color w:val="000000"/>
        </w:rPr>
        <w:t xml:space="preserve">İngiltere, Fransa, İtalya ve Rusya’nın oluşturduğu gruba …………………..devletleri denir.                           </w:t>
      </w:r>
      <w:r w:rsidRPr="00C834E9">
        <w:rPr>
          <w:b/>
          <w:color w:val="000000"/>
        </w:rPr>
        <w:t>6</w:t>
      </w:r>
      <w:r>
        <w:rPr>
          <w:color w:val="000000"/>
        </w:rPr>
        <w:t>.</w:t>
      </w:r>
      <w:r w:rsidRPr="00C834E9">
        <w:rPr>
          <w:rFonts w:ascii="Times New Roman" w:hAnsi="Times New Roman"/>
          <w:sz w:val="26"/>
          <w:szCs w:val="26"/>
        </w:rPr>
        <w:t xml:space="preserve"> </w:t>
      </w:r>
      <w:r w:rsidRPr="00C834E9">
        <w:t>Mustafa Kemal’in Samsun’a çıkması ile……………………………...</w:t>
      </w:r>
      <w:r>
        <w:t xml:space="preserve">.......  başlamıştır.                                        </w:t>
      </w:r>
      <w:r w:rsidRPr="00C834E9">
        <w:rPr>
          <w:b/>
        </w:rPr>
        <w:t>7</w:t>
      </w:r>
      <w:r>
        <w:t xml:space="preserve">.Birinci Dünya Savaşı’ndan Osmanlı Devleti …………………………………………………çekilmiştir.                   </w:t>
      </w:r>
      <w:r w:rsidRPr="0053754F">
        <w:rPr>
          <w:b/>
        </w:rPr>
        <w:t>8</w:t>
      </w:r>
      <w:r>
        <w:t xml:space="preserve">.Yöresel olarak düşmana karşı mücadele eden küçük birliklere…………………………………….denir. </w:t>
      </w:r>
      <w:r w:rsidRPr="0053754F">
        <w:rPr>
          <w:b/>
        </w:rPr>
        <w:t>9</w:t>
      </w:r>
      <w:r>
        <w:t xml:space="preserve">.Mustafa Kemal, ………………………. savaşında halkı örgütleyip  İtalyanlara karşı savaşmıştır. </w:t>
      </w:r>
      <w:r w:rsidRPr="00DF734C">
        <w:rPr>
          <w:b/>
        </w:rPr>
        <w:t>10</w:t>
      </w:r>
      <w:r>
        <w:t>.Cumhuriyet …………………………………… tarihinde ilan edilmiştir.</w:t>
      </w:r>
    </w:p>
    <w:p w:rsidR="00C95FAA" w:rsidRDefault="00C95FAA" w:rsidP="0053754F">
      <w:pPr>
        <w:rPr>
          <w:b/>
        </w:rPr>
      </w:pPr>
      <w:r w:rsidRPr="003A59B7">
        <w:rPr>
          <w:b/>
        </w:rPr>
        <w:t>C.Aşağıdaki çoktan seçmeli soruları cevaplandırınız. ( 40 puan )</w:t>
      </w:r>
    </w:p>
    <w:p w:rsidR="00C95FAA" w:rsidRDefault="00C95FAA" w:rsidP="0053754F">
      <w:r>
        <w:rPr>
          <w:b/>
        </w:rPr>
        <w:t>1.</w:t>
      </w:r>
      <w:r>
        <w:t xml:space="preserve">  “Bu kongre ulusal bir kongre idi. Amerikan mandası ve himayesi kesin olarak reddedildi. Ankara’da milli bir meclis açılmasına karar verildi.  Bir önceki kongrede alınan kararlar aynen kabul edildi.”</w:t>
      </w:r>
    </w:p>
    <w:p w:rsidR="00C95FAA" w:rsidRDefault="00C95FAA" w:rsidP="0053754F">
      <w:r>
        <w:t>Yukarıda bahsedilen kongre, aşağıdakilerden hangisidir?                                                                             A.Sivas Kongresi                   B.Erzurum Kongresi              C.Amasya Kongresi                D.Samsun Kongresi</w:t>
      </w:r>
    </w:p>
    <w:p w:rsidR="00C95FAA" w:rsidRDefault="00C95FAA" w:rsidP="00124457">
      <w:pPr>
        <w:spacing w:after="0"/>
        <w:rPr>
          <w:b/>
        </w:rPr>
      </w:pPr>
    </w:p>
    <w:p w:rsidR="00C95FAA" w:rsidRDefault="00C95FAA" w:rsidP="00124457">
      <w:pPr>
        <w:spacing w:after="0"/>
        <w:rPr>
          <w:color w:val="000000"/>
          <w:u w:val="single"/>
        </w:rPr>
      </w:pPr>
      <w:r w:rsidRPr="00124457">
        <w:rPr>
          <w:b/>
        </w:rPr>
        <w:t>2.</w:t>
      </w:r>
      <w:r>
        <w:t xml:space="preserve"> </w:t>
      </w:r>
      <w:r w:rsidRPr="00124457">
        <w:rPr>
          <w:color w:val="000000"/>
        </w:rPr>
        <w:t xml:space="preserve">Hangisi toplumun kültürünü belirleyen öğelerden biri </w:t>
      </w:r>
      <w:r w:rsidRPr="00124457">
        <w:rPr>
          <w:color w:val="000000"/>
          <w:u w:val="single"/>
        </w:rPr>
        <w:t>değildir?</w:t>
      </w:r>
    </w:p>
    <w:p w:rsidR="00C95FAA" w:rsidRDefault="00C95FAA" w:rsidP="003635AD">
      <w:pPr>
        <w:spacing w:after="0"/>
        <w:rPr>
          <w:color w:val="000000"/>
        </w:rPr>
      </w:pPr>
      <w:r>
        <w:rPr>
          <w:color w:val="000000"/>
        </w:rPr>
        <w:t>A.</w:t>
      </w:r>
      <w:r w:rsidRPr="00124457">
        <w:rPr>
          <w:color w:val="000000"/>
        </w:rPr>
        <w:t xml:space="preserve">Gelenek, görenek     </w:t>
      </w:r>
      <w:r>
        <w:rPr>
          <w:color w:val="000000"/>
        </w:rPr>
        <w:t xml:space="preserve">  </w:t>
      </w:r>
      <w:r w:rsidRPr="00124457">
        <w:rPr>
          <w:color w:val="000000"/>
        </w:rPr>
        <w:tab/>
      </w:r>
      <w:r>
        <w:rPr>
          <w:color w:val="000000"/>
        </w:rPr>
        <w:t xml:space="preserve"> B.</w:t>
      </w:r>
      <w:r w:rsidRPr="00124457">
        <w:rPr>
          <w:color w:val="000000"/>
        </w:rPr>
        <w:t xml:space="preserve">Teknolojik gelişmeler    </w:t>
      </w:r>
      <w:r>
        <w:rPr>
          <w:color w:val="000000"/>
        </w:rPr>
        <w:t xml:space="preserve">  </w:t>
      </w:r>
      <w:r w:rsidRPr="00124457">
        <w:rPr>
          <w:color w:val="000000"/>
        </w:rPr>
        <w:t xml:space="preserve">   </w:t>
      </w:r>
      <w:r>
        <w:rPr>
          <w:color w:val="000000"/>
        </w:rPr>
        <w:t>C.</w:t>
      </w:r>
      <w:r w:rsidRPr="00124457">
        <w:rPr>
          <w:color w:val="000000"/>
        </w:rPr>
        <w:t xml:space="preserve">Halk oyunlarımız  </w:t>
      </w:r>
      <w:r>
        <w:rPr>
          <w:color w:val="000000"/>
        </w:rPr>
        <w:t xml:space="preserve">      D.</w:t>
      </w:r>
      <w:r w:rsidRPr="00124457">
        <w:rPr>
          <w:color w:val="000000"/>
        </w:rPr>
        <w:t>Yöresel yemeklerimiz</w:t>
      </w:r>
    </w:p>
    <w:p w:rsidR="00C95FAA" w:rsidRDefault="00C95FAA" w:rsidP="003635AD">
      <w:pPr>
        <w:spacing w:after="0"/>
        <w:rPr>
          <w:b/>
          <w:color w:val="000000"/>
        </w:rPr>
      </w:pPr>
    </w:p>
    <w:p w:rsidR="00C95FAA" w:rsidRPr="003635AD" w:rsidRDefault="00C95FAA" w:rsidP="003635AD">
      <w:pPr>
        <w:spacing w:after="0"/>
        <w:rPr>
          <w:color w:val="000000"/>
        </w:rPr>
      </w:pPr>
      <w:r w:rsidRPr="00F753B2">
        <w:rPr>
          <w:b/>
          <w:color w:val="000000"/>
        </w:rPr>
        <w:t>3.</w:t>
      </w:r>
      <w:r w:rsidRPr="00F753B2">
        <w:rPr>
          <w:rFonts w:ascii="Comic Sans MS" w:hAnsi="Comic Sans MS"/>
          <w:b/>
        </w:rPr>
        <w:t xml:space="preserve"> </w:t>
      </w:r>
      <w:r w:rsidRPr="00F753B2">
        <w:t xml:space="preserve">Aşağıdakilerden hangisi Milli Mücadele’deki kadın kahramanlardan </w:t>
      </w:r>
      <w:r w:rsidRPr="00F753B2">
        <w:rPr>
          <w:b/>
          <w:u w:val="single"/>
        </w:rPr>
        <w:t>biri değildir?</w:t>
      </w:r>
      <w:r w:rsidRPr="00F753B2">
        <w:t xml:space="preserve">                   </w:t>
      </w:r>
      <w:r>
        <w:t xml:space="preserve">                 </w:t>
      </w:r>
      <w:r w:rsidRPr="00F753B2">
        <w:t xml:space="preserve">      </w:t>
      </w:r>
    </w:p>
    <w:p w:rsidR="00C95FAA" w:rsidRDefault="00C95FAA" w:rsidP="00E029D9">
      <w:pPr>
        <w:rPr>
          <w:rFonts w:ascii="Comic Sans MS" w:hAnsi="Comic Sans MS"/>
          <w:b/>
        </w:rPr>
      </w:pPr>
      <w:r>
        <w:t xml:space="preserve">A. </w:t>
      </w:r>
      <w:r w:rsidRPr="00F753B2">
        <w:t xml:space="preserve"> Şerife Bacı      </w:t>
      </w:r>
      <w:r w:rsidRPr="00F753B2">
        <w:tab/>
        <w:t>B</w:t>
      </w:r>
      <w:r>
        <w:t>.</w:t>
      </w:r>
      <w:r w:rsidRPr="00F753B2">
        <w:t xml:space="preserve">Tayyar Rukiye        </w:t>
      </w:r>
      <w:r>
        <w:t xml:space="preserve">             </w:t>
      </w:r>
      <w:r w:rsidRPr="00F753B2">
        <w:t xml:space="preserve">   C</w:t>
      </w:r>
      <w:r>
        <w:t xml:space="preserve">. </w:t>
      </w:r>
      <w:r w:rsidRPr="00F753B2">
        <w:t xml:space="preserve">Latife Hanım   </w:t>
      </w:r>
      <w:r>
        <w:t xml:space="preserve"> </w:t>
      </w:r>
      <w:r w:rsidRPr="00F753B2">
        <w:t xml:space="preserve"> </w:t>
      </w:r>
      <w:r w:rsidRPr="00F753B2">
        <w:tab/>
      </w:r>
      <w:r>
        <w:t xml:space="preserve">              </w:t>
      </w:r>
      <w:r w:rsidRPr="00F753B2">
        <w:t>D</w:t>
      </w:r>
      <w:r>
        <w:t>.</w:t>
      </w:r>
      <w:r w:rsidRPr="00F753B2">
        <w:t>Nezahat Onbaşı</w:t>
      </w:r>
      <w:r w:rsidRPr="00E932F9">
        <w:rPr>
          <w:rFonts w:ascii="Comic Sans MS" w:hAnsi="Comic Sans MS"/>
          <w:b/>
        </w:rPr>
        <w:t xml:space="preserve">                                                        </w:t>
      </w:r>
    </w:p>
    <w:p w:rsidR="00C95FAA" w:rsidRPr="00E029D9" w:rsidRDefault="00C95FAA" w:rsidP="00E029D9">
      <w:pPr>
        <w:rPr>
          <w:rFonts w:ascii="Comic Sans MS" w:hAnsi="Comic Sans MS"/>
          <w:b/>
        </w:rPr>
      </w:pPr>
      <w:r w:rsidRPr="000C65CF">
        <w:rPr>
          <w:b/>
          <w:color w:val="000000"/>
        </w:rPr>
        <w:t>4.</w:t>
      </w:r>
      <w:r>
        <w:rPr>
          <w:color w:val="000000"/>
        </w:rPr>
        <w:t xml:space="preserve">   </w:t>
      </w:r>
      <w:r w:rsidRPr="000C65CF">
        <w:rPr>
          <w:color w:val="000000"/>
        </w:rPr>
        <w:t xml:space="preserve">“Savaşın başında düşman Eskişehir ve Kütahya’yı işgal etti. Ankara’nın </w:t>
      </w:r>
      <w:smartTag w:uri="urn:schemas-microsoft-com:office:smarttags" w:element="metricconverter">
        <w:smartTagPr>
          <w:attr w:name="ProductID" w:val="50 km"/>
        </w:smartTagPr>
        <w:r w:rsidRPr="000C65CF">
          <w:rPr>
            <w:color w:val="000000"/>
          </w:rPr>
          <w:t>50 km</w:t>
        </w:r>
      </w:smartTag>
      <w:r w:rsidRPr="000C65CF">
        <w:rPr>
          <w:color w:val="000000"/>
        </w:rPr>
        <w:t xml:space="preserve"> yakınına kadar yaklaştı.</w:t>
      </w:r>
      <w:r>
        <w:rPr>
          <w:color w:val="000000"/>
        </w:rPr>
        <w:t xml:space="preserve"> </w:t>
      </w:r>
      <w:r w:rsidRPr="000C65CF">
        <w:rPr>
          <w:color w:val="000000"/>
        </w:rPr>
        <w:t>TBMM’nin Kayseri’ye taşınmasını teklif edenler oldu.</w:t>
      </w:r>
      <w:r>
        <w:rPr>
          <w:color w:val="000000"/>
        </w:rPr>
        <w:t xml:space="preserve"> </w:t>
      </w:r>
      <w:r w:rsidRPr="000C65CF">
        <w:rPr>
          <w:color w:val="000000"/>
        </w:rPr>
        <w:t>Mustafa Kemal, ordunun başına geçti”</w:t>
      </w:r>
    </w:p>
    <w:p w:rsidR="00C95FAA" w:rsidRPr="000C65CF" w:rsidRDefault="00C95FAA" w:rsidP="00124457">
      <w:pPr>
        <w:spacing w:after="0"/>
        <w:rPr>
          <w:color w:val="000000"/>
        </w:rPr>
      </w:pPr>
      <w:r>
        <w:rPr>
          <w:color w:val="000000"/>
        </w:rPr>
        <w:t>Yukarıda anlatılan savaş,  aşağıdakilerden hangisidir?</w:t>
      </w:r>
    </w:p>
    <w:p w:rsidR="00C95FAA" w:rsidRDefault="00C95FAA" w:rsidP="00D31819">
      <w:r w:rsidRPr="003635AD">
        <w:t>A.I.İnönü Savaşı      B.II.İnönü Savaşı       C.Başkumandanlık Meydan Savaşı     D.Sakarya Meydan Savaşı</w:t>
      </w:r>
    </w:p>
    <w:p w:rsidR="00C95FAA" w:rsidRDefault="00C95FAA" w:rsidP="00D31819">
      <w:pPr>
        <w:rPr>
          <w:b/>
        </w:rPr>
      </w:pPr>
    </w:p>
    <w:p w:rsidR="00C95FAA" w:rsidRPr="00E029D9" w:rsidRDefault="00C95FAA" w:rsidP="00D31819">
      <w:pPr>
        <w:rPr>
          <w:b/>
          <w:u w:val="single"/>
        </w:rPr>
      </w:pPr>
      <w:r w:rsidRPr="003635AD">
        <w:rPr>
          <w:b/>
        </w:rPr>
        <w:t>5.</w:t>
      </w:r>
      <w:r>
        <w:t xml:space="preserve">Aşağıdakilerden hangisi, yurdumuzu işgal eden devletlerden </w:t>
      </w:r>
      <w:r w:rsidRPr="003635AD">
        <w:rPr>
          <w:b/>
          <w:u w:val="single"/>
        </w:rPr>
        <w:t>değildir?</w:t>
      </w:r>
      <w:r>
        <w:rPr>
          <w:b/>
          <w:u w:val="single"/>
        </w:rPr>
        <w:t xml:space="preserve">                                           </w:t>
      </w:r>
      <w:r>
        <w:t>A.İtalya                                   B.İngiltere                                     C.Rusya                                      D.Fransa</w:t>
      </w:r>
    </w:p>
    <w:p w:rsidR="00C95FAA" w:rsidRDefault="00C95FAA" w:rsidP="002414F8">
      <w:pPr>
        <w:rPr>
          <w:b/>
        </w:rPr>
      </w:pPr>
    </w:p>
    <w:p w:rsidR="00C95FAA" w:rsidRPr="002414F8" w:rsidRDefault="00C95FAA" w:rsidP="002414F8">
      <w:r w:rsidRPr="002414F8">
        <w:rPr>
          <w:b/>
        </w:rPr>
        <w:t>6.</w:t>
      </w:r>
      <w:r>
        <w:t xml:space="preserve">                    </w:t>
      </w:r>
      <w:r w:rsidRPr="002414F8">
        <w:rPr>
          <w:i/>
        </w:rPr>
        <w:t xml:space="preserve">1-Ankara  </w:t>
      </w:r>
      <w:r>
        <w:rPr>
          <w:i/>
        </w:rPr>
        <w:t xml:space="preserve">   </w:t>
      </w:r>
      <w:r w:rsidRPr="002414F8">
        <w:rPr>
          <w:i/>
        </w:rPr>
        <w:t xml:space="preserve"> 2- Erzurum  </w:t>
      </w:r>
      <w:r>
        <w:rPr>
          <w:i/>
        </w:rPr>
        <w:t xml:space="preserve">   </w:t>
      </w:r>
      <w:r w:rsidRPr="002414F8">
        <w:rPr>
          <w:i/>
        </w:rPr>
        <w:t xml:space="preserve">3-Sivas </w:t>
      </w:r>
      <w:r>
        <w:rPr>
          <w:i/>
        </w:rPr>
        <w:t xml:space="preserve">   </w:t>
      </w:r>
      <w:r w:rsidRPr="002414F8">
        <w:rPr>
          <w:i/>
        </w:rPr>
        <w:t xml:space="preserve"> 4-Amasya         </w:t>
      </w:r>
    </w:p>
    <w:p w:rsidR="00C95FAA" w:rsidRDefault="00C95FAA" w:rsidP="002414F8">
      <w:pPr>
        <w:tabs>
          <w:tab w:val="left" w:pos="4545"/>
        </w:tabs>
        <w:spacing w:line="360" w:lineRule="auto"/>
        <w:ind w:right="-108"/>
      </w:pPr>
      <w:r w:rsidRPr="002414F8">
        <w:t xml:space="preserve"> Atatürk, Kurtuluş Savaşı süresince yukarıdaki şehirlerde bulunmuştur. Bu şehirlerin Atatürk’ün bulunduğu dönemlere göre kronolojik sıralaması hangisidir?</w:t>
      </w:r>
      <w:r w:rsidRPr="002414F8">
        <w:rPr>
          <w:i/>
        </w:rPr>
        <w:t xml:space="preserve"> </w:t>
      </w:r>
      <w:r>
        <w:t xml:space="preserve">                                                                          </w:t>
      </w:r>
      <w:r w:rsidRPr="002414F8">
        <w:t xml:space="preserve">A. 1-2-3-4          </w:t>
      </w:r>
      <w:r>
        <w:t xml:space="preserve">                     </w:t>
      </w:r>
      <w:r w:rsidRPr="002414F8">
        <w:t xml:space="preserve">   </w:t>
      </w:r>
      <w:r>
        <w:t>B.</w:t>
      </w:r>
      <w:r w:rsidRPr="002414F8">
        <w:t xml:space="preserve">4-2-3-1    </w:t>
      </w:r>
      <w:r>
        <w:t xml:space="preserve">                         </w:t>
      </w:r>
      <w:r w:rsidRPr="002414F8">
        <w:t xml:space="preserve">  </w:t>
      </w:r>
      <w:r>
        <w:t xml:space="preserve">  </w:t>
      </w:r>
      <w:r w:rsidRPr="002414F8">
        <w:t xml:space="preserve">  C</w:t>
      </w:r>
      <w:r>
        <w:t>.</w:t>
      </w:r>
      <w:r w:rsidRPr="002414F8">
        <w:t xml:space="preserve">  4-1-2-3         </w:t>
      </w:r>
      <w:r>
        <w:t xml:space="preserve">                    </w:t>
      </w:r>
      <w:r w:rsidRPr="002414F8">
        <w:t xml:space="preserve">    D</w:t>
      </w:r>
      <w:r>
        <w:t>.</w:t>
      </w:r>
      <w:r w:rsidRPr="002414F8">
        <w:t>1-3-4-2</w:t>
      </w:r>
    </w:p>
    <w:p w:rsidR="00C95FAA" w:rsidRDefault="00C95FAA" w:rsidP="00BA4EBF">
      <w:pPr>
        <w:rPr>
          <w:b/>
        </w:rPr>
      </w:pPr>
    </w:p>
    <w:p w:rsidR="00C95FAA" w:rsidRDefault="00C95FAA" w:rsidP="00BA4EBF">
      <w:pPr>
        <w:rPr>
          <w:rFonts w:cs="Tahoma"/>
        </w:rPr>
      </w:pPr>
      <w:r w:rsidRPr="00BA4EBF">
        <w:rPr>
          <w:b/>
        </w:rPr>
        <w:t>7.</w:t>
      </w:r>
      <w:r w:rsidRPr="00BA4EBF">
        <w:rPr>
          <w:rFonts w:cs="Tahoma"/>
        </w:rPr>
        <w:t xml:space="preserve"> Aile tarihini yazarken, aşağıdakilerin hangisinden aile geçmişi hakkında bilgi edinemeyiz?</w:t>
      </w:r>
      <w:r>
        <w:rPr>
          <w:rFonts w:cs="Tahoma"/>
        </w:rPr>
        <w:t xml:space="preserve">                 </w:t>
      </w:r>
      <w:r w:rsidRPr="00E8436B">
        <w:rPr>
          <w:rFonts w:cs="Tahoma"/>
        </w:rPr>
        <w:t xml:space="preserve">A. fotoğraflar                  </w:t>
      </w:r>
      <w:r>
        <w:rPr>
          <w:rFonts w:cs="Tahoma"/>
        </w:rPr>
        <w:t xml:space="preserve">    </w:t>
      </w:r>
      <w:r w:rsidRPr="00E8436B">
        <w:rPr>
          <w:rFonts w:cs="Tahoma"/>
        </w:rPr>
        <w:t xml:space="preserve">  B. bilgisayar</w:t>
      </w:r>
      <w:r>
        <w:rPr>
          <w:rFonts w:cs="Tahoma"/>
        </w:rPr>
        <w:t xml:space="preserve">                        </w:t>
      </w:r>
      <w:r w:rsidRPr="00E8436B">
        <w:rPr>
          <w:rFonts w:cs="Tahoma"/>
        </w:rPr>
        <w:t xml:space="preserve">C. eski eşyalar        </w:t>
      </w:r>
      <w:r>
        <w:rPr>
          <w:rFonts w:cs="Tahoma"/>
        </w:rPr>
        <w:t xml:space="preserve">       </w:t>
      </w:r>
      <w:r w:rsidRPr="00E8436B">
        <w:rPr>
          <w:rFonts w:cs="Tahoma"/>
        </w:rPr>
        <w:t xml:space="preserve">         D. yaşlı insanlar</w:t>
      </w:r>
    </w:p>
    <w:p w:rsidR="00C95FAA" w:rsidRDefault="00C95FAA" w:rsidP="00D92A12">
      <w:pPr>
        <w:rPr>
          <w:rFonts w:cs="Tahoma"/>
          <w:b/>
        </w:rPr>
      </w:pPr>
    </w:p>
    <w:p w:rsidR="00C95FAA" w:rsidRDefault="00C95FAA" w:rsidP="00D92A12">
      <w:r w:rsidRPr="00D92A12">
        <w:rPr>
          <w:rFonts w:cs="Tahoma"/>
          <w:b/>
        </w:rPr>
        <w:t>8.</w:t>
      </w:r>
      <w:r w:rsidRPr="00D92A12">
        <w:t xml:space="preserve"> </w:t>
      </w:r>
      <w:r>
        <w:t xml:space="preserve">      “</w:t>
      </w:r>
      <w:r w:rsidRPr="00FF7875">
        <w:t>Bazı insanlar boş zamanlarını kitap okuyarak değerlendirmeyi tercih ederken, bazıları film izlemeyi tercih edebilir. Bazıları ise müzik dinlemeyi ya da spor yapmayı tercih edebilirler.</w:t>
      </w:r>
      <w:r>
        <w:t>”</w:t>
      </w:r>
    </w:p>
    <w:p w:rsidR="00C95FAA" w:rsidRDefault="00C95FAA" w:rsidP="00D92A12">
      <w:r>
        <w:t xml:space="preserve">            </w:t>
      </w:r>
      <w:r w:rsidRPr="00FF7875">
        <w:t>Yukarıdaki paragraftaki ana düşünce aşağıdaki cümlelerin hangisinde verilmiştir?</w:t>
      </w:r>
    </w:p>
    <w:p w:rsidR="00C95FAA" w:rsidRDefault="00C95FAA" w:rsidP="00D92A12">
      <w:pPr>
        <w:spacing w:after="0" w:line="240" w:lineRule="auto"/>
      </w:pPr>
      <w:r>
        <w:t>A.</w:t>
      </w:r>
      <w:r w:rsidRPr="00D92A12">
        <w:t xml:space="preserve"> </w:t>
      </w:r>
      <w:r>
        <w:t>Bazı insanlar müzik dinlemeyi çok sever.                  B.</w:t>
      </w:r>
      <w:r w:rsidRPr="00D92A12">
        <w:t xml:space="preserve"> </w:t>
      </w:r>
      <w:r>
        <w:t>Boş zamanlarımızda kitap okumalıyız.               C.</w:t>
      </w:r>
      <w:r w:rsidRPr="00D92A12">
        <w:t xml:space="preserve"> </w:t>
      </w:r>
      <w:r>
        <w:t>İnsanların tercihleri ve zevkleri farklıdır.                   D.İnsanlar spor yaparsa sağlıklı olur.</w:t>
      </w:r>
    </w:p>
    <w:p w:rsidR="00C95FAA" w:rsidRDefault="00C95FAA" w:rsidP="00D92A12">
      <w:pPr>
        <w:spacing w:after="0" w:line="240" w:lineRule="auto"/>
      </w:pPr>
    </w:p>
    <w:p w:rsidR="00C95FAA" w:rsidRDefault="00C95FAA" w:rsidP="00D92A12">
      <w:pPr>
        <w:spacing w:after="0" w:line="240" w:lineRule="auto"/>
      </w:pPr>
    </w:p>
    <w:p w:rsidR="00C95FAA" w:rsidRDefault="00C95FAA" w:rsidP="00D92A12">
      <w:pPr>
        <w:spacing w:after="0" w:line="240" w:lineRule="auto"/>
        <w:rPr>
          <w:b/>
        </w:rPr>
      </w:pPr>
    </w:p>
    <w:p w:rsidR="00C95FAA" w:rsidRDefault="00C95FAA" w:rsidP="00D92A12">
      <w:pPr>
        <w:spacing w:after="0" w:line="240" w:lineRule="auto"/>
      </w:pPr>
      <w:r w:rsidRPr="009F5AAF">
        <w:rPr>
          <w:b/>
        </w:rPr>
        <w:t>9.</w:t>
      </w:r>
      <w:r>
        <w:t xml:space="preserve">   “</w:t>
      </w:r>
      <w:r w:rsidRPr="009F5AAF">
        <w:t xml:space="preserve"> </w:t>
      </w:r>
      <w:r w:rsidRPr="00E50C82">
        <w:t>Kültür; bir toplumun dili, gelenekleri, görenekleri, duygu ve düşünceleri ile sanat eserlerinin tümüdür.</w:t>
      </w:r>
      <w:r>
        <w:t>”</w:t>
      </w:r>
    </w:p>
    <w:p w:rsidR="00C95FAA" w:rsidRDefault="00C95FAA" w:rsidP="00D92A12">
      <w:pPr>
        <w:spacing w:after="0" w:line="240" w:lineRule="auto"/>
        <w:rPr>
          <w:b/>
          <w:u w:val="single"/>
        </w:rPr>
      </w:pPr>
      <w:r>
        <w:t xml:space="preserve">                        Aşağıdakilerden hangisi kültürü meydana getiren öğelerden biri </w:t>
      </w:r>
      <w:r w:rsidRPr="009F5AAF">
        <w:rPr>
          <w:b/>
          <w:u w:val="single"/>
        </w:rPr>
        <w:t>değildir?</w:t>
      </w:r>
    </w:p>
    <w:p w:rsidR="00C95FAA" w:rsidRDefault="00C95FAA" w:rsidP="009F5AAF">
      <w:pPr>
        <w:spacing w:after="0" w:line="240" w:lineRule="auto"/>
      </w:pPr>
      <w:r>
        <w:t>A.bayram ziyaretleri            B.</w:t>
      </w:r>
      <w:r w:rsidRPr="009F5AAF">
        <w:t xml:space="preserve"> </w:t>
      </w:r>
      <w:r>
        <w:t>türkülerimiz          C.</w:t>
      </w:r>
      <w:r w:rsidRPr="009F5AAF">
        <w:t xml:space="preserve"> </w:t>
      </w:r>
      <w:r>
        <w:t>Nasrettin Hoca fıkraları      D.Futbol maçları</w:t>
      </w:r>
    </w:p>
    <w:p w:rsidR="00C95FAA" w:rsidRDefault="00C95FAA" w:rsidP="009F5AAF">
      <w:pPr>
        <w:spacing w:after="0" w:line="240" w:lineRule="auto"/>
      </w:pPr>
    </w:p>
    <w:p w:rsidR="00C95FAA" w:rsidRDefault="00C95FAA" w:rsidP="009F5AAF">
      <w:pPr>
        <w:spacing w:after="0" w:line="240" w:lineRule="auto"/>
        <w:rPr>
          <w:b/>
        </w:rPr>
      </w:pPr>
    </w:p>
    <w:p w:rsidR="00C95FAA" w:rsidRDefault="00C95FAA" w:rsidP="009F5AAF">
      <w:pPr>
        <w:spacing w:after="0" w:line="240" w:lineRule="auto"/>
        <w:rPr>
          <w:b/>
        </w:rPr>
      </w:pPr>
    </w:p>
    <w:p w:rsidR="00C95FAA" w:rsidRPr="009F5AAF" w:rsidRDefault="00C95FAA" w:rsidP="009F5AAF">
      <w:pPr>
        <w:spacing w:after="0" w:line="240" w:lineRule="auto"/>
      </w:pPr>
      <w:r w:rsidRPr="009F5AAF">
        <w:rPr>
          <w:b/>
        </w:rPr>
        <w:t>10.</w:t>
      </w:r>
      <w:r w:rsidRPr="009F5AAF">
        <w:t>Aşağıdaki olaylardan hangisi, diğerlerinden daha önce olmuştur?</w:t>
      </w:r>
    </w:p>
    <w:p w:rsidR="00C95FAA" w:rsidRDefault="00C95FAA" w:rsidP="009F5AAF">
      <w:pPr>
        <w:spacing w:after="0" w:line="240" w:lineRule="auto"/>
      </w:pPr>
      <w:r w:rsidRPr="009F5AAF">
        <w:t xml:space="preserve">A.Erzurum Kongresi         </w:t>
      </w:r>
      <w:r>
        <w:t xml:space="preserve"> </w:t>
      </w:r>
      <w:r w:rsidRPr="009F5AAF">
        <w:t xml:space="preserve">   B.Sivas Kongresi       </w:t>
      </w:r>
      <w:r>
        <w:t xml:space="preserve">    </w:t>
      </w:r>
      <w:r w:rsidRPr="009F5AAF">
        <w:t xml:space="preserve"> C.1.İnönü Savaşı  </w:t>
      </w:r>
      <w:r>
        <w:t xml:space="preserve">       </w:t>
      </w:r>
      <w:r w:rsidRPr="009F5AAF">
        <w:t xml:space="preserve">  </w:t>
      </w:r>
      <w:r>
        <w:t xml:space="preserve"> </w:t>
      </w:r>
      <w:r w:rsidRPr="009F5AAF">
        <w:t>D.Atatürk’ün Samsun’a çıkışı</w:t>
      </w:r>
    </w:p>
    <w:p w:rsidR="00C95FAA" w:rsidRDefault="00C95FAA" w:rsidP="009F5AAF">
      <w:pPr>
        <w:spacing w:after="0" w:line="240" w:lineRule="auto"/>
      </w:pPr>
    </w:p>
    <w:p w:rsidR="00C95FAA" w:rsidRDefault="00C95FAA" w:rsidP="009F5AAF">
      <w:pPr>
        <w:spacing w:after="0" w:line="240" w:lineRule="auto"/>
      </w:pPr>
    </w:p>
    <w:p w:rsidR="00C95FAA" w:rsidRDefault="00C95FAA" w:rsidP="00E029D9">
      <w:pPr>
        <w:spacing w:after="0" w:line="240" w:lineRule="auto"/>
        <w:jc w:val="center"/>
      </w:pPr>
    </w:p>
    <w:p w:rsidR="00C95FAA" w:rsidRPr="002414F8" w:rsidRDefault="00C95FAA" w:rsidP="009D0E8F">
      <w:pPr>
        <w:spacing w:after="0" w:line="240" w:lineRule="auto"/>
        <w:jc w:val="center"/>
      </w:pPr>
      <w:r>
        <w:t>BAŞARILAR DİLERİM.  DİKKATLİ OKUYUN.  CEVAPLARI KONTROL EDİN.                                                     GÖZDEN KAÇIRDIĞINIZ SORU VAR MI DİYE KONTROL EDİN.</w:t>
      </w:r>
    </w:p>
    <w:p w:rsidR="00C95FAA" w:rsidRPr="009C6E48" w:rsidRDefault="00C95FAA"/>
    <w:sectPr w:rsidR="00C95FAA" w:rsidRPr="009C6E48" w:rsidSect="005B3109">
      <w:pgSz w:w="11906" w:h="16838"/>
      <w:pgMar w:top="1417" w:right="1417" w:bottom="1417" w:left="1417" w:header="708" w:footer="708" w:gutter="0"/>
      <w:pgBorders w:offsetFrom="page">
        <w:top w:val="dashed" w:sz="4" w:space="24" w:color="auto"/>
        <w:left w:val="dashed" w:sz="4" w:space="24" w:color="auto"/>
        <w:bottom w:val="dashed" w:sz="4" w:space="24" w:color="auto"/>
        <w:right w:val="dashed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81579"/>
    <w:multiLevelType w:val="hybridMultilevel"/>
    <w:tmpl w:val="4DBA37B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DEE517D"/>
    <w:multiLevelType w:val="hybridMultilevel"/>
    <w:tmpl w:val="8A0C67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72F498C"/>
    <w:multiLevelType w:val="hybridMultilevel"/>
    <w:tmpl w:val="62CCCBCE"/>
    <w:lvl w:ilvl="0" w:tplc="EFB452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6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268449A"/>
    <w:multiLevelType w:val="hybridMultilevel"/>
    <w:tmpl w:val="7716297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4E5618F"/>
    <w:multiLevelType w:val="hybridMultilevel"/>
    <w:tmpl w:val="BD8ADDBA"/>
    <w:lvl w:ilvl="0" w:tplc="DDCC76B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C94CC7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3109"/>
    <w:rsid w:val="0009292F"/>
    <w:rsid w:val="000C65CF"/>
    <w:rsid w:val="00124457"/>
    <w:rsid w:val="00160BDB"/>
    <w:rsid w:val="001E2E11"/>
    <w:rsid w:val="001F6DA0"/>
    <w:rsid w:val="00205151"/>
    <w:rsid w:val="002414F8"/>
    <w:rsid w:val="002832C1"/>
    <w:rsid w:val="003635AD"/>
    <w:rsid w:val="003A59B7"/>
    <w:rsid w:val="0053754F"/>
    <w:rsid w:val="00571C58"/>
    <w:rsid w:val="005B3109"/>
    <w:rsid w:val="005F696C"/>
    <w:rsid w:val="0067747A"/>
    <w:rsid w:val="00803B0F"/>
    <w:rsid w:val="00805842"/>
    <w:rsid w:val="00900222"/>
    <w:rsid w:val="009806D8"/>
    <w:rsid w:val="009C6E48"/>
    <w:rsid w:val="009D0E8F"/>
    <w:rsid w:val="009F50D0"/>
    <w:rsid w:val="009F5AAF"/>
    <w:rsid w:val="00A31A11"/>
    <w:rsid w:val="00BA1827"/>
    <w:rsid w:val="00BA4EBF"/>
    <w:rsid w:val="00C834E9"/>
    <w:rsid w:val="00C95FAA"/>
    <w:rsid w:val="00D31819"/>
    <w:rsid w:val="00D92A12"/>
    <w:rsid w:val="00DF734C"/>
    <w:rsid w:val="00E029D9"/>
    <w:rsid w:val="00E27EE3"/>
    <w:rsid w:val="00E50C82"/>
    <w:rsid w:val="00E60136"/>
    <w:rsid w:val="00E8436B"/>
    <w:rsid w:val="00E925CF"/>
    <w:rsid w:val="00E932F9"/>
    <w:rsid w:val="00F753B2"/>
    <w:rsid w:val="00FF7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2C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F6D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311</TotalTime>
  <Pages>2</Pages>
  <Words>944</Words>
  <Characters>5383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www.sorubak.com;</dc:subject>
  <dc:creator>www.sorubak.com; UltraXP User</dc:creator>
  <cp:keywords>www.sorubak.com</cp:keywords>
  <dc:description>www.sorubak.com;</dc:description>
  <cp:lastModifiedBy>edanur</cp:lastModifiedBy>
  <cp:revision>15</cp:revision>
  <cp:lastPrinted>2014-12-02T16:02:00Z</cp:lastPrinted>
  <dcterms:created xsi:type="dcterms:W3CDTF">2010-12-09T13:55:00Z</dcterms:created>
  <dcterms:modified xsi:type="dcterms:W3CDTF">2014-12-02T16:02:00Z</dcterms:modified>
  <cp:category>www.sorubak.com</cp:category>
</cp:coreProperties>
</file>