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4E" w:rsidRPr="00076B56" w:rsidRDefault="00DE064E">
      <w:pPr>
        <w:rPr>
          <w:rFonts w:ascii="Arial" w:hAnsi="Arial" w:cs="Arial"/>
        </w:rPr>
      </w:pPr>
      <w:r w:rsidRPr="00076B56">
        <w:rPr>
          <w:rFonts w:ascii="Arial" w:hAnsi="Arial" w:cs="Arial"/>
        </w:rPr>
        <w:t>Adı Soyadı:………………………………..</w:t>
      </w:r>
    </w:p>
    <w:p w:rsidR="00DE064E" w:rsidRPr="00076B56" w:rsidRDefault="00DE064E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CİHANGİR İLKÖĞRETİM OKULU</w:t>
      </w:r>
    </w:p>
    <w:p w:rsidR="00DE064E" w:rsidRPr="00076B56" w:rsidRDefault="00DE064E" w:rsidP="0042514C">
      <w:pPr>
        <w:jc w:val="center"/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DİN KÜLTÜRÜ VE AHLAK BİLGİSİ</w:t>
      </w:r>
    </w:p>
    <w:p w:rsidR="00DE064E" w:rsidRPr="00076B56" w:rsidRDefault="00DE064E" w:rsidP="0042514C">
      <w:pPr>
        <w:jc w:val="center"/>
        <w:rPr>
          <w:rFonts w:ascii="Arial" w:hAnsi="Arial" w:cs="Arial"/>
        </w:rPr>
      </w:pPr>
      <w:r w:rsidRPr="00076B56">
        <w:rPr>
          <w:rFonts w:ascii="Arial" w:hAnsi="Arial" w:cs="Arial"/>
        </w:rPr>
        <w:t>4. SINIF 1.DÖNEM 1.YAZILI SORULARI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A. Aşağıdaki cümlelerin doğru olanına (D), yanlış olanına (Y) ile işaretleyiniz. 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(10 puan)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İnsanlara teşekkür etmeyen Allah’a da teşekkür etmez.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Zor durumda kalanlara yardım etmek sevaptır.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davranışta bulunmak hepimizin görevi değildir.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Selamlaşmak insanları birbirine yakınlaştırır ve kaynaştırır.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Besmele çekmekle, Allah’a olan inancımızı ifade ederiz.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 xml:space="preserve">Çalmak, hile yapmak, içki içmek, kötü söz söylemek helaldir. 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Haram, Allah’ın yapılmasını kesin olarak yasakladığı iş ve davranışlardır.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Çevremizde bulunan; cami, minare, mescit, kilise ve havralar, dini sembollerdir.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Güzel ahlak, güzel söz ve davranışlarda bulunmamaktır.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 xml:space="preserve">(…..) </w:t>
      </w:r>
      <w:r w:rsidRPr="00076B56">
        <w:rPr>
          <w:rFonts w:ascii="Arial" w:hAnsi="Arial" w:cs="Arial"/>
        </w:rPr>
        <w:tab/>
        <w:t>İnsanlarla konuşurken yersiz tartışmalara girmemeliyiz.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B. Aşağıda boş bırakılan yerleri üstündeki kutuda yer alan uygun sözcüklerle doldurunuz.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6"/>
        <w:gridCol w:w="1976"/>
        <w:gridCol w:w="1976"/>
        <w:gridCol w:w="1976"/>
        <w:gridCol w:w="1976"/>
      </w:tblGrid>
      <w:tr w:rsidR="00DE064E" w:rsidRPr="00076B56" w:rsidTr="00632E01">
        <w:trPr>
          <w:trHeight w:val="379"/>
        </w:trPr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haram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sevap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teşekkür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selam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güzel</w:t>
            </w:r>
          </w:p>
        </w:tc>
      </w:tr>
      <w:tr w:rsidR="00DE064E" w:rsidRPr="00076B56" w:rsidTr="00632E01">
        <w:trPr>
          <w:trHeight w:val="379"/>
        </w:trPr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sembol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yol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besmele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dua</w:t>
            </w:r>
          </w:p>
        </w:tc>
        <w:tc>
          <w:tcPr>
            <w:tcW w:w="1976" w:type="dxa"/>
          </w:tcPr>
          <w:p w:rsidR="00DE064E" w:rsidRPr="00632E01" w:rsidRDefault="00DE064E" w:rsidP="00632E01">
            <w:pPr>
              <w:jc w:val="center"/>
              <w:rPr>
                <w:rFonts w:ascii="Arial" w:hAnsi="Arial" w:cs="Arial"/>
              </w:rPr>
            </w:pPr>
            <w:r w:rsidRPr="00632E01">
              <w:rPr>
                <w:rFonts w:ascii="Arial" w:hAnsi="Arial" w:cs="Arial"/>
              </w:rPr>
              <w:t>günah</w:t>
            </w:r>
          </w:p>
        </w:tc>
      </w:tr>
    </w:tbl>
    <w:p w:rsidR="00DE064E" w:rsidRPr="00076B56" w:rsidRDefault="00DE064E" w:rsidP="00F31E72">
      <w:pPr>
        <w:rPr>
          <w:rFonts w:ascii="Arial" w:hAnsi="Arial" w:cs="Arial"/>
        </w:rPr>
      </w:pPr>
    </w:p>
    <w:p w:rsidR="00DE064E" w:rsidRPr="00076B56" w:rsidRDefault="00DE064E" w:rsidP="00F31E72">
      <w:pPr>
        <w:rPr>
          <w:rFonts w:ascii="Arial" w:hAnsi="Arial" w:cs="Arial"/>
        </w:rPr>
      </w:pPr>
      <w:r w:rsidRPr="00076B56">
        <w:rPr>
          <w:rFonts w:ascii="Arial" w:hAnsi="Arial" w:cs="Arial"/>
        </w:rPr>
        <w:t>1. Kur’an okurken, bir araca binerken, yemeğe ya da bir işe başlarken …………. çekeriz.</w:t>
      </w:r>
    </w:p>
    <w:p w:rsidR="00DE064E" w:rsidRPr="00076B56" w:rsidRDefault="00DE064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2. Dinimizin yapılmasını yasakladığı iş ve davranışları yapmak ………….tır.</w:t>
      </w:r>
    </w:p>
    <w:p w:rsidR="00DE064E" w:rsidRPr="00076B56" w:rsidRDefault="00DE064E" w:rsidP="00485DFE">
      <w:pPr>
        <w:rPr>
          <w:rFonts w:ascii="Arial" w:hAnsi="Arial" w:cs="Arial"/>
        </w:rPr>
      </w:pPr>
      <w:r w:rsidRPr="00076B56">
        <w:rPr>
          <w:rFonts w:ascii="Arial" w:hAnsi="Arial" w:cs="Arial"/>
        </w:rPr>
        <w:t>3. Allah’ın insanların iyi söz ve davranışlarına verdiği karşılığa ………….. denir.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4. Helal olan işleri yapmalı, ……… olan iş, söz ve davranışlardan uzak durmalıyız.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5. .......... etmek bizi Allah’a yaklaştırır.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6. Birisi bize …………. verdiği zaman biz de ondan daha güzeli ile karşılık vermeliyiz.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7. ………, duyularla ifade edilemeyen bir şeyi belirten somut nesne veya işaretlerdir.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8. Din, ailemiz ve diğer insanlarla olan ilişkilerimizde bize ……….. gösterir.</w:t>
      </w:r>
    </w:p>
    <w:p w:rsidR="00DE064E" w:rsidRPr="00076B56" w:rsidRDefault="00DE064E" w:rsidP="00E77C32">
      <w:pPr>
        <w:rPr>
          <w:rFonts w:ascii="Arial" w:hAnsi="Arial" w:cs="Arial"/>
        </w:rPr>
      </w:pPr>
      <w:r w:rsidRPr="00076B56">
        <w:rPr>
          <w:rFonts w:ascii="Arial" w:hAnsi="Arial" w:cs="Arial"/>
        </w:rPr>
        <w:t>9. Hz. Muhammed: “Sizin en hayırlınız ahlakı en …………. olanınızdır.” buyurmuştur.</w:t>
      </w:r>
    </w:p>
    <w:p w:rsidR="00DE064E" w:rsidRPr="00076B56" w:rsidRDefault="00DE064E" w:rsidP="0042514C">
      <w:pPr>
        <w:rPr>
          <w:rFonts w:ascii="Arial" w:hAnsi="Arial" w:cs="Arial"/>
        </w:rPr>
      </w:pPr>
      <w:r w:rsidRPr="00076B56">
        <w:rPr>
          <w:rFonts w:ascii="Arial" w:hAnsi="Arial" w:cs="Arial"/>
        </w:rPr>
        <w:t>10. Bize yardımcı olan herkese mutlaka ……..…… etmeliyiz.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9217EA">
      <w:pPr>
        <w:rPr>
          <w:rFonts w:ascii="Arial" w:hAnsi="Arial" w:cs="Arial"/>
        </w:rPr>
      </w:pPr>
      <w:r w:rsidRPr="00076B56">
        <w:rPr>
          <w:rFonts w:ascii="Arial" w:hAnsi="Arial" w:cs="Arial"/>
        </w:rPr>
        <w:t>C. Aşağıdaki etkinlikte sol sütunda verilen seçenekleri, sağ sütunda yer alan uygun cümlelerle eşleştiriniz.  (10 puan)</w:t>
      </w:r>
    </w:p>
    <w:p w:rsidR="00DE064E" w:rsidRPr="00076B56" w:rsidRDefault="00DE064E" w:rsidP="009217EA">
      <w:pPr>
        <w:rPr>
          <w:rFonts w:ascii="Arial" w:hAnsi="Arial" w:cs="Arial"/>
        </w:rPr>
      </w:pPr>
    </w:p>
    <w:p w:rsidR="00DE064E" w:rsidRPr="00076B56" w:rsidRDefault="00DE064E" w:rsidP="009217EA">
      <w:pPr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8pt;margin-top:.15pt;width:224.25pt;height:32.25pt;z-index:25165568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.2pt;margin-top:.15pt;width:224.25pt;height:32.25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 Tur" w:hAnsi="Alfabe Hv Bt Tur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DE064E" w:rsidRPr="00076B56" w:rsidRDefault="00DE064E" w:rsidP="009217EA">
      <w:pPr>
        <w:rPr>
          <w:rFonts w:ascii="Arial" w:hAnsi="Arial" w:cs="Arial"/>
        </w:rPr>
      </w:pPr>
      <w:r>
        <w:rPr>
          <w:noProof/>
        </w:rPr>
        <w:pict>
          <v:shape id="_x0000_s1028" type="#_x0000_t202" style="position:absolute;margin-left:281.8pt;margin-top:143.1pt;width:224.25pt;height:32.25pt;z-index:2516597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81.8pt;margin-top:101.85pt;width:224.25pt;height:32.25pt;z-index:25165875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1.8pt;margin-top:62.85pt;width:224.25pt;height:32.25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Allah’a ısmarladık,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81.8pt;margin-top:25.35pt;width:224.25pt;height:32.25pt;z-index:25165670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.2pt;margin-top:143.1pt;width:224.25pt;height:32.25pt;z-index:25165465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.2pt;margin-top:101.85pt;width:224.25pt;height:32.25pt;z-index:25165363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.2pt;margin-top:62.85pt;width:224.25pt;height:32.25pt;z-index:25165260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.2pt;margin-top:25.35pt;width:224.25pt;height:32.25pt;z-index:25165158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E064E" w:rsidRPr="00DE1295" w:rsidRDefault="00DE06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</w:rPr>
        <w:t>Ç. Aşağıdaki çoktan seçmeli soruların doğru cevabının olduğu seçeneği işaretleyiniz.</w:t>
      </w:r>
    </w:p>
    <w:p w:rsidR="00DE064E" w:rsidRPr="00076B56" w:rsidRDefault="00DE064E" w:rsidP="00AF2B36">
      <w:pPr>
        <w:rPr>
          <w:rFonts w:ascii="Arial" w:hAnsi="Arial" w:cs="Arial"/>
          <w:b/>
        </w:rPr>
        <w:sectPr w:rsidR="00DE064E" w:rsidRPr="00076B56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>
        <w:rPr>
          <w:noProof/>
        </w:rPr>
        <w:pict>
          <v:rect id="_x0000_s1036" style="position:absolute;margin-left:-5.7pt;margin-top:12.35pt;width:541.45pt;height:492.5pt;z-index:-251655680"/>
        </w:pict>
      </w:r>
      <w:r w:rsidRPr="00076B56">
        <w:rPr>
          <w:rFonts w:ascii="Arial" w:hAnsi="Arial" w:cs="Arial"/>
          <w:b/>
        </w:rPr>
        <w:t>( Test soruları 10 x 3 = 30 puandır.)</w:t>
      </w:r>
    </w:p>
    <w:p w:rsidR="00DE064E" w:rsidRPr="00076B56" w:rsidRDefault="00DE064E" w:rsidP="00AF2B36">
      <w:pPr>
        <w:rPr>
          <w:rFonts w:ascii="Arial" w:hAnsi="Arial" w:cs="Arial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59.25pt;margin-top:7.25pt;width:0;height:468.5pt;z-index:251661824" o:connectortype="straight"/>
        </w:pict>
      </w:r>
      <w:r w:rsidRPr="00076B56">
        <w:rPr>
          <w:rFonts w:ascii="Arial" w:hAnsi="Arial" w:cs="Arial"/>
          <w:b/>
        </w:rPr>
        <w:t>1. Aşağıdaki durumların hangisinde besmele çekilmez?</w:t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Birinin kalbini kırarken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Yemek yerken</w:t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Arabaya binerken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28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Bir işe başlarken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 xml:space="preserve">2. Günlük yaşamımızda “Allah’ a şükür.” sözünü aşağıdaki durumların hangisinde söylemeyiz? </w:t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Bir yakınımıza kavuştuğumuzda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Yolculuktan döndüğümüzde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Bir başarı kazandığımızda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Eşyamızı kaybettiğimizde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3. Aşağıdakilerden hangisi helal değildir?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Çalışarak geçimini sağlamak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İsrafa kaçmadan alışveriş yapmak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Doğruluktan ayrılmak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yardımcı olmak</w:t>
      </w: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</w:rPr>
      </w:pPr>
    </w:p>
    <w:p w:rsidR="00DE064E" w:rsidRPr="00076B56" w:rsidRDefault="00DE064E" w:rsidP="00AF2B36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4. Aşağıdakilerden hangisi selamlaşmayı belirtmez?</w:t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İyi günler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Geçmiş olsun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Merhaba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Selamün aleyküm</w:t>
      </w: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5. Aşağıdaki davranışlardan hangisi bize sevap kazandırmaz?</w:t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Yerlere tükürmek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İbadet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Yoksula yardım 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AF2B36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İnsanlara saygı göstermek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noProof/>
        </w:rPr>
        <w:pict>
          <v:shape id="_x0000_s1038" type="#_x0000_t202" style="position:absolute;margin-left:240.55pt;margin-top:4.55pt;width:295.2pt;height:63.75pt;z-index:251663872">
            <v:textbox>
              <w:txbxContent>
                <w:p w:rsidR="00DE064E" w:rsidRDefault="00DE06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E. Kelimeitevhit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Pr="00632E01" w:rsidRDefault="00DE064E" w:rsidP="00221FBC">
                  <w:pPr>
                    <w:pStyle w:val="NormalWeb"/>
                    <w:spacing w:line="285" w:lineRule="atLeast"/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Alfabe Hv Bt" w:hAnsi="Alfabe Hv Bt" w:cs="Tahoma"/>
                      <w:color w:val="333333"/>
                    </w:rPr>
                    <w:t xml:space="preserve">Lâ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 xml:space="preserve">…………………….... </w:t>
                  </w:r>
                  <w:r>
                    <w:rPr>
                      <w:rFonts w:ascii="Alfabe Hv Bt" w:hAnsi="Alfabe Hv Bt" w:cs="Tahoma"/>
                      <w:color w:val="333333"/>
                    </w:rPr>
                    <w:t>illallah, Muhammed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ün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………………………….……...</w:t>
                  </w:r>
                </w:p>
                <w:p w:rsidR="00DE064E" w:rsidRDefault="00DE06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5.7pt;margin-top:4.55pt;width:241.75pt;height:150pt;z-index:251662848">
            <v:textbox>
              <w:txbxContent>
                <w:p w:rsidR="00DE064E" w:rsidRDefault="00DE064E">
                  <w:pPr>
                    <w:rPr>
                      <w:rFonts w:ascii="Hand writing Mutlu" w:hAnsi="Hand writing Mutlu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</w:rPr>
                    <w:t>D. Sübhaneke Duasında eksik bırakılan yerleri tamamlayın.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2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Sübhânekellâhümme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bi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………………..…….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tebârakesmük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………………….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ceddük </w:t>
                  </w:r>
                </w:p>
                <w:p w:rsidR="00DE064E" w:rsidRDefault="00DE06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(ve 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…………….….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senâük) </w:t>
                  </w:r>
                </w:p>
                <w:p w:rsidR="00DE064E" w:rsidRPr="001F5DBB" w:rsidRDefault="00DE064E">
                  <w:pPr>
                    <w:rPr>
                      <w:rFonts w:ascii="Alfabe Hv Bt" w:hAnsi="Alfabe Hv Bt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D41DCD">
                    <w:rPr>
                      <w:rFonts w:ascii="Alfabe Hv Bt" w:hAnsi="Alfabe Hv Bt" w:cs="Tahoma"/>
                      <w:color w:val="000000"/>
                    </w:rPr>
                    <w:t>lâ</w:t>
                  </w:r>
                  <w:r w:rsidRPr="00632E01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 …………….…..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gayrük.</w:t>
                  </w:r>
                  <w:bookmarkEnd w:id="0"/>
                </w:p>
              </w:txbxContent>
            </v:textbox>
          </v:shape>
        </w:pic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>
        <w:rPr>
          <w:noProof/>
        </w:rPr>
        <w:pict>
          <v:shape id="_x0000_s1040" type="#_x0000_t202" style="position:absolute;margin-left:240.55pt;margin-top:7.55pt;width:295.2pt;height:78pt;z-index:251664896">
            <v:textbox>
              <w:txbxContent>
                <w:p w:rsidR="00DE064E" w:rsidRDefault="00DE06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F. Kelimeişehadet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E064E" w:rsidRPr="00632E01" w:rsidRDefault="00DE064E" w:rsidP="00221FBC">
                  <w:pPr>
                    <w:pStyle w:val="NormalWeb"/>
                    <w:spacing w:line="285" w:lineRule="atLeast"/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</w:pPr>
                  <w:r w:rsidRPr="00221FBC">
                    <w:rPr>
                      <w:rFonts w:ascii="Alfabe Hv Bt Tur" w:hAnsi="Alfabe Hv Bt Tur" w:cs="Tahoma"/>
                      <w:color w:val="333333"/>
                    </w:rPr>
                    <w:t xml:space="preserve">Eşhedü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ilâhe </w:t>
                  </w:r>
                  <w:r w:rsidRPr="00632E01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………………….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ve e</w:t>
                  </w:r>
                  <w:r>
                    <w:rPr>
                      <w:rFonts w:ascii="Alfabe Hv Bt Tur" w:hAnsi="Alfabe Hv Bt Tur" w:cs="Tahoma"/>
                      <w:color w:val="333333"/>
                    </w:rPr>
                    <w:t>ş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hedü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…………………..…….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…………………………………………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abduhû ve </w:t>
                  </w:r>
                  <w:r w:rsidRPr="00632E01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………………………………….…….</w:t>
                  </w:r>
                </w:p>
                <w:p w:rsidR="00DE064E" w:rsidRDefault="00DE06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Sınav soruları bitti,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Cevaplarınızı kontrol edin.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BAŞARILAR…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hyperlink r:id="rId5" w:history="1">
        <w:r>
          <w:rPr>
            <w:rStyle w:val="Hyperlink"/>
          </w:rPr>
          <w:t>www.sorubak.com</w:t>
        </w:r>
      </w:hyperlink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 xml:space="preserve">6. Aşağıdaki bilgilerden hangisi </w:t>
      </w:r>
      <w:r w:rsidRPr="00076B56">
        <w:rPr>
          <w:rFonts w:ascii="Arial" w:hAnsi="Arial" w:cs="Arial"/>
          <w:b/>
          <w:u w:val="single"/>
        </w:rPr>
        <w:t>yanlıştır?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  <w:u w:val="single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Din, Allah tarafından gönderilmiştir.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Din, Allah’a inanmamızı ve yalnızca ona ibadet etmemizi emreder.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Dinimizde zorlama vardır.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Dinin amacı, insanları güzel ahlak sahibi yapmaktır.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  <w:b/>
        </w:rPr>
      </w:pPr>
      <w:r w:rsidRPr="00076B56">
        <w:rPr>
          <w:rFonts w:ascii="Arial" w:hAnsi="Arial" w:cs="Arial"/>
          <w:b/>
        </w:rPr>
        <w:t>7.</w:t>
      </w:r>
      <w:r w:rsidRPr="00076B56">
        <w:rPr>
          <w:rFonts w:ascii="Arial" w:hAnsi="Arial" w:cs="Arial"/>
        </w:rPr>
        <w:t xml:space="preserve"> </w:t>
      </w:r>
      <w:r w:rsidRPr="00076B56">
        <w:rPr>
          <w:rFonts w:ascii="Arial" w:hAnsi="Arial" w:cs="Arial"/>
          <w:b/>
        </w:rPr>
        <w:t>Aşağıdakilerden hangisi güzel bir davranıştır?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Dürüst olmak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Kurnazlık yapmak</w:t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Çevreyi kirletmek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tabs>
          <w:tab w:val="left" w:pos="540"/>
          <w:tab w:val="left" w:pos="1080"/>
        </w:tabs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Yalan söylemek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8. Camilerin bitişiğinde, ezan okumak için yapılan, kule şeklindeki yüksek yapıya ne denir?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Şadırvan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Kubbe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Minare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Kilise</w:t>
      </w:r>
    </w:p>
    <w:p w:rsidR="00DE064E" w:rsidRPr="00076B56" w:rsidRDefault="00DE064E" w:rsidP="008B0964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DE064E" w:rsidRPr="00076B56" w:rsidRDefault="00DE064E" w:rsidP="000279F6">
      <w:pPr>
        <w:jc w:val="both"/>
        <w:rPr>
          <w:rFonts w:ascii="Arial" w:hAnsi="Arial" w:cs="Arial"/>
          <w:b/>
          <w:color w:val="000000"/>
        </w:rPr>
      </w:pPr>
    </w:p>
    <w:p w:rsidR="00DE064E" w:rsidRPr="00076B56" w:rsidRDefault="00DE064E" w:rsidP="00E43183">
      <w:pPr>
        <w:rPr>
          <w:rFonts w:ascii="Arial" w:hAnsi="Arial" w:cs="Arial"/>
          <w:b/>
          <w:color w:val="000000"/>
        </w:rPr>
      </w:pPr>
      <w:r w:rsidRPr="00076B56">
        <w:rPr>
          <w:rFonts w:ascii="Arial" w:hAnsi="Arial" w:cs="Arial"/>
          <w:b/>
          <w:color w:val="000000"/>
        </w:rPr>
        <w:t>9. Müslümanların ibadet yerlerine de ad verilir?</w:t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A)</w:t>
      </w:r>
      <w:r w:rsidRPr="00076B56">
        <w:rPr>
          <w:rFonts w:ascii="Arial" w:hAnsi="Arial" w:cs="Arial"/>
          <w:color w:val="000000"/>
        </w:rPr>
        <w:t xml:space="preserve"> Cami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B)</w:t>
      </w:r>
      <w:r w:rsidRPr="00076B56">
        <w:rPr>
          <w:rFonts w:ascii="Arial" w:hAnsi="Arial" w:cs="Arial"/>
          <w:color w:val="000000"/>
        </w:rPr>
        <w:t xml:space="preserve"> Kilise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</w:p>
    <w:p w:rsidR="00DE064E" w:rsidRPr="00076B56" w:rsidRDefault="00DE064E" w:rsidP="000279F6">
      <w:pPr>
        <w:jc w:val="both"/>
        <w:rPr>
          <w:rFonts w:ascii="Arial" w:hAnsi="Arial" w:cs="Arial"/>
          <w:color w:val="000000"/>
        </w:rPr>
      </w:pPr>
      <w:r w:rsidRPr="00076B56">
        <w:rPr>
          <w:rFonts w:ascii="Arial" w:hAnsi="Arial" w:cs="Arial"/>
          <w:b/>
          <w:color w:val="000000"/>
        </w:rPr>
        <w:t>C)</w:t>
      </w:r>
      <w:r w:rsidRPr="00076B56">
        <w:rPr>
          <w:rFonts w:ascii="Arial" w:hAnsi="Arial" w:cs="Arial"/>
          <w:color w:val="000000"/>
        </w:rPr>
        <w:t xml:space="preserve"> Havra</w:t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color w:val="000000"/>
        </w:rPr>
        <w:tab/>
      </w:r>
      <w:r w:rsidRPr="00076B56">
        <w:rPr>
          <w:rFonts w:ascii="Arial" w:hAnsi="Arial" w:cs="Arial"/>
          <w:b/>
          <w:color w:val="000000"/>
        </w:rPr>
        <w:t>D)</w:t>
      </w:r>
      <w:r w:rsidRPr="00076B56">
        <w:rPr>
          <w:rFonts w:ascii="Arial" w:hAnsi="Arial" w:cs="Arial"/>
          <w:color w:val="000000"/>
        </w:rPr>
        <w:t xml:space="preserve"> Tapınak</w:t>
      </w: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42514C">
      <w:pPr>
        <w:rPr>
          <w:rFonts w:ascii="Arial" w:hAnsi="Arial" w:cs="Arial"/>
        </w:rPr>
      </w:pPr>
    </w:p>
    <w:p w:rsidR="00DE064E" w:rsidRPr="00076B56" w:rsidRDefault="00DE064E" w:rsidP="008B0964">
      <w:pPr>
        <w:tabs>
          <w:tab w:val="left" w:pos="180"/>
        </w:tabs>
        <w:ind w:left="-180"/>
        <w:rPr>
          <w:rFonts w:ascii="Arial" w:hAnsi="Arial" w:cs="Arial"/>
          <w:b/>
          <w:bCs/>
        </w:rPr>
      </w:pPr>
      <w:r w:rsidRPr="00076B56">
        <w:rPr>
          <w:rFonts w:ascii="Arial" w:hAnsi="Arial" w:cs="Arial"/>
          <w:b/>
          <w:bCs/>
        </w:rPr>
        <w:t>10. Aşağıdakilerden hangisi ahlaklı kişilerin özelliklerinden değildir?</w:t>
      </w:r>
    </w:p>
    <w:p w:rsidR="00DE064E" w:rsidRPr="00076B56" w:rsidRDefault="00DE064E" w:rsidP="008B0964">
      <w:pPr>
        <w:rPr>
          <w:rFonts w:ascii="Arial" w:hAnsi="Arial" w:cs="Arial"/>
        </w:rPr>
      </w:pP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A)</w:t>
      </w:r>
      <w:r w:rsidRPr="00076B56">
        <w:rPr>
          <w:rFonts w:ascii="Arial" w:hAnsi="Arial" w:cs="Arial"/>
        </w:rPr>
        <w:t xml:space="preserve"> terbiyeli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B)</w:t>
      </w:r>
      <w:r w:rsidRPr="00076B56">
        <w:rPr>
          <w:rFonts w:ascii="Arial" w:hAnsi="Arial" w:cs="Arial"/>
        </w:rPr>
        <w:t xml:space="preserve"> efendi</w:t>
      </w:r>
      <w:r w:rsidRPr="00076B56">
        <w:rPr>
          <w:rFonts w:ascii="Arial" w:hAnsi="Arial" w:cs="Arial"/>
        </w:rPr>
        <w:tab/>
      </w:r>
    </w:p>
    <w:p w:rsidR="00DE064E" w:rsidRPr="00076B56" w:rsidRDefault="00DE064E" w:rsidP="008B0964">
      <w:pPr>
        <w:rPr>
          <w:rFonts w:ascii="Arial" w:hAnsi="Arial" w:cs="Arial"/>
        </w:rPr>
      </w:pPr>
      <w:r w:rsidRPr="00076B56">
        <w:rPr>
          <w:rFonts w:ascii="Arial" w:hAnsi="Arial" w:cs="Arial"/>
          <w:b/>
        </w:rPr>
        <w:t>C)</w:t>
      </w:r>
      <w:r w:rsidRPr="00076B56">
        <w:rPr>
          <w:rFonts w:ascii="Arial" w:hAnsi="Arial" w:cs="Arial"/>
        </w:rPr>
        <w:t xml:space="preserve"> küfürbaz</w:t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</w:rPr>
        <w:tab/>
      </w:r>
      <w:r w:rsidRPr="00076B56">
        <w:rPr>
          <w:rFonts w:ascii="Arial" w:hAnsi="Arial" w:cs="Arial"/>
          <w:b/>
        </w:rPr>
        <w:t>D)</w:t>
      </w:r>
      <w:r w:rsidRPr="00076B56">
        <w:rPr>
          <w:rFonts w:ascii="Arial" w:hAnsi="Arial" w:cs="Arial"/>
        </w:rPr>
        <w:t xml:space="preserve"> güvenilir</w:t>
      </w:r>
    </w:p>
    <w:sectPr w:rsidR="00DE064E" w:rsidRPr="00076B56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14C"/>
    <w:rsid w:val="000279F6"/>
    <w:rsid w:val="00055A5F"/>
    <w:rsid w:val="00076B56"/>
    <w:rsid w:val="001F5DBB"/>
    <w:rsid w:val="00221FBC"/>
    <w:rsid w:val="002457E1"/>
    <w:rsid w:val="00403D1D"/>
    <w:rsid w:val="0042514C"/>
    <w:rsid w:val="00426A56"/>
    <w:rsid w:val="00453D4D"/>
    <w:rsid w:val="00485DFE"/>
    <w:rsid w:val="005B13B7"/>
    <w:rsid w:val="005E3A48"/>
    <w:rsid w:val="00632E01"/>
    <w:rsid w:val="00636AF6"/>
    <w:rsid w:val="006A1319"/>
    <w:rsid w:val="006C0359"/>
    <w:rsid w:val="008B0964"/>
    <w:rsid w:val="009217EA"/>
    <w:rsid w:val="00974285"/>
    <w:rsid w:val="009A65DE"/>
    <w:rsid w:val="00AF2B36"/>
    <w:rsid w:val="00C00EBA"/>
    <w:rsid w:val="00D41DCD"/>
    <w:rsid w:val="00DD5F89"/>
    <w:rsid w:val="00DE064E"/>
    <w:rsid w:val="00DE1295"/>
    <w:rsid w:val="00E43183"/>
    <w:rsid w:val="00E77C32"/>
    <w:rsid w:val="00E85B09"/>
    <w:rsid w:val="00F31E72"/>
    <w:rsid w:val="00F32714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5116"/>
    <w:pPr>
      <w:ind w:left="720"/>
      <w:contextualSpacing/>
    </w:pPr>
  </w:style>
  <w:style w:type="table" w:styleId="TableGrid">
    <w:name w:val="Table Grid"/>
    <w:basedOn w:val="TableNormal"/>
    <w:uiPriority w:val="99"/>
    <w:rsid w:val="00FF51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221FBC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426A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557</Words>
  <Characters>3175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11</cp:revision>
  <dcterms:created xsi:type="dcterms:W3CDTF">2010-11-13T18:12:00Z</dcterms:created>
  <dcterms:modified xsi:type="dcterms:W3CDTF">2014-08-21T11:15:00Z</dcterms:modified>
</cp:coreProperties>
</file>