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E97" w:rsidRDefault="00661E9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8.65pt;margin-top:-11.9pt;width:0;height:798pt;z-index:251662848" o:connectortype="straight"/>
        </w:pict>
      </w:r>
      <w:r>
        <w:t>Adı Soyadı:…………………..No:………..</w:t>
      </w:r>
    </w:p>
    <w:p w:rsidR="00661E97" w:rsidRPr="000132E1" w:rsidRDefault="00661E97" w:rsidP="000132E1">
      <w:pPr>
        <w:jc w:val="center"/>
        <w:rPr>
          <w:rFonts w:ascii="Arial Rounded MT Bold" w:hAnsi="Arial Rounded MT Bold"/>
          <w:b/>
          <w:color w:val="FF0000"/>
        </w:rPr>
      </w:pPr>
      <w:r w:rsidRPr="000132E1">
        <w:rPr>
          <w:rFonts w:ascii="Arial Rounded MT Bold" w:hAnsi="Arial Rounded MT Bold"/>
          <w:b/>
          <w:color w:val="FF0000"/>
        </w:rPr>
        <w:t>SAATLER DE</w:t>
      </w:r>
      <w:r w:rsidRPr="000132E1">
        <w:rPr>
          <w:b/>
          <w:color w:val="FF0000"/>
        </w:rPr>
        <w:t>Ğ</w:t>
      </w:r>
      <w:r w:rsidRPr="000132E1">
        <w:rPr>
          <w:rFonts w:ascii="Arial Rounded MT Bold" w:hAnsi="Arial Rounded MT Bold"/>
          <w:b/>
          <w:color w:val="FF0000"/>
        </w:rPr>
        <w:t>ERLEND</w:t>
      </w:r>
      <w:r w:rsidRPr="000132E1">
        <w:rPr>
          <w:b/>
          <w:color w:val="FF0000"/>
        </w:rPr>
        <w:t>İ</w:t>
      </w:r>
      <w:r w:rsidRPr="000132E1">
        <w:rPr>
          <w:rFonts w:ascii="Arial Rounded MT Bold" w:hAnsi="Arial Rounded MT Bold"/>
          <w:b/>
          <w:color w:val="FF0000"/>
        </w:rPr>
        <w:t>RME TEST</w:t>
      </w:r>
      <w:r w:rsidRPr="000132E1">
        <w:rPr>
          <w:b/>
          <w:color w:val="FF0000"/>
        </w:rPr>
        <w:t>İ</w:t>
      </w:r>
    </w:p>
    <w:p w:rsidR="00661E97" w:rsidRDefault="00661E97">
      <w:pPr>
        <w:rPr>
          <w:b/>
        </w:rPr>
      </w:pPr>
    </w:p>
    <w:p w:rsidR="00661E97" w:rsidRPr="000132E1" w:rsidRDefault="00661E97">
      <w:pPr>
        <w:rPr>
          <w:b/>
        </w:rPr>
      </w:pPr>
      <w:r w:rsidRPr="000132E1">
        <w:rPr>
          <w:b/>
        </w:rPr>
        <w:t>1) Çeyrek saatlik zamanın kaç dakika olduğu hangi seçenekte verilmiştir?</w:t>
      </w:r>
    </w:p>
    <w:p w:rsidR="00661E97" w:rsidRDefault="00661E97">
      <w:r w:rsidRPr="000132E1">
        <w:rPr>
          <w:b/>
        </w:rPr>
        <w:t>A)</w:t>
      </w:r>
      <w:r>
        <w:t xml:space="preserve"> 60</w:t>
      </w:r>
      <w:r>
        <w:tab/>
      </w:r>
      <w:r>
        <w:tab/>
      </w:r>
      <w:r w:rsidRPr="000132E1">
        <w:rPr>
          <w:b/>
        </w:rPr>
        <w:t>B)</w:t>
      </w:r>
      <w:r>
        <w:t xml:space="preserve"> 30 </w:t>
      </w:r>
      <w:r>
        <w:tab/>
      </w:r>
      <w:r>
        <w:tab/>
      </w:r>
      <w:r w:rsidRPr="000132E1">
        <w:rPr>
          <w:b/>
        </w:rPr>
        <w:t>C)</w:t>
      </w:r>
      <w:r>
        <w:t xml:space="preserve"> 15</w:t>
      </w:r>
    </w:p>
    <w:p w:rsidR="00661E97" w:rsidRDefault="00661E97"/>
    <w:p w:rsidR="00661E97" w:rsidRPr="00C00C41" w:rsidRDefault="00661E97" w:rsidP="00036EA5">
      <w:pPr>
        <w:jc w:val="center"/>
        <w:rPr>
          <w:b/>
        </w:rPr>
      </w:pPr>
      <w:hyperlink r:id="rId5" w:history="1">
        <w:r w:rsidRPr="00F2197A">
          <w:rPr>
            <w:rStyle w:val="Hyperlink"/>
            <w:b/>
          </w:rPr>
          <w:t>www.sorubak.com</w:t>
        </w:r>
      </w:hyperlink>
      <w:r>
        <w:rPr>
          <w:b/>
        </w:rPr>
        <w:t xml:space="preserve"> </w:t>
      </w:r>
    </w:p>
    <w:p w:rsidR="00661E97" w:rsidRDefault="00661E97"/>
    <w:p w:rsidR="00661E97" w:rsidRDefault="00661E97"/>
    <w:p w:rsidR="00661E97" w:rsidRPr="000132E1" w:rsidRDefault="00661E97" w:rsidP="000132E1">
      <w:pPr>
        <w:rPr>
          <w:b/>
        </w:rPr>
      </w:pPr>
      <w:r>
        <w:rPr>
          <w:b/>
        </w:rPr>
        <w:t>2</w:t>
      </w:r>
      <w:r w:rsidRPr="000132E1">
        <w:rPr>
          <w:b/>
        </w:rPr>
        <w:t xml:space="preserve">) </w:t>
      </w:r>
      <w:r>
        <w:rPr>
          <w:b/>
        </w:rPr>
        <w:t>Öğleden sonra 18:10 diye okunan saatin, öğleden önceye göre okunuşu aşağıdakilerden hangisidir</w:t>
      </w:r>
      <w:r w:rsidRPr="000132E1">
        <w:rPr>
          <w:b/>
        </w:rPr>
        <w:t>?</w:t>
      </w:r>
    </w:p>
    <w:p w:rsidR="00661E97" w:rsidRDefault="00661E97" w:rsidP="000132E1">
      <w:r w:rsidRPr="000132E1">
        <w:rPr>
          <w:b/>
        </w:rPr>
        <w:t>A)</w:t>
      </w:r>
      <w:r>
        <w:t xml:space="preserve"> 8:10</w:t>
      </w:r>
      <w:r>
        <w:tab/>
      </w:r>
      <w:r w:rsidRPr="000132E1">
        <w:rPr>
          <w:b/>
        </w:rPr>
        <w:t>B)</w:t>
      </w:r>
      <w:r>
        <w:t xml:space="preserve"> 7:10</w:t>
      </w:r>
      <w:r>
        <w:tab/>
      </w:r>
      <w:r w:rsidRPr="000132E1">
        <w:rPr>
          <w:b/>
        </w:rPr>
        <w:t>C)</w:t>
      </w:r>
      <w:r>
        <w:t xml:space="preserve"> 6:10</w:t>
      </w:r>
    </w:p>
    <w:p w:rsidR="00661E97" w:rsidRDefault="00661E97" w:rsidP="000132E1"/>
    <w:p w:rsidR="00661E97" w:rsidRDefault="00661E97" w:rsidP="000132E1"/>
    <w:p w:rsidR="00661E97" w:rsidRDefault="00661E97" w:rsidP="000132E1"/>
    <w:p w:rsidR="00661E97" w:rsidRPr="000132E1" w:rsidRDefault="00661E97" w:rsidP="000132E1">
      <w:pPr>
        <w:rPr>
          <w:b/>
        </w:rPr>
      </w:pPr>
      <w:r>
        <w:rPr>
          <w:b/>
        </w:rPr>
        <w:t>3</w:t>
      </w:r>
      <w:r w:rsidRPr="000132E1">
        <w:rPr>
          <w:b/>
        </w:rPr>
        <w:t xml:space="preserve">) </w:t>
      </w:r>
      <w:r>
        <w:rPr>
          <w:b/>
        </w:rPr>
        <w:t>“Saat 3’ü 25 dakika geçiyor.” dendiğinde yelkovan hangi seçenekteki sayının üstünde olur</w:t>
      </w:r>
      <w:r w:rsidRPr="000132E1">
        <w:rPr>
          <w:b/>
        </w:rPr>
        <w:t>?</w:t>
      </w:r>
    </w:p>
    <w:p w:rsidR="00661E97" w:rsidRDefault="00661E97" w:rsidP="000132E1">
      <w:r w:rsidRPr="000132E1">
        <w:rPr>
          <w:b/>
        </w:rPr>
        <w:t>A)</w:t>
      </w:r>
      <w:r>
        <w:t xml:space="preserve"> 5</w:t>
      </w:r>
      <w:r>
        <w:tab/>
      </w:r>
      <w:r>
        <w:tab/>
      </w:r>
      <w:r w:rsidRPr="000132E1">
        <w:rPr>
          <w:b/>
        </w:rPr>
        <w:t>B)</w:t>
      </w:r>
      <w:r>
        <w:t xml:space="preserve"> 6</w:t>
      </w:r>
      <w:r>
        <w:tab/>
      </w:r>
      <w:r>
        <w:tab/>
      </w:r>
      <w:r w:rsidRPr="000132E1">
        <w:rPr>
          <w:b/>
        </w:rPr>
        <w:t>C)</w:t>
      </w:r>
      <w:r>
        <w:t xml:space="preserve"> 7</w:t>
      </w:r>
    </w:p>
    <w:p w:rsidR="00661E97" w:rsidRDefault="00661E97" w:rsidP="000132E1"/>
    <w:p w:rsidR="00661E97" w:rsidRDefault="00661E97" w:rsidP="000132E1"/>
    <w:p w:rsidR="00661E97" w:rsidRDefault="00661E97" w:rsidP="000132E1"/>
    <w:p w:rsidR="00661E97" w:rsidRPr="000132E1" w:rsidRDefault="00661E97" w:rsidP="000132E1">
      <w:pPr>
        <w:rPr>
          <w:b/>
        </w:rPr>
      </w:pPr>
      <w:r>
        <w:rPr>
          <w:b/>
        </w:rPr>
        <w:t>4</w:t>
      </w:r>
      <w:r w:rsidRPr="000132E1">
        <w:rPr>
          <w:b/>
        </w:rPr>
        <w:t xml:space="preserve">) </w:t>
      </w:r>
      <w:r>
        <w:rPr>
          <w:b/>
        </w:rPr>
        <w:t>Saatin öğleden önceye göre 7:35’i gösterdiği zaman, öğleden sonraya göre aşağıdakilerden hangisidir</w:t>
      </w:r>
      <w:r w:rsidRPr="000132E1">
        <w:rPr>
          <w:b/>
        </w:rPr>
        <w:t>?</w:t>
      </w:r>
    </w:p>
    <w:p w:rsidR="00661E97" w:rsidRDefault="00661E97" w:rsidP="000132E1">
      <w:r w:rsidRPr="000132E1">
        <w:rPr>
          <w:b/>
        </w:rPr>
        <w:t>A)</w:t>
      </w:r>
      <w:r>
        <w:t xml:space="preserve"> 19:35</w:t>
      </w:r>
      <w:r>
        <w:tab/>
      </w:r>
      <w:r w:rsidRPr="000132E1">
        <w:rPr>
          <w:b/>
        </w:rPr>
        <w:t>B)</w:t>
      </w:r>
      <w:r>
        <w:t xml:space="preserve"> 17.35</w:t>
      </w:r>
      <w:r>
        <w:tab/>
      </w:r>
      <w:r w:rsidRPr="000132E1">
        <w:rPr>
          <w:b/>
        </w:rPr>
        <w:t>C)</w:t>
      </w:r>
      <w:r>
        <w:t xml:space="preserve"> 15:35</w:t>
      </w:r>
    </w:p>
    <w:p w:rsidR="00661E97" w:rsidRDefault="00661E97" w:rsidP="000132E1"/>
    <w:p w:rsidR="00661E97" w:rsidRDefault="00661E97" w:rsidP="000132E1"/>
    <w:p w:rsidR="00661E97" w:rsidRDefault="00661E97" w:rsidP="000132E1"/>
    <w:p w:rsidR="00661E97" w:rsidRPr="000132E1" w:rsidRDefault="00661E97" w:rsidP="000132E1">
      <w:pPr>
        <w:rPr>
          <w:b/>
        </w:rPr>
      </w:pPr>
      <w:r>
        <w:rPr>
          <w:b/>
        </w:rPr>
        <w:t>5</w:t>
      </w:r>
      <w:r w:rsidRPr="000132E1">
        <w:rPr>
          <w:b/>
        </w:rPr>
        <w:t xml:space="preserve">) </w:t>
      </w:r>
      <w:r>
        <w:rPr>
          <w:b/>
        </w:rPr>
        <w:t xml:space="preserve">Saat 1:40’ı gösterdiğinde, yelkovan hangi seçenekteki sayı üstünde olur </w:t>
      </w:r>
      <w:r w:rsidRPr="000132E1">
        <w:rPr>
          <w:b/>
        </w:rPr>
        <w:t>?</w:t>
      </w:r>
    </w:p>
    <w:p w:rsidR="00661E97" w:rsidRDefault="00661E97" w:rsidP="000132E1">
      <w:r w:rsidRPr="000132E1">
        <w:rPr>
          <w:b/>
        </w:rPr>
        <w:t>A)</w:t>
      </w:r>
      <w:r>
        <w:t xml:space="preserve"> 7</w:t>
      </w:r>
      <w:r>
        <w:tab/>
      </w:r>
      <w:r>
        <w:tab/>
      </w:r>
      <w:r w:rsidRPr="000132E1">
        <w:rPr>
          <w:b/>
        </w:rPr>
        <w:t>B)</w:t>
      </w:r>
      <w:r>
        <w:t xml:space="preserve"> 8</w:t>
      </w:r>
      <w:r>
        <w:tab/>
      </w:r>
      <w:r>
        <w:tab/>
      </w:r>
      <w:r w:rsidRPr="000132E1">
        <w:rPr>
          <w:b/>
        </w:rPr>
        <w:t>C)</w:t>
      </w:r>
      <w:r>
        <w:t xml:space="preserve"> 9</w:t>
      </w:r>
    </w:p>
    <w:p w:rsidR="00661E97" w:rsidRDefault="00661E97" w:rsidP="000132E1"/>
    <w:p w:rsidR="00661E97" w:rsidRDefault="00661E97" w:rsidP="000132E1"/>
    <w:p w:rsidR="00661E97" w:rsidRDefault="00661E97" w:rsidP="000132E1"/>
    <w:p w:rsidR="00661E97" w:rsidRPr="000132E1" w:rsidRDefault="00661E97" w:rsidP="000132E1">
      <w:pPr>
        <w:rPr>
          <w:b/>
        </w:rPr>
      </w:pPr>
      <w:r>
        <w:rPr>
          <w:b/>
        </w:rPr>
        <w:t>6</w:t>
      </w:r>
      <w:r w:rsidRPr="000132E1">
        <w:rPr>
          <w:b/>
        </w:rPr>
        <w:t xml:space="preserve">) </w:t>
      </w:r>
      <w:r>
        <w:rPr>
          <w:b/>
        </w:rPr>
        <w:t>Aşağıdaki saatlerin akrep ve yelkovanlarının görünümünü, altlarındaki zamana göre çiziniz.</w:t>
      </w:r>
    </w:p>
    <w:p w:rsidR="00661E97" w:rsidRDefault="00661E97" w:rsidP="000132E1">
      <w:r w:rsidRPr="00BE0AD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81pt;height:77.25pt;visibility:visible">
            <v:imagedata r:id="rId6" o:title=""/>
          </v:shape>
        </w:pict>
      </w:r>
      <w:r w:rsidRPr="00BE0AD3">
        <w:rPr>
          <w:noProof/>
        </w:rPr>
        <w:pict>
          <v:shape id="_x0000_i1026" type="#_x0000_t75" style="width:81pt;height:77.25pt;visibility:visible">
            <v:imagedata r:id="rId6" o:title=""/>
          </v:shape>
        </w:pict>
      </w:r>
      <w:r w:rsidRPr="00BE0AD3">
        <w:rPr>
          <w:noProof/>
        </w:rPr>
        <w:pict>
          <v:shape id="_x0000_i1027" type="#_x0000_t75" style="width:81pt;height:77.25pt;visibility:visible">
            <v:imagedata r:id="rId6" o:title=""/>
          </v:shape>
        </w:pict>
      </w:r>
    </w:p>
    <w:p w:rsidR="00661E97" w:rsidRDefault="00661E97" w:rsidP="000132E1">
      <w:pPr>
        <w:rPr>
          <w:b/>
        </w:rPr>
      </w:pPr>
      <w:r>
        <w:t xml:space="preserve">         </w:t>
      </w:r>
      <w:r w:rsidRPr="00F67782">
        <w:rPr>
          <w:b/>
        </w:rPr>
        <w:t>4:35</w:t>
      </w:r>
      <w:r>
        <w:rPr>
          <w:b/>
        </w:rPr>
        <w:tab/>
      </w:r>
      <w:r>
        <w:rPr>
          <w:b/>
        </w:rPr>
        <w:tab/>
        <w:t xml:space="preserve"> 15:45</w:t>
      </w:r>
      <w:r>
        <w:rPr>
          <w:b/>
        </w:rPr>
        <w:tab/>
      </w:r>
      <w:r>
        <w:rPr>
          <w:b/>
        </w:rPr>
        <w:tab/>
        <w:t xml:space="preserve">       22:15</w:t>
      </w:r>
    </w:p>
    <w:p w:rsidR="00661E97" w:rsidRDefault="00661E97" w:rsidP="000132E1">
      <w:pPr>
        <w:rPr>
          <w:b/>
        </w:rPr>
      </w:pPr>
    </w:p>
    <w:p w:rsidR="00661E97" w:rsidRDefault="00661E97" w:rsidP="000132E1">
      <w:pPr>
        <w:rPr>
          <w:b/>
        </w:rPr>
      </w:pPr>
    </w:p>
    <w:p w:rsidR="00661E97" w:rsidRPr="000132E1" w:rsidRDefault="00661E97" w:rsidP="00F67782">
      <w:pPr>
        <w:rPr>
          <w:b/>
        </w:rPr>
      </w:pPr>
      <w:r>
        <w:rPr>
          <w:b/>
        </w:rPr>
        <w:t>7</w:t>
      </w:r>
      <w:r w:rsidRPr="000132E1">
        <w:rPr>
          <w:b/>
        </w:rPr>
        <w:t xml:space="preserve">) </w:t>
      </w:r>
      <w:r>
        <w:rPr>
          <w:b/>
        </w:rPr>
        <w:t>Seçenekteki eşitliklerden hangisi yanlıştır</w:t>
      </w:r>
      <w:r w:rsidRPr="000132E1">
        <w:rPr>
          <w:b/>
        </w:rPr>
        <w:t>?</w:t>
      </w:r>
    </w:p>
    <w:p w:rsidR="00661E97" w:rsidRDefault="00661E97" w:rsidP="00F67782">
      <w:r w:rsidRPr="000132E1">
        <w:rPr>
          <w:b/>
        </w:rPr>
        <w:t>A)</w:t>
      </w:r>
      <w:r>
        <w:t xml:space="preserve"> yarım saat= 2 çeyrek saat</w:t>
      </w:r>
      <w:r>
        <w:tab/>
      </w:r>
    </w:p>
    <w:p w:rsidR="00661E97" w:rsidRDefault="00661E97" w:rsidP="00F67782">
      <w:r w:rsidRPr="000132E1">
        <w:rPr>
          <w:b/>
        </w:rPr>
        <w:t>B)</w:t>
      </w:r>
      <w:r>
        <w:t xml:space="preserve"> çeyrek gün = 6 saat </w:t>
      </w:r>
      <w:r>
        <w:tab/>
      </w:r>
      <w:r>
        <w:tab/>
      </w:r>
    </w:p>
    <w:p w:rsidR="00661E97" w:rsidRDefault="00661E97" w:rsidP="00F67782">
      <w:r w:rsidRPr="000132E1">
        <w:rPr>
          <w:b/>
        </w:rPr>
        <w:t>C)</w:t>
      </w:r>
      <w:r>
        <w:t xml:space="preserve"> çeyrek saat = 30 dakika</w:t>
      </w:r>
    </w:p>
    <w:p w:rsidR="00661E97" w:rsidRDefault="00661E97" w:rsidP="00F67782"/>
    <w:p w:rsidR="00661E97" w:rsidRDefault="00661E97" w:rsidP="00F67782"/>
    <w:p w:rsidR="00661E97" w:rsidRDefault="00661E97" w:rsidP="00F67782"/>
    <w:p w:rsidR="00661E97" w:rsidRPr="000132E1" w:rsidRDefault="00661E97" w:rsidP="00F67782">
      <w:pPr>
        <w:rPr>
          <w:b/>
        </w:rPr>
      </w:pPr>
      <w:r>
        <w:rPr>
          <w:b/>
        </w:rPr>
        <w:t>8</w:t>
      </w:r>
      <w:r w:rsidRPr="000132E1">
        <w:rPr>
          <w:b/>
        </w:rPr>
        <w:t xml:space="preserve">) </w:t>
      </w:r>
      <w:r>
        <w:rPr>
          <w:b/>
        </w:rPr>
        <w:t>6 saatte 1 dakika geri kalan kol saatimi bir hafta sonra kaç dakika ileri almalıyım</w:t>
      </w:r>
      <w:r w:rsidRPr="000132E1">
        <w:rPr>
          <w:b/>
        </w:rPr>
        <w:t>?</w:t>
      </w:r>
    </w:p>
    <w:p w:rsidR="00661E97" w:rsidRDefault="00661E97" w:rsidP="00F67782">
      <w:r w:rsidRPr="000132E1">
        <w:rPr>
          <w:b/>
        </w:rPr>
        <w:t>A)</w:t>
      </w:r>
      <w:r>
        <w:t xml:space="preserve"> 28</w:t>
      </w:r>
      <w:r>
        <w:tab/>
      </w:r>
      <w:r>
        <w:tab/>
      </w:r>
      <w:r w:rsidRPr="000132E1">
        <w:rPr>
          <w:b/>
        </w:rPr>
        <w:t>B)</w:t>
      </w:r>
      <w:r>
        <w:t xml:space="preserve"> 30 </w:t>
      </w:r>
      <w:r>
        <w:tab/>
      </w:r>
      <w:r>
        <w:tab/>
      </w:r>
      <w:r w:rsidRPr="000132E1">
        <w:rPr>
          <w:b/>
        </w:rPr>
        <w:t>C)</w:t>
      </w:r>
      <w:r>
        <w:t xml:space="preserve"> 25</w:t>
      </w:r>
    </w:p>
    <w:p w:rsidR="00661E97" w:rsidRDefault="00661E97" w:rsidP="00F67782">
      <w:pPr>
        <w:rPr>
          <w:b/>
        </w:rPr>
      </w:pPr>
      <w:r>
        <w:rPr>
          <w:noProof/>
        </w:rPr>
        <w:pict>
          <v:shape id="Resim 4" o:spid="_x0000_s1027" type="#_x0000_t75" style="position:absolute;margin-left:15.9pt;margin-top:.3pt;width:188.25pt;height:105pt;z-index:-251662848;visibility:visible" stroked="t" strokecolor="#4f81bd">
            <v:imagedata r:id="rId7" o:title=""/>
          </v:shape>
        </w:pict>
      </w:r>
      <w:r>
        <w:rPr>
          <w:b/>
        </w:rPr>
        <w:t>9</w:t>
      </w:r>
      <w:r w:rsidRPr="000132E1">
        <w:rPr>
          <w:b/>
        </w:rPr>
        <w:t xml:space="preserve">) </w:t>
      </w:r>
    </w:p>
    <w:p w:rsidR="00661E97" w:rsidRDefault="00661E97" w:rsidP="00F67782">
      <w:pPr>
        <w:rPr>
          <w:b/>
        </w:rPr>
      </w:pPr>
    </w:p>
    <w:p w:rsidR="00661E97" w:rsidRDefault="00661E97" w:rsidP="00F67782">
      <w:pPr>
        <w:rPr>
          <w:b/>
        </w:rPr>
      </w:pPr>
    </w:p>
    <w:p w:rsidR="00661E97" w:rsidRDefault="00661E97" w:rsidP="00F67782">
      <w:pPr>
        <w:rPr>
          <w:b/>
        </w:rPr>
      </w:pPr>
    </w:p>
    <w:p w:rsidR="00661E97" w:rsidRDefault="00661E97" w:rsidP="00F67782">
      <w:pPr>
        <w:rPr>
          <w:b/>
        </w:rPr>
      </w:pPr>
    </w:p>
    <w:p w:rsidR="00661E97" w:rsidRDefault="00661E97" w:rsidP="00F67782">
      <w:pPr>
        <w:rPr>
          <w:b/>
        </w:rPr>
      </w:pPr>
    </w:p>
    <w:p w:rsidR="00661E97" w:rsidRDefault="00661E97" w:rsidP="00F67782">
      <w:pPr>
        <w:rPr>
          <w:b/>
        </w:rPr>
      </w:pPr>
    </w:p>
    <w:p w:rsidR="00661E97" w:rsidRDefault="00661E97" w:rsidP="00F67782">
      <w:pPr>
        <w:rPr>
          <w:b/>
        </w:rPr>
      </w:pPr>
    </w:p>
    <w:p w:rsidR="00661E97" w:rsidRPr="000132E1" w:rsidRDefault="00661E97" w:rsidP="00F67782">
      <w:pPr>
        <w:rPr>
          <w:b/>
        </w:rPr>
      </w:pPr>
      <w:r>
        <w:rPr>
          <w:b/>
        </w:rPr>
        <w:t>Seda öykü kitabını yukarıdaki zaman aralıklarından okuyarak bitirdi. Seda ara vermeden okusaydı kitabını kaç saatte bitirirdi</w:t>
      </w:r>
      <w:r w:rsidRPr="000132E1">
        <w:rPr>
          <w:b/>
        </w:rPr>
        <w:t>?</w:t>
      </w:r>
    </w:p>
    <w:p w:rsidR="00661E97" w:rsidRDefault="00661E97" w:rsidP="00F67782">
      <w:r w:rsidRPr="000132E1">
        <w:rPr>
          <w:b/>
        </w:rPr>
        <w:t>A)</w:t>
      </w:r>
      <w:r>
        <w:t xml:space="preserve"> 5</w:t>
      </w:r>
      <w:r>
        <w:tab/>
      </w:r>
      <w:r>
        <w:tab/>
      </w:r>
      <w:r w:rsidRPr="000132E1">
        <w:rPr>
          <w:b/>
        </w:rPr>
        <w:t>B)</w:t>
      </w:r>
      <w:r>
        <w:t xml:space="preserve"> 4 </w:t>
      </w:r>
      <w:r>
        <w:tab/>
      </w:r>
      <w:r>
        <w:tab/>
      </w:r>
      <w:r w:rsidRPr="000132E1">
        <w:rPr>
          <w:b/>
        </w:rPr>
        <w:t>C)</w:t>
      </w:r>
      <w:r>
        <w:t xml:space="preserve"> 6</w:t>
      </w: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Pr="000132E1" w:rsidRDefault="00661E97" w:rsidP="00662811">
      <w:pPr>
        <w:rPr>
          <w:b/>
        </w:rPr>
      </w:pPr>
      <w:r w:rsidRPr="000132E1">
        <w:rPr>
          <w:b/>
        </w:rPr>
        <w:t>1</w:t>
      </w:r>
      <w:r>
        <w:rPr>
          <w:b/>
        </w:rPr>
        <w:t>0</w:t>
      </w:r>
      <w:r w:rsidRPr="000132E1">
        <w:rPr>
          <w:b/>
        </w:rPr>
        <w:t xml:space="preserve">) </w:t>
      </w:r>
      <w:r>
        <w:rPr>
          <w:b/>
        </w:rPr>
        <w:t>Yelkovan kadran üzerinde günde kaç kez tam dönüş yapar</w:t>
      </w:r>
      <w:r w:rsidRPr="000132E1">
        <w:rPr>
          <w:b/>
        </w:rPr>
        <w:t>?</w:t>
      </w:r>
    </w:p>
    <w:p w:rsidR="00661E97" w:rsidRDefault="00661E97" w:rsidP="00662811">
      <w:r w:rsidRPr="000132E1">
        <w:rPr>
          <w:b/>
        </w:rPr>
        <w:t>A)</w:t>
      </w:r>
      <w:r>
        <w:t xml:space="preserve"> 23</w:t>
      </w:r>
      <w:r>
        <w:tab/>
      </w:r>
      <w:r>
        <w:tab/>
      </w:r>
      <w:r w:rsidRPr="000132E1">
        <w:rPr>
          <w:b/>
        </w:rPr>
        <w:t>B)</w:t>
      </w:r>
      <w:r>
        <w:t xml:space="preserve"> 24 </w:t>
      </w:r>
      <w:r>
        <w:tab/>
      </w:r>
      <w:r>
        <w:tab/>
      </w:r>
      <w:r w:rsidRPr="000132E1">
        <w:rPr>
          <w:b/>
        </w:rPr>
        <w:t>C)</w:t>
      </w:r>
      <w:r>
        <w:t xml:space="preserve"> 25</w:t>
      </w:r>
    </w:p>
    <w:p w:rsidR="00661E97" w:rsidRDefault="00661E97" w:rsidP="00662811"/>
    <w:p w:rsidR="00661E97" w:rsidRPr="000132E1" w:rsidRDefault="00661E97" w:rsidP="00662811">
      <w:pPr>
        <w:rPr>
          <w:b/>
        </w:rPr>
      </w:pPr>
      <w:r>
        <w:rPr>
          <w:b/>
        </w:rPr>
        <w:t>1</w:t>
      </w:r>
      <w:r w:rsidRPr="000132E1">
        <w:rPr>
          <w:b/>
        </w:rPr>
        <w:t xml:space="preserve">1) </w:t>
      </w:r>
      <w:r>
        <w:rPr>
          <w:b/>
        </w:rPr>
        <w:t>75 saat kaç gün kaç saattir</w:t>
      </w:r>
      <w:r w:rsidRPr="000132E1">
        <w:rPr>
          <w:b/>
        </w:rPr>
        <w:t>?</w:t>
      </w:r>
    </w:p>
    <w:p w:rsidR="00661E97" w:rsidRDefault="00661E97" w:rsidP="00662811">
      <w:r w:rsidRPr="000132E1">
        <w:rPr>
          <w:b/>
        </w:rPr>
        <w:t>A)</w:t>
      </w:r>
      <w:r>
        <w:t xml:space="preserve"> 3 gün, 3 saat</w:t>
      </w:r>
      <w:r>
        <w:tab/>
      </w:r>
      <w:r>
        <w:tab/>
      </w:r>
    </w:p>
    <w:p w:rsidR="00661E97" w:rsidRDefault="00661E97" w:rsidP="00662811">
      <w:r w:rsidRPr="000132E1">
        <w:rPr>
          <w:b/>
        </w:rPr>
        <w:t>B)</w:t>
      </w:r>
      <w:r>
        <w:t xml:space="preserve"> 2 gün, 11 saat</w:t>
      </w:r>
      <w:r>
        <w:tab/>
      </w:r>
      <w:r>
        <w:tab/>
      </w:r>
    </w:p>
    <w:p w:rsidR="00661E97" w:rsidRDefault="00661E97" w:rsidP="00662811">
      <w:r w:rsidRPr="000132E1">
        <w:rPr>
          <w:b/>
        </w:rPr>
        <w:t>C)</w:t>
      </w:r>
      <w:r>
        <w:t xml:space="preserve"> 3 gün, 1 saat</w:t>
      </w:r>
    </w:p>
    <w:p w:rsidR="00661E97" w:rsidRDefault="00661E97" w:rsidP="00662811"/>
    <w:p w:rsidR="00661E97" w:rsidRDefault="00661E97" w:rsidP="00662811">
      <w:r>
        <w:rPr>
          <w:noProof/>
        </w:rPr>
        <w:pict>
          <v:rect id="_x0000_s1028" style="position:absolute;margin-left:-10.85pt;margin-top:11.95pt;width:269.25pt;height:89.25pt;z-index:-251661824"/>
        </w:pict>
      </w:r>
    </w:p>
    <w:p w:rsidR="00661E97" w:rsidRDefault="00661E97" w:rsidP="00662811">
      <w:pPr>
        <w:rPr>
          <w:b/>
        </w:rPr>
      </w:pPr>
      <w:r w:rsidRPr="000132E1">
        <w:rPr>
          <w:b/>
        </w:rPr>
        <w:t>1</w:t>
      </w:r>
      <w:r>
        <w:rPr>
          <w:b/>
        </w:rPr>
        <w:t>2</w:t>
      </w:r>
      <w:r w:rsidRPr="000132E1">
        <w:rPr>
          <w:b/>
        </w:rPr>
        <w:t xml:space="preserve">) </w:t>
      </w:r>
      <w:r>
        <w:rPr>
          <w:b/>
        </w:rPr>
        <w:t>Bir sinema salonunda seanslar 14:15’te başlamaktadır.</w:t>
      </w:r>
    </w:p>
    <w:p w:rsidR="00661E97" w:rsidRDefault="00661E97" w:rsidP="00662811">
      <w:pPr>
        <w:rPr>
          <w:b/>
        </w:rPr>
      </w:pPr>
    </w:p>
    <w:p w:rsidR="00661E97" w:rsidRPr="000132E1" w:rsidRDefault="00661E97" w:rsidP="00662811">
      <w:pPr>
        <w:rPr>
          <w:b/>
        </w:rPr>
      </w:pPr>
      <w:r>
        <w:rPr>
          <w:b/>
        </w:rPr>
        <w:t>Buna göre 14:15’te başlayan ve 2 saat 40 dakika süren film saat kaçta biter</w:t>
      </w:r>
      <w:r w:rsidRPr="000132E1">
        <w:rPr>
          <w:b/>
        </w:rPr>
        <w:t>?</w:t>
      </w:r>
    </w:p>
    <w:p w:rsidR="00661E97" w:rsidRDefault="00661E97" w:rsidP="00662811">
      <w:r w:rsidRPr="000132E1">
        <w:rPr>
          <w:b/>
        </w:rPr>
        <w:t>A)</w:t>
      </w:r>
      <w:r>
        <w:t xml:space="preserve"> 16:55</w:t>
      </w:r>
      <w:r>
        <w:tab/>
      </w:r>
      <w:r w:rsidRPr="000132E1">
        <w:rPr>
          <w:b/>
        </w:rPr>
        <w:t>B)</w:t>
      </w:r>
      <w:r>
        <w:t xml:space="preserve"> 16:50</w:t>
      </w:r>
      <w:r>
        <w:tab/>
      </w:r>
      <w:r w:rsidRPr="000132E1">
        <w:rPr>
          <w:b/>
        </w:rPr>
        <w:t>C)</w:t>
      </w:r>
      <w:r>
        <w:t xml:space="preserve"> 16.45</w:t>
      </w:r>
    </w:p>
    <w:p w:rsidR="00661E97" w:rsidRDefault="00661E97" w:rsidP="00662811"/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Pr="000132E1" w:rsidRDefault="00661E97" w:rsidP="00662811">
      <w:pPr>
        <w:rPr>
          <w:b/>
        </w:rPr>
      </w:pPr>
      <w:r w:rsidRPr="000132E1">
        <w:rPr>
          <w:b/>
        </w:rPr>
        <w:t>1</w:t>
      </w:r>
      <w:r>
        <w:rPr>
          <w:b/>
        </w:rPr>
        <w:t>3</w:t>
      </w:r>
      <w:r w:rsidRPr="000132E1">
        <w:rPr>
          <w:b/>
        </w:rPr>
        <w:t xml:space="preserve">) </w:t>
      </w:r>
      <w:r>
        <w:rPr>
          <w:b/>
        </w:rPr>
        <w:t>Hangi saat öğleden sonraki bir zamanı gösterir</w:t>
      </w:r>
      <w:r w:rsidRPr="000132E1">
        <w:rPr>
          <w:b/>
        </w:rPr>
        <w:t>?</w:t>
      </w:r>
    </w:p>
    <w:p w:rsidR="00661E97" w:rsidRDefault="00661E97" w:rsidP="00662811">
      <w:r w:rsidRPr="000132E1">
        <w:rPr>
          <w:b/>
        </w:rPr>
        <w:t>A)</w:t>
      </w:r>
      <w:r>
        <w:t xml:space="preserve"> 03:18</w:t>
      </w:r>
      <w:r>
        <w:tab/>
      </w:r>
      <w:r w:rsidRPr="000132E1">
        <w:rPr>
          <w:b/>
        </w:rPr>
        <w:t>B)</w:t>
      </w:r>
      <w:r>
        <w:t xml:space="preserve"> 12:00</w:t>
      </w:r>
      <w:r>
        <w:tab/>
      </w:r>
      <w:r w:rsidRPr="000132E1">
        <w:rPr>
          <w:b/>
        </w:rPr>
        <w:t>C)</w:t>
      </w:r>
      <w:r>
        <w:t xml:space="preserve"> 16:01</w:t>
      </w:r>
    </w:p>
    <w:p w:rsidR="00661E97" w:rsidRDefault="00661E97" w:rsidP="00662811"/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  <w:r>
        <w:rPr>
          <w:noProof/>
        </w:rPr>
        <w:pict>
          <v:rect id="_x0000_s1029" style="position:absolute;margin-left:-10.85pt;margin-top:.15pt;width:269.25pt;height:185.25pt;z-index:-251663872"/>
        </w:pict>
      </w:r>
    </w:p>
    <w:p w:rsidR="00661E97" w:rsidRDefault="00661E97" w:rsidP="00662811">
      <w:pPr>
        <w:rPr>
          <w:b/>
        </w:rPr>
      </w:pPr>
      <w:r>
        <w:rPr>
          <w:noProof/>
        </w:rPr>
        <w:pict>
          <v:shape id="Resim 5" o:spid="_x0000_s1030" type="#_x0000_t75" style="position:absolute;margin-left:26.65pt;margin-top:3.1pt;width:187.5pt;height:90.75pt;z-index:-251660800;visibility:visible" stroked="t" strokecolor="#4f81bd">
            <v:imagedata r:id="rId8" o:title=""/>
          </v:shape>
        </w:pict>
      </w:r>
      <w:r w:rsidRPr="000132E1">
        <w:rPr>
          <w:b/>
        </w:rPr>
        <w:t>1</w:t>
      </w:r>
      <w:r>
        <w:rPr>
          <w:b/>
        </w:rPr>
        <w:t>4</w:t>
      </w:r>
      <w:r w:rsidRPr="000132E1">
        <w:rPr>
          <w:b/>
        </w:rPr>
        <w:t xml:space="preserve">) </w:t>
      </w: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Default="00661E97" w:rsidP="00662811">
      <w:pPr>
        <w:rPr>
          <w:b/>
        </w:rPr>
      </w:pPr>
    </w:p>
    <w:p w:rsidR="00661E97" w:rsidRPr="000132E1" w:rsidRDefault="00661E97" w:rsidP="00662811">
      <w:pPr>
        <w:rPr>
          <w:b/>
        </w:rPr>
      </w:pPr>
      <w:r>
        <w:rPr>
          <w:b/>
        </w:rPr>
        <w:t>Tam vaktinde hareket eden Cumhuriyet Ekspresi 5 saat 54 dakika Eskişehir garına girdiğinde saat kaç olur</w:t>
      </w:r>
      <w:r w:rsidRPr="000132E1">
        <w:rPr>
          <w:b/>
        </w:rPr>
        <w:t>?</w:t>
      </w:r>
    </w:p>
    <w:p w:rsidR="00661E97" w:rsidRDefault="00661E97" w:rsidP="00662811">
      <w:r w:rsidRPr="000132E1">
        <w:rPr>
          <w:b/>
        </w:rPr>
        <w:t>A)</w:t>
      </w:r>
      <w:r>
        <w:t xml:space="preserve"> 20:54</w:t>
      </w:r>
      <w:r>
        <w:tab/>
      </w:r>
      <w:r w:rsidRPr="000132E1">
        <w:rPr>
          <w:b/>
        </w:rPr>
        <w:t>B)</w:t>
      </w:r>
      <w:r>
        <w:t xml:space="preserve"> 20:24</w:t>
      </w:r>
      <w:r>
        <w:tab/>
      </w:r>
      <w:r w:rsidRPr="000132E1">
        <w:rPr>
          <w:b/>
        </w:rPr>
        <w:t>C)</w:t>
      </w:r>
      <w:r>
        <w:t xml:space="preserve"> 21:54</w:t>
      </w:r>
    </w:p>
    <w:p w:rsidR="00661E97" w:rsidRDefault="00661E97" w:rsidP="00662811"/>
    <w:p w:rsidR="00661E97" w:rsidRDefault="00661E97" w:rsidP="00662811"/>
    <w:p w:rsidR="00661E97" w:rsidRDefault="00661E97" w:rsidP="005951A0">
      <w:pPr>
        <w:rPr>
          <w:b/>
        </w:rPr>
      </w:pPr>
    </w:p>
    <w:p w:rsidR="00661E97" w:rsidRPr="000132E1" w:rsidRDefault="00661E97" w:rsidP="005951A0">
      <w:pPr>
        <w:rPr>
          <w:b/>
        </w:rPr>
      </w:pPr>
      <w:r w:rsidRPr="000132E1">
        <w:rPr>
          <w:b/>
        </w:rPr>
        <w:t>1</w:t>
      </w:r>
      <w:r>
        <w:rPr>
          <w:b/>
        </w:rPr>
        <w:t>5</w:t>
      </w:r>
      <w:r w:rsidRPr="000132E1">
        <w:rPr>
          <w:b/>
        </w:rPr>
        <w:t xml:space="preserve">) </w:t>
      </w:r>
      <w:r>
        <w:rPr>
          <w:b/>
        </w:rPr>
        <w:t>4 saat kaç çeyrek saattir</w:t>
      </w:r>
      <w:r w:rsidRPr="000132E1">
        <w:rPr>
          <w:b/>
        </w:rPr>
        <w:t>?</w:t>
      </w:r>
    </w:p>
    <w:p w:rsidR="00661E97" w:rsidRDefault="00661E97" w:rsidP="005951A0">
      <w:r w:rsidRPr="000132E1">
        <w:rPr>
          <w:b/>
        </w:rPr>
        <w:t>A)</w:t>
      </w:r>
      <w:r>
        <w:t xml:space="preserve"> 14</w:t>
      </w:r>
      <w:r>
        <w:tab/>
      </w:r>
      <w:r>
        <w:tab/>
      </w:r>
      <w:r w:rsidRPr="000132E1">
        <w:rPr>
          <w:b/>
        </w:rPr>
        <w:t>B)</w:t>
      </w:r>
      <w:r>
        <w:t xml:space="preserve"> 16 </w:t>
      </w:r>
      <w:r>
        <w:tab/>
      </w:r>
      <w:r>
        <w:tab/>
      </w:r>
      <w:r w:rsidRPr="000132E1">
        <w:rPr>
          <w:b/>
        </w:rPr>
        <w:t>C)</w:t>
      </w:r>
      <w:r>
        <w:t xml:space="preserve"> 18</w:t>
      </w:r>
    </w:p>
    <w:p w:rsidR="00661E97" w:rsidRDefault="00661E97" w:rsidP="005951A0"/>
    <w:p w:rsidR="00661E97" w:rsidRDefault="00661E97" w:rsidP="005951A0">
      <w:r>
        <w:rPr>
          <w:noProof/>
        </w:rPr>
        <w:pict>
          <v:shape id="Resim 6" o:spid="_x0000_s1031" type="#_x0000_t75" style="position:absolute;margin-left:26.65pt;margin-top:8.85pt;width:186pt;height:111pt;z-index:-251659776;visibility:visible" stroked="t" strokecolor="#4f81bd">
            <v:imagedata r:id="rId9" o:title=""/>
          </v:shape>
        </w:pict>
      </w:r>
    </w:p>
    <w:p w:rsidR="00661E97" w:rsidRDefault="00661E97" w:rsidP="005951A0">
      <w:pPr>
        <w:rPr>
          <w:b/>
        </w:rPr>
      </w:pPr>
      <w:r w:rsidRPr="000132E1">
        <w:rPr>
          <w:b/>
        </w:rPr>
        <w:t>1</w:t>
      </w:r>
      <w:r>
        <w:rPr>
          <w:b/>
        </w:rPr>
        <w:t>6</w:t>
      </w:r>
      <w:r w:rsidRPr="000132E1">
        <w:rPr>
          <w:b/>
        </w:rPr>
        <w:t xml:space="preserve">) </w:t>
      </w:r>
    </w:p>
    <w:p w:rsidR="00661E97" w:rsidRDefault="00661E97" w:rsidP="005951A0">
      <w:pPr>
        <w:rPr>
          <w:b/>
        </w:rPr>
      </w:pPr>
      <w:r>
        <w:rPr>
          <w:noProof/>
        </w:rPr>
        <w:pict>
          <v:roundrect id="_x0000_s1032" style="position:absolute;margin-left:267.9pt;margin-top:4.75pt;width:266.25pt;height:268.5pt;z-index:-251655680" arcsize="10923f"/>
        </w:pict>
      </w:r>
    </w:p>
    <w:p w:rsidR="00661E97" w:rsidRDefault="00661E97" w:rsidP="005951A0">
      <w:pPr>
        <w:rPr>
          <w:b/>
        </w:rPr>
      </w:pPr>
    </w:p>
    <w:p w:rsidR="00661E97" w:rsidRDefault="00661E97" w:rsidP="005951A0">
      <w:pPr>
        <w:rPr>
          <w:b/>
        </w:rPr>
      </w:pPr>
    </w:p>
    <w:p w:rsidR="00661E97" w:rsidRDefault="00661E97" w:rsidP="005951A0">
      <w:pPr>
        <w:rPr>
          <w:b/>
        </w:rPr>
      </w:pPr>
    </w:p>
    <w:p w:rsidR="00661E97" w:rsidRDefault="00661E97" w:rsidP="005951A0">
      <w:pPr>
        <w:rPr>
          <w:b/>
        </w:rPr>
      </w:pPr>
    </w:p>
    <w:p w:rsidR="00661E97" w:rsidRDefault="00661E97" w:rsidP="005951A0">
      <w:pPr>
        <w:rPr>
          <w:b/>
        </w:rPr>
      </w:pPr>
    </w:p>
    <w:p w:rsidR="00661E97" w:rsidRDefault="00661E97" w:rsidP="005951A0">
      <w:pPr>
        <w:rPr>
          <w:b/>
        </w:rPr>
      </w:pPr>
    </w:p>
    <w:p w:rsidR="00661E97" w:rsidRDefault="00661E97" w:rsidP="005951A0">
      <w:pPr>
        <w:rPr>
          <w:b/>
        </w:rPr>
      </w:pPr>
    </w:p>
    <w:p w:rsidR="00661E97" w:rsidRPr="000132E1" w:rsidRDefault="00661E97" w:rsidP="005951A0">
      <w:pPr>
        <w:rPr>
          <w:b/>
        </w:rPr>
      </w:pPr>
      <w:r>
        <w:rPr>
          <w:b/>
        </w:rPr>
        <w:t>Terzi bir buçuk saatte kaç düğme diker</w:t>
      </w:r>
      <w:r w:rsidRPr="000132E1">
        <w:rPr>
          <w:b/>
        </w:rPr>
        <w:t>?</w:t>
      </w:r>
    </w:p>
    <w:p w:rsidR="00661E97" w:rsidRDefault="00661E97" w:rsidP="005951A0">
      <w:r w:rsidRPr="000132E1">
        <w:rPr>
          <w:b/>
        </w:rPr>
        <w:t>A)</w:t>
      </w:r>
      <w:r>
        <w:t xml:space="preserve"> 67</w:t>
      </w:r>
      <w:r>
        <w:tab/>
      </w:r>
      <w:r>
        <w:tab/>
      </w:r>
      <w:r w:rsidRPr="000132E1">
        <w:rPr>
          <w:b/>
        </w:rPr>
        <w:t>B)</w:t>
      </w:r>
      <w:r>
        <w:t xml:space="preserve"> 63 </w:t>
      </w:r>
      <w:r>
        <w:tab/>
      </w:r>
      <w:r>
        <w:tab/>
      </w:r>
      <w:r w:rsidRPr="000132E1">
        <w:rPr>
          <w:b/>
        </w:rPr>
        <w:t>C)</w:t>
      </w:r>
      <w:r>
        <w:t xml:space="preserve"> 65</w:t>
      </w:r>
    </w:p>
    <w:p w:rsidR="00661E97" w:rsidRDefault="00661E97" w:rsidP="005951A0"/>
    <w:p w:rsidR="00661E97" w:rsidRDefault="00661E97" w:rsidP="005951A0"/>
    <w:p w:rsidR="00661E97" w:rsidRDefault="00661E97" w:rsidP="005951A0">
      <w:pPr>
        <w:rPr>
          <w:b/>
        </w:rPr>
      </w:pPr>
    </w:p>
    <w:p w:rsidR="00661E97" w:rsidRPr="000132E1" w:rsidRDefault="00661E97" w:rsidP="005951A0">
      <w:pPr>
        <w:rPr>
          <w:b/>
        </w:rPr>
      </w:pPr>
      <w:r w:rsidRPr="000132E1">
        <w:rPr>
          <w:b/>
        </w:rPr>
        <w:t>1</w:t>
      </w:r>
      <w:r>
        <w:rPr>
          <w:b/>
        </w:rPr>
        <w:t>7</w:t>
      </w:r>
      <w:r w:rsidRPr="000132E1">
        <w:rPr>
          <w:b/>
        </w:rPr>
        <w:t xml:space="preserve">) </w:t>
      </w:r>
      <w:r>
        <w:rPr>
          <w:b/>
        </w:rPr>
        <w:t>Ara vermeden 2 ders ve 10 dakikalık bir teneffüste izlediğimiz filmin süresi kaç dakikadır</w:t>
      </w:r>
      <w:r w:rsidRPr="000132E1">
        <w:rPr>
          <w:b/>
        </w:rPr>
        <w:t>?</w:t>
      </w:r>
    </w:p>
    <w:p w:rsidR="00661E97" w:rsidRDefault="00661E97" w:rsidP="005951A0">
      <w:r w:rsidRPr="000132E1">
        <w:rPr>
          <w:b/>
        </w:rPr>
        <w:t>A)</w:t>
      </w:r>
      <w:r>
        <w:t xml:space="preserve"> 90</w:t>
      </w:r>
      <w:r>
        <w:tab/>
      </w:r>
      <w:r>
        <w:tab/>
      </w:r>
      <w:r w:rsidRPr="000132E1">
        <w:rPr>
          <w:b/>
        </w:rPr>
        <w:t>B)</w:t>
      </w:r>
      <w:r>
        <w:t xml:space="preserve"> 80</w:t>
      </w:r>
      <w:r>
        <w:tab/>
      </w:r>
      <w:r>
        <w:tab/>
      </w:r>
      <w:r w:rsidRPr="000132E1">
        <w:rPr>
          <w:b/>
        </w:rPr>
        <w:t>C)</w:t>
      </w:r>
      <w:r>
        <w:t xml:space="preserve"> 85</w:t>
      </w:r>
    </w:p>
    <w:p w:rsidR="00661E97" w:rsidRDefault="00661E97" w:rsidP="005951A0"/>
    <w:p w:rsidR="00661E97" w:rsidRDefault="00661E97" w:rsidP="005951A0"/>
    <w:p w:rsidR="00661E97" w:rsidRDefault="00661E97" w:rsidP="005951A0">
      <w:pPr>
        <w:rPr>
          <w:b/>
        </w:rPr>
      </w:pPr>
    </w:p>
    <w:p w:rsidR="00661E97" w:rsidRPr="000132E1" w:rsidRDefault="00661E97" w:rsidP="005951A0">
      <w:pPr>
        <w:rPr>
          <w:b/>
        </w:rPr>
      </w:pPr>
      <w:r w:rsidRPr="000132E1">
        <w:rPr>
          <w:b/>
        </w:rPr>
        <w:t>1</w:t>
      </w:r>
      <w:r>
        <w:rPr>
          <w:b/>
        </w:rPr>
        <w:t>8</w:t>
      </w:r>
      <w:r w:rsidRPr="000132E1">
        <w:rPr>
          <w:b/>
        </w:rPr>
        <w:t xml:space="preserve">) </w:t>
      </w:r>
      <w:r>
        <w:rPr>
          <w:b/>
        </w:rPr>
        <w:t>“Gece 11’e 20 kala olan saati ….diye okuruz.” Cümlesinde boş bırakılan yeri hangi çocuk doğru tamamlamıştır</w:t>
      </w:r>
      <w:r w:rsidRPr="000132E1">
        <w:rPr>
          <w:b/>
        </w:rPr>
        <w:t>?</w:t>
      </w:r>
    </w:p>
    <w:p w:rsidR="00661E97" w:rsidRDefault="00661E97" w:rsidP="005951A0">
      <w:r w:rsidRPr="000132E1">
        <w:rPr>
          <w:b/>
        </w:rPr>
        <w:t>A)</w:t>
      </w:r>
      <w:r>
        <w:t xml:space="preserve"> Ali: “Yirmi üç yirmi”</w:t>
      </w:r>
      <w:r>
        <w:tab/>
      </w:r>
      <w:r>
        <w:tab/>
      </w:r>
    </w:p>
    <w:p w:rsidR="00661E97" w:rsidRDefault="00661E97" w:rsidP="005951A0">
      <w:r w:rsidRPr="000132E1">
        <w:rPr>
          <w:b/>
        </w:rPr>
        <w:t>B)</w:t>
      </w:r>
      <w:r>
        <w:t xml:space="preserve"> Leyla: “Yirmi üç kırk” </w:t>
      </w:r>
      <w:r>
        <w:tab/>
      </w:r>
      <w:r>
        <w:tab/>
      </w:r>
    </w:p>
    <w:p w:rsidR="00661E97" w:rsidRDefault="00661E97" w:rsidP="005951A0">
      <w:r w:rsidRPr="000132E1">
        <w:rPr>
          <w:b/>
        </w:rPr>
        <w:t>C)</w:t>
      </w:r>
      <w:r>
        <w:t xml:space="preserve"> Selma: “Yirmi iki kırk”</w:t>
      </w:r>
    </w:p>
    <w:p w:rsidR="00661E97" w:rsidRDefault="00661E97" w:rsidP="005951A0"/>
    <w:p w:rsidR="00661E97" w:rsidRDefault="00661E97" w:rsidP="005951A0">
      <w:r>
        <w:rPr>
          <w:noProof/>
        </w:rPr>
        <w:pict>
          <v:rect id="_x0000_s1033" style="position:absolute;margin-left:-14.1pt;margin-top:4.2pt;width:282pt;height:60pt;z-index:-251654656"/>
        </w:pict>
      </w:r>
    </w:p>
    <w:p w:rsidR="00661E97" w:rsidRDefault="00661E97" w:rsidP="00743E85">
      <w:pPr>
        <w:rPr>
          <w:b/>
        </w:rPr>
      </w:pPr>
      <w:r>
        <w:rPr>
          <w:b/>
        </w:rPr>
        <w:t>BOŞLUK DOLDURMA (Her soru 1 puandır)</w:t>
      </w:r>
    </w:p>
    <w:p w:rsidR="00661E97" w:rsidRDefault="00661E97" w:rsidP="00743E85">
      <w:pPr>
        <w:rPr>
          <w:b/>
        </w:rPr>
      </w:pPr>
      <w:r>
        <w:rPr>
          <w:b/>
        </w:rPr>
        <w:t>Cümleleri zaman ölçüleri ile ilgili kelimeleri kullanarak tamamlayın.</w:t>
      </w:r>
    </w:p>
    <w:p w:rsidR="00661E97" w:rsidRDefault="00661E97" w:rsidP="00743E85">
      <w:pPr>
        <w:rPr>
          <w:b/>
        </w:rPr>
      </w:pPr>
    </w:p>
    <w:p w:rsidR="00661E97" w:rsidRDefault="00661E97" w:rsidP="00743E85">
      <w:pPr>
        <w:spacing w:line="480" w:lineRule="auto"/>
        <w:rPr>
          <w:b/>
        </w:rPr>
      </w:pPr>
      <w:r>
        <w:rPr>
          <w:noProof/>
        </w:rPr>
        <w:pict>
          <v:roundrect id="_x0000_s1034" style="position:absolute;margin-left:275.4pt;margin-top:-156.3pt;width:266.25pt;height:300.75pt;z-index:-251656704" arcsize="10923f"/>
        </w:pict>
      </w:r>
      <w:r>
        <w:rPr>
          <w:noProof/>
        </w:rPr>
        <w:pict>
          <v:roundrect id="_x0000_s1035" style="position:absolute;margin-left:-10.35pt;margin-top:19.2pt;width:266.25pt;height:300.75pt;z-index:-251657728" arcsize="10923f"/>
        </w:pict>
      </w:r>
      <w:r>
        <w:rPr>
          <w:b/>
        </w:rPr>
        <w:t>Örnek : 1 saat 60 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Yarım saat ……………..dakikadır.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Çeyrek saat ……...……..dakikadır.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4 yarım saat ……………dakikadır.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2 yarım saat ………..… 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4 çeyrek saat …………. 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8 çeyrek saat ………….. dakikadır.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6 saat ………..…… yarım saattir.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2 saat ……………. çeyrek saattir.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4 saat …………… yarım saattir.</w:t>
      </w:r>
    </w:p>
    <w:p w:rsidR="00661E97" w:rsidRDefault="00661E97" w:rsidP="00743E85">
      <w:pPr>
        <w:pStyle w:val="ListParagraph"/>
        <w:numPr>
          <w:ilvl w:val="0"/>
          <w:numId w:val="2"/>
        </w:numPr>
        <w:spacing w:line="480" w:lineRule="auto"/>
        <w:rPr>
          <w:b/>
        </w:rPr>
      </w:pPr>
      <w:r>
        <w:rPr>
          <w:b/>
        </w:rPr>
        <w:t>3 saat …….……. çeyrek saattir.</w:t>
      </w:r>
    </w:p>
    <w:p w:rsidR="00661E97" w:rsidRDefault="00661E97" w:rsidP="00743E85">
      <w:pPr>
        <w:rPr>
          <w:b/>
        </w:rPr>
      </w:pPr>
    </w:p>
    <w:p w:rsidR="00661E97" w:rsidRDefault="00661E97" w:rsidP="00743E85">
      <w:pPr>
        <w:rPr>
          <w:b/>
        </w:rPr>
      </w:pPr>
      <w:r>
        <w:rPr>
          <w:b/>
        </w:rPr>
        <w:t>Verilen zaman ölçülerini farklı zaman birimleri kullanarak tamamlayalım.</w:t>
      </w:r>
    </w:p>
    <w:p w:rsidR="00661E97" w:rsidRDefault="00661E97" w:rsidP="00743E85">
      <w:pPr>
        <w:rPr>
          <w:b/>
        </w:rPr>
      </w:pPr>
    </w:p>
    <w:p w:rsidR="00661E97" w:rsidRDefault="00661E97" w:rsidP="00743E85">
      <w:pPr>
        <w:rPr>
          <w:b/>
        </w:rPr>
      </w:pPr>
      <w:r>
        <w:rPr>
          <w:b/>
        </w:rPr>
        <w:t>Örnek: 120 dakika 2 saattir.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100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80 dakika = …………………...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90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110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240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75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30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110 dakika = ………………….</w:t>
      </w:r>
    </w:p>
    <w:p w:rsidR="00661E97" w:rsidRDefault="00661E97" w:rsidP="000E04CA">
      <w:pPr>
        <w:pStyle w:val="ListParagraph"/>
        <w:numPr>
          <w:ilvl w:val="0"/>
          <w:numId w:val="3"/>
        </w:numPr>
        <w:spacing w:line="480" w:lineRule="auto"/>
        <w:rPr>
          <w:b/>
        </w:rPr>
      </w:pPr>
      <w:r>
        <w:rPr>
          <w:b/>
        </w:rPr>
        <w:t>45 dakika = ………………….</w:t>
      </w:r>
    </w:p>
    <w:p w:rsidR="00661E97" w:rsidRPr="00743E85" w:rsidRDefault="00661E97" w:rsidP="00743E85">
      <w:pPr>
        <w:pStyle w:val="ListParagraph"/>
        <w:rPr>
          <w:b/>
        </w:rPr>
      </w:pPr>
    </w:p>
    <w:p w:rsidR="00661E97" w:rsidRPr="00743E85" w:rsidRDefault="00661E97" w:rsidP="00743E85">
      <w:pPr>
        <w:rPr>
          <w:b/>
        </w:rPr>
      </w:pPr>
    </w:p>
    <w:p w:rsidR="00661E97" w:rsidRDefault="00661E97" w:rsidP="00662811"/>
    <w:p w:rsidR="00661E97" w:rsidRDefault="00661E97" w:rsidP="00662811">
      <w:pPr>
        <w:rPr>
          <w:b/>
        </w:rPr>
      </w:pPr>
      <w:r w:rsidRPr="000E04CA">
        <w:rPr>
          <w:b/>
        </w:rPr>
        <w:t>Örnek: 3 saat 10 dakika = 190 dakikadır.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1 saat çeyrek dakika= ………………….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2 çeyrek saat 5 dakika= ……………….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4 saat 30 dakika =………………………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1 saat 15 dakika = ……………………..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3 saat 20 dakika =………………………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Yarım saat 15 dakika =…………………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2 saat 25 dakika =……………………….</w:t>
      </w:r>
    </w:p>
    <w:p w:rsidR="00661E97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Çeyrek saat 10 dakika =…………………</w:t>
      </w:r>
    </w:p>
    <w:p w:rsidR="00661E97" w:rsidRPr="000E04CA" w:rsidRDefault="00661E97" w:rsidP="000E04CA">
      <w:pPr>
        <w:pStyle w:val="ListParagraph"/>
        <w:numPr>
          <w:ilvl w:val="0"/>
          <w:numId w:val="4"/>
        </w:numPr>
        <w:spacing w:line="480" w:lineRule="auto"/>
        <w:rPr>
          <w:b/>
        </w:rPr>
      </w:pPr>
      <w:r>
        <w:rPr>
          <w:b/>
        </w:rPr>
        <w:t>6 saat 5 dakika =………………………….</w:t>
      </w:r>
    </w:p>
    <w:p w:rsidR="00661E97" w:rsidRDefault="00661E97" w:rsidP="00662811"/>
    <w:p w:rsidR="00661E97" w:rsidRDefault="00661E97" w:rsidP="00662811">
      <w:r>
        <w:t>Test bitti, cevaplarınızı kontrol ediniz.</w:t>
      </w:r>
    </w:p>
    <w:p w:rsidR="00661E97" w:rsidRDefault="00661E97" w:rsidP="00662811">
      <w:r>
        <w:t>Test soruları 4 puan, boşluk doldurma 1 puandır.</w:t>
      </w:r>
    </w:p>
    <w:p w:rsidR="00661E97" w:rsidRDefault="00661E97" w:rsidP="00662811"/>
    <w:p w:rsidR="00661E97" w:rsidRDefault="00661E97" w:rsidP="00662811">
      <w:r>
        <w:rPr>
          <w:noProof/>
        </w:rPr>
        <w:pict>
          <v:roundrect id="_x0000_s1036" style="position:absolute;margin-left:-11.6pt;margin-top:0;width:266.25pt;height:126.75pt;z-index:-251658752" arcsize="10923f"/>
        </w:pict>
      </w:r>
    </w:p>
    <w:p w:rsidR="00661E97" w:rsidRDefault="00661E97" w:rsidP="00662811">
      <w:r>
        <w:t>Doğru:</w:t>
      </w:r>
    </w:p>
    <w:p w:rsidR="00661E97" w:rsidRDefault="00661E97" w:rsidP="00662811"/>
    <w:p w:rsidR="00661E97" w:rsidRDefault="00661E97" w:rsidP="00662811"/>
    <w:p w:rsidR="00661E97" w:rsidRDefault="00661E97" w:rsidP="00662811">
      <w:r>
        <w:t>Yanlış:</w:t>
      </w:r>
      <w:r>
        <w:tab/>
      </w:r>
      <w:r>
        <w:tab/>
      </w:r>
      <w:r>
        <w:tab/>
      </w:r>
      <w:r>
        <w:tab/>
        <w:t>PUAN:</w:t>
      </w:r>
    </w:p>
    <w:p w:rsidR="00661E97" w:rsidRDefault="00661E97" w:rsidP="00662811"/>
    <w:p w:rsidR="00661E97" w:rsidRDefault="00661E97" w:rsidP="00662811"/>
    <w:p w:rsidR="00661E97" w:rsidRDefault="00661E97">
      <w:r>
        <w:t>Velinin İmzası:</w:t>
      </w:r>
    </w:p>
    <w:sectPr w:rsidR="00661E97" w:rsidSect="000132E1">
      <w:pgSz w:w="11906" w:h="16838"/>
      <w:pgMar w:top="568" w:right="56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4CE7"/>
    <w:multiLevelType w:val="hybridMultilevel"/>
    <w:tmpl w:val="53649F8C"/>
    <w:lvl w:ilvl="0" w:tplc="B3D0C1B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DC6AF8"/>
    <w:multiLevelType w:val="hybridMultilevel"/>
    <w:tmpl w:val="067875BC"/>
    <w:lvl w:ilvl="0" w:tplc="1C2C48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064514"/>
    <w:multiLevelType w:val="hybridMultilevel"/>
    <w:tmpl w:val="246EF6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7A56281"/>
    <w:multiLevelType w:val="hybridMultilevel"/>
    <w:tmpl w:val="D6CA8F14"/>
    <w:lvl w:ilvl="0" w:tplc="2898A50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2E1"/>
    <w:rsid w:val="000132E1"/>
    <w:rsid w:val="00036EA5"/>
    <w:rsid w:val="000E04CA"/>
    <w:rsid w:val="00366730"/>
    <w:rsid w:val="00403D1D"/>
    <w:rsid w:val="0040478A"/>
    <w:rsid w:val="005951A0"/>
    <w:rsid w:val="00656B2A"/>
    <w:rsid w:val="00661E97"/>
    <w:rsid w:val="00662811"/>
    <w:rsid w:val="006A1319"/>
    <w:rsid w:val="00743E85"/>
    <w:rsid w:val="00B83954"/>
    <w:rsid w:val="00BE0AD3"/>
    <w:rsid w:val="00C00C41"/>
    <w:rsid w:val="00EF73F4"/>
    <w:rsid w:val="00F2197A"/>
    <w:rsid w:val="00F6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132E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677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778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36EA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2</Pages>
  <Words>512</Words>
  <Characters>2923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TSXP</dc:creator>
  <cp:keywords>www.sorubak.com</cp:keywords>
  <dc:description>www.sorubak.com</dc:description>
  <cp:lastModifiedBy>edanur</cp:lastModifiedBy>
  <cp:revision>3</cp:revision>
  <dcterms:created xsi:type="dcterms:W3CDTF">2010-05-27T07:43:00Z</dcterms:created>
  <dcterms:modified xsi:type="dcterms:W3CDTF">2014-04-09T17:10:00Z</dcterms:modified>
  <cp:category>www.sorubak.com</cp:category>
</cp:coreProperties>
</file>