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 w:rsidRPr="009C5AF2">
        <w:rPr>
          <w:rFonts w:ascii="ALFABET98" w:hAnsi="ALFABET98"/>
          <w:sz w:val="24"/>
          <w:szCs w:val="24"/>
        </w:rPr>
        <w:t>PROBLEMLER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1-) Okulumuzda 489 kız öğrenci, kız öğrencilerden 97 az erkek öğrenci vardır. Okulumuzun mevcudu kaçtır?</w:t>
      </w:r>
      <w:r w:rsidRPr="00870534">
        <w:rPr>
          <w:rFonts w:ascii="ALFABET98" w:hAnsi="ALFABET98"/>
          <w:b/>
          <w:sz w:val="24"/>
          <w:szCs w:val="24"/>
        </w:rPr>
        <w:t>(C=881)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2-) Trende 257 yolcu vardır.Birinci istasyonda 78 yolcu indi 67 yolcu bindi.İkinci istasyonda 165 yolcu indi 96 yolcu bindi.Trende kaç yolcu kalmıştır?</w:t>
      </w:r>
      <w:r w:rsidRPr="00870534">
        <w:rPr>
          <w:rFonts w:ascii="ALFABET98" w:hAnsi="ALFABET98"/>
          <w:b/>
          <w:sz w:val="24"/>
          <w:szCs w:val="24"/>
        </w:rPr>
        <w:t>(C=177)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3-) Bahçemize 238 lale, lalelerden 56 fazla güL, güllerden 126 az sümbül fidanı dikilmiştir. Bahçemizde kaç tane çiçek vardır?</w:t>
      </w:r>
      <w:r w:rsidRPr="00870534">
        <w:rPr>
          <w:rFonts w:ascii="ALFABET98" w:hAnsi="ALFABET98"/>
          <w:b/>
          <w:sz w:val="24"/>
          <w:szCs w:val="24"/>
        </w:rPr>
        <w:t>(C=700)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4-) Fatmanur tabletinin ücretini ayda 159 lira taksitle 9 ayda ödemiştir. Tabletin fiyatı ne kadardır?</w:t>
      </w:r>
      <w:r w:rsidRPr="00AC2642">
        <w:rPr>
          <w:rFonts w:ascii="ALFABET98" w:hAnsi="ALFABET98"/>
          <w:b/>
          <w:sz w:val="24"/>
          <w:szCs w:val="24"/>
        </w:rPr>
        <w:t>(C=1431)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5-) Ardışık 5 doğal sayının en büyüğü 182 ise bu doğal sayıların toplamı kaçtır?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6-) Bir musluk 1 saatte </w:t>
      </w:r>
      <w:smartTag w:uri="urn:schemas-microsoft-com:office:smarttags" w:element="metricconverter">
        <w:smartTagPr>
          <w:attr w:name="ProductID" w:val="76 litre"/>
        </w:smartTagPr>
        <w:r>
          <w:rPr>
            <w:rFonts w:ascii="ALFABET98" w:hAnsi="ALFABET98"/>
            <w:sz w:val="24"/>
            <w:szCs w:val="24"/>
          </w:rPr>
          <w:t>76 litre</w:t>
        </w:r>
      </w:smartTag>
      <w:r>
        <w:rPr>
          <w:rFonts w:ascii="ALFABET98" w:hAnsi="ALFABET98"/>
          <w:sz w:val="24"/>
          <w:szCs w:val="24"/>
        </w:rPr>
        <w:t xml:space="preserve"> su akıtıyor.Aynı türden 4 musluk 9 saatte kaç litre su akıtır?</w:t>
      </w:r>
      <w:r w:rsidRPr="00AC2642">
        <w:rPr>
          <w:rFonts w:ascii="ALFABET98" w:hAnsi="ALFABET98"/>
          <w:b/>
          <w:sz w:val="24"/>
          <w:szCs w:val="24"/>
        </w:rPr>
        <w:t>(C=2736)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7-) Bir kitaplıkta 18 raf vardır ve rafta 67 kitap vardır. Bu kitaplıkta kaç kitap vardır?</w:t>
      </w:r>
      <w:r w:rsidRPr="00AC2642">
        <w:rPr>
          <w:rFonts w:ascii="ALFABET98" w:hAnsi="ALFABET98"/>
          <w:b/>
          <w:sz w:val="24"/>
          <w:szCs w:val="24"/>
        </w:rPr>
        <w:t>(C=1206)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8-) 132 yumurtanın önce çeyreği satılmıştır. Sonra 49 yumurta daha satılmıştır. Geriye kaç yumurta kalmıştır?</w:t>
      </w:r>
      <w:r w:rsidRPr="00AC2642">
        <w:rPr>
          <w:rFonts w:ascii="ALFABET98" w:hAnsi="ALFABET98"/>
          <w:b/>
          <w:sz w:val="24"/>
          <w:szCs w:val="24"/>
        </w:rPr>
        <w:t>(C=50)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9-) Tanesi 39 lira olan ayakkabıdan 25 tane alan biri satıcıya 1500 lire vermiştir. Geriye ne kadar para üstü almalıdır?</w:t>
      </w:r>
      <w:r w:rsidRPr="00AC2642">
        <w:rPr>
          <w:rFonts w:ascii="ALFABET98" w:hAnsi="ALFABET98"/>
          <w:b/>
          <w:sz w:val="24"/>
          <w:szCs w:val="24"/>
        </w:rPr>
        <w:t>(C=525)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10-) Aynı 6 doğal sayının toplamı 942 dir. Bu doğal sayıların 4 ünün toplamı kaçtır?</w:t>
      </w:r>
      <w:r w:rsidRPr="00AC2642">
        <w:rPr>
          <w:rFonts w:ascii="ALFABET98" w:hAnsi="ALFABET98"/>
          <w:b/>
          <w:sz w:val="24"/>
          <w:szCs w:val="24"/>
        </w:rPr>
        <w:t>(C=628)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11-) Bir maç için önce 1587 bilet sonra 2795 bilet satılmıştır.Toplam bilet sayısı 4500 olduğuna göre satılmayan kaç bilet kalmıştır?</w:t>
      </w:r>
      <w:r w:rsidRPr="00AC2642">
        <w:rPr>
          <w:rFonts w:ascii="ALFABET98" w:hAnsi="ALFABET98"/>
          <w:b/>
          <w:sz w:val="24"/>
          <w:szCs w:val="24"/>
        </w:rPr>
        <w:t>(C=118)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12-) Her gün 675 ekmek satan fırın bir haftada kaç ekmek satar?</w:t>
      </w:r>
      <w:r w:rsidRPr="00AC2642">
        <w:rPr>
          <w:rFonts w:ascii="ALFABET98" w:hAnsi="ALFABET98"/>
          <w:b/>
          <w:sz w:val="24"/>
          <w:szCs w:val="24"/>
        </w:rPr>
        <w:t>(C=4725)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13-) Bir top kumaş 86 metredir. Alınan 12 top kumaşın 275 metresini kullanılıyor. Geriye kaç top kumaş kalmıştır?</w:t>
      </w:r>
      <w:r w:rsidRPr="00AC2642">
        <w:rPr>
          <w:rFonts w:ascii="ALFABET98" w:hAnsi="ALFABET98"/>
          <w:b/>
          <w:sz w:val="24"/>
          <w:szCs w:val="24"/>
        </w:rPr>
        <w:t>(C=757)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14-) Kumbarasına her gün 13 TL atan Sılanur iki hafta sonunda kumbarasındaki paranın 87 lirasını harcıyor. Sılanur’un gerine ne kadar parası kalmıştır?</w:t>
      </w:r>
      <w:r w:rsidRPr="00AC2642">
        <w:rPr>
          <w:rFonts w:ascii="ALFABET98" w:hAnsi="ALFABET98"/>
          <w:b/>
          <w:sz w:val="24"/>
          <w:szCs w:val="24"/>
        </w:rPr>
        <w:t>(C=95)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15-) Bir saatte </w:t>
      </w:r>
      <w:smartTag w:uri="urn:schemas-microsoft-com:office:smarttags" w:element="metricconverter">
        <w:smartTagPr>
          <w:attr w:name="ProductID" w:val="143 km"/>
        </w:smartTagPr>
        <w:r>
          <w:rPr>
            <w:rFonts w:ascii="ALFABET98" w:hAnsi="ALFABET98"/>
            <w:sz w:val="24"/>
            <w:szCs w:val="24"/>
          </w:rPr>
          <w:t>143 km</w:t>
        </w:r>
      </w:smartTag>
      <w:r>
        <w:rPr>
          <w:rFonts w:ascii="ALFABET98" w:hAnsi="ALFABET98"/>
          <w:sz w:val="24"/>
          <w:szCs w:val="24"/>
        </w:rPr>
        <w:t xml:space="preserve"> yol giden bir araç 12 saatte kaç km yol gider?(</w:t>
      </w:r>
      <w:r w:rsidRPr="00AC2642">
        <w:rPr>
          <w:rFonts w:ascii="ALFABET98" w:hAnsi="ALFABET98"/>
          <w:b/>
          <w:sz w:val="24"/>
          <w:szCs w:val="24"/>
        </w:rPr>
        <w:t>C=1716)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16-) 456 şekerin 36 sını kendine ayıran Talha geriye kalan şekerleri 7 arkadaşına paylaştırıyor. Talha arkadaşlarına kaçar şeker vermiştir?</w:t>
      </w:r>
      <w:r w:rsidRPr="00AC2642">
        <w:rPr>
          <w:rFonts w:ascii="ALFABET98" w:hAnsi="ALFABET98"/>
          <w:b/>
          <w:sz w:val="24"/>
          <w:szCs w:val="24"/>
        </w:rPr>
        <w:t>(C=60)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17-) Bir düzine kitap 96 liradır. Bu kitaplardan 4 tane alan biri ne kadar öder? </w:t>
      </w:r>
      <w:r w:rsidRPr="00AC2642">
        <w:rPr>
          <w:rFonts w:ascii="ALFABET98" w:hAnsi="ALFABET98"/>
          <w:b/>
          <w:sz w:val="24"/>
          <w:szCs w:val="24"/>
        </w:rPr>
        <w:t>(C=32)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18-) Düzinesi 5 lira 88 kuruş olan balonların 5 tanesi ne kadardır? </w:t>
      </w:r>
      <w:r w:rsidRPr="00AC2642">
        <w:rPr>
          <w:rFonts w:ascii="ALFABET98" w:hAnsi="ALFABET98"/>
          <w:b/>
          <w:sz w:val="24"/>
          <w:szCs w:val="24"/>
        </w:rPr>
        <w:t>(C=245)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19-) Ben 14 yaşındayım. Dedemin yaşı benim yaşımın 4 katından 18 fazladır. Dedem ve benim yaşımın toplamı kaçtır? </w:t>
      </w:r>
      <w:r w:rsidRPr="00AC2642">
        <w:rPr>
          <w:rFonts w:ascii="ALFABET98" w:hAnsi="ALFABET98"/>
          <w:b/>
          <w:sz w:val="24"/>
          <w:szCs w:val="24"/>
        </w:rPr>
        <w:t>(C=88)</w:t>
      </w: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3C3062" w:rsidRDefault="003C3062" w:rsidP="00310B2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20-) 256 sayfalık kitabı her gün 8 sayfa okuyarak kaç günde bitirebiliriz? </w:t>
      </w:r>
      <w:r w:rsidRPr="00AC2642">
        <w:rPr>
          <w:rFonts w:ascii="ALFABET98" w:hAnsi="ALFABET98"/>
          <w:b/>
          <w:sz w:val="24"/>
          <w:szCs w:val="24"/>
        </w:rPr>
        <w:t>(C=32)</w:t>
      </w:r>
    </w:p>
    <w:p w:rsidR="003C3062" w:rsidRDefault="003C3062">
      <w:pPr>
        <w:rPr>
          <w:rFonts w:ascii="ALFABET98" w:hAnsi="ALFABET98"/>
          <w:sz w:val="24"/>
          <w:szCs w:val="24"/>
        </w:rPr>
      </w:pPr>
    </w:p>
    <w:p w:rsidR="003C3062" w:rsidRDefault="003C3062">
      <w:pPr>
        <w:rPr>
          <w:rFonts w:ascii="ALFABET98" w:hAnsi="ALFABET98"/>
          <w:sz w:val="24"/>
          <w:szCs w:val="24"/>
        </w:rPr>
      </w:pPr>
      <w:hyperlink r:id="rId4" w:history="1">
        <w:r w:rsidRPr="009C58EB">
          <w:rPr>
            <w:rStyle w:val="Hyperlink"/>
            <w:rFonts w:ascii="ALFABET98" w:hAnsi="ALFABET98"/>
            <w:sz w:val="24"/>
            <w:szCs w:val="24"/>
          </w:rPr>
          <w:t>www.sorubak.com</w:t>
        </w:r>
      </w:hyperlink>
      <w:r>
        <w:rPr>
          <w:rFonts w:ascii="ALFABET98" w:hAnsi="ALFABET98"/>
          <w:sz w:val="24"/>
          <w:szCs w:val="24"/>
        </w:rPr>
        <w:t xml:space="preserve"> </w:t>
      </w:r>
    </w:p>
    <w:p w:rsidR="003C3062" w:rsidRPr="009C5AF2" w:rsidRDefault="003C3062">
      <w:pPr>
        <w:rPr>
          <w:rFonts w:ascii="ALFABET98" w:hAnsi="ALFABET98"/>
          <w:sz w:val="24"/>
          <w:szCs w:val="24"/>
        </w:rPr>
      </w:pPr>
    </w:p>
    <w:sectPr w:rsidR="003C3062" w:rsidRPr="009C5AF2" w:rsidSect="009C5AF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AF2"/>
    <w:rsid w:val="0007569C"/>
    <w:rsid w:val="000C2B88"/>
    <w:rsid w:val="00310B2B"/>
    <w:rsid w:val="003C3062"/>
    <w:rsid w:val="00870534"/>
    <w:rsid w:val="0089384E"/>
    <w:rsid w:val="009C58EB"/>
    <w:rsid w:val="009C5AF2"/>
    <w:rsid w:val="00AC2642"/>
    <w:rsid w:val="00B5134A"/>
    <w:rsid w:val="00BE6BF4"/>
    <w:rsid w:val="00D32A09"/>
    <w:rsid w:val="00DC4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B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938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350</Words>
  <Characters>1998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dcterms:created xsi:type="dcterms:W3CDTF">2014-12-18T20:21:00Z</dcterms:created>
  <dcterms:modified xsi:type="dcterms:W3CDTF">2014-12-20T21:16:00Z</dcterms:modified>
  <cp:category>sorubak.com</cp:category>
</cp:coreProperties>
</file>