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C41" w:rsidRPr="007C00C7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/>
          <w:b/>
          <w:color w:val="000000"/>
          <w:shd w:val="clear" w:color="auto" w:fill="FFFFFF"/>
        </w:rPr>
        <w:t>ADI-SOYADI………………</w:t>
      </w:r>
    </w:p>
    <w:p w:rsidR="00F94C41" w:rsidRPr="00D846FE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 w:rsidRPr="00D846FE">
        <w:rPr>
          <w:rFonts w:ascii="Times New Roman" w:hAnsi="Times New Roman"/>
          <w:b/>
          <w:color w:val="000000"/>
          <w:shd w:val="clear" w:color="auto" w:fill="FFFFFF"/>
        </w:rPr>
        <w:t>1-Aşağıdaki İngilizce kelimelerin Türkçelerini yazınız?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5"/>
      </w:tblGrid>
      <w:tr w:rsidR="00F94C41" w:rsidRPr="00F76227" w:rsidTr="00F76227">
        <w:trPr>
          <w:trHeight w:val="496"/>
        </w:trPr>
        <w:tc>
          <w:tcPr>
            <w:tcW w:w="5405" w:type="dxa"/>
          </w:tcPr>
          <w:p w:rsidR="00F94C41" w:rsidRPr="00F76227" w:rsidRDefault="00F94C41" w:rsidP="00F7622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F76227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Uçurtma – ip – bilgisayar- sallanmak – öğrenmek</w:t>
            </w:r>
          </w:p>
        </w:tc>
      </w:tr>
    </w:tbl>
    <w:p w:rsidR="00F94C41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</w:p>
    <w:p w:rsidR="00F94C41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Computer:………………… </w:t>
      </w:r>
    </w:p>
    <w:p w:rsidR="00F94C41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Kite:……………………….</w:t>
      </w:r>
    </w:p>
    <w:p w:rsidR="00F94C41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Rope:……………………...          </w:t>
      </w:r>
    </w:p>
    <w:p w:rsidR="00F94C41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Swing:……………………..</w:t>
      </w:r>
    </w:p>
    <w:p w:rsidR="00F94C41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>Learn:……………………..</w:t>
      </w:r>
    </w:p>
    <w:p w:rsidR="00F94C41" w:rsidRPr="007C00C7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/>
          <w:b/>
          <w:color w:val="000000"/>
          <w:shd w:val="clear" w:color="auto" w:fill="FFFFFF"/>
        </w:rPr>
        <w:t xml:space="preserve"> 2-Resme göre Matsuko hangi ülkeden ve millettendir?</w:t>
      </w:r>
    </w:p>
    <w:p w:rsidR="00F94C41" w:rsidRPr="007C00C7" w:rsidRDefault="00F94C41" w:rsidP="00D846FE">
      <w:pPr>
        <w:spacing w:line="240" w:lineRule="auto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8B5D9D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japon kız" style="width:118.5pt;height:109.5pt;visibility:visible">
            <v:imagedata r:id="rId6" o:title=""/>
          </v:shape>
        </w:pic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Matsuko is from Germany. She is German.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Matsuko is from France. She is French.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Matsuko is from America. She is American.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Matsuko is from Japan. She is Japanese</w:t>
      </w:r>
    </w:p>
    <w:p w:rsidR="00F94C41" w:rsidRDefault="00F94C41" w:rsidP="00D846FE">
      <w:pPr>
        <w:spacing w:line="240" w:lineRule="auto"/>
        <w:rPr>
          <w:rFonts w:ascii="Times New Roman" w:hAnsi="Times New Roman"/>
          <w:b/>
        </w:rPr>
      </w:pPr>
      <w:r w:rsidRPr="007C00C7">
        <w:rPr>
          <w:rFonts w:ascii="Times New Roman" w:hAnsi="Times New Roman"/>
          <w:b/>
        </w:rPr>
        <w:t>3-</w:t>
      </w:r>
      <w:r>
        <w:rPr>
          <w:rFonts w:ascii="Times New Roman" w:hAnsi="Times New Roman"/>
          <w:b/>
        </w:rPr>
        <w:t>Aşağıdaki Türkçe kelimelerin İngilizcelerini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03"/>
      </w:tblGrid>
      <w:tr w:rsidR="00F94C41" w:rsidRPr="00F76227" w:rsidTr="00F76227">
        <w:trPr>
          <w:trHeight w:val="620"/>
        </w:trPr>
        <w:tc>
          <w:tcPr>
            <w:tcW w:w="5203" w:type="dxa"/>
          </w:tcPr>
          <w:p w:rsidR="00F94C41" w:rsidRPr="00F76227" w:rsidRDefault="00F94C41" w:rsidP="00F762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94C41" w:rsidRPr="00F76227" w:rsidRDefault="00F94C41" w:rsidP="00F762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6227">
              <w:rPr>
                <w:rFonts w:ascii="Times New Roman" w:hAnsi="Times New Roman"/>
                <w:b/>
                <w:sz w:val="24"/>
                <w:szCs w:val="24"/>
              </w:rPr>
              <w:t>Sing – marble – hopscotch – fly – swim</w:t>
            </w:r>
          </w:p>
          <w:p w:rsidR="00F94C41" w:rsidRPr="00F76227" w:rsidRDefault="00F94C41" w:rsidP="00F76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94C41" w:rsidRPr="00343838" w:rsidRDefault="00F94C41" w:rsidP="00D846FE">
      <w:pPr>
        <w:spacing w:line="240" w:lineRule="auto"/>
        <w:rPr>
          <w:rFonts w:ascii="Times New Roman" w:hAnsi="Times New Roman"/>
          <w:sz w:val="24"/>
          <w:szCs w:val="24"/>
        </w:rPr>
      </w:pPr>
      <w:r w:rsidRPr="00343838">
        <w:rPr>
          <w:rFonts w:ascii="Times New Roman" w:hAnsi="Times New Roman"/>
          <w:sz w:val="24"/>
          <w:szCs w:val="24"/>
        </w:rPr>
        <w:t>Seksek:……………………</w:t>
      </w:r>
      <w:r>
        <w:rPr>
          <w:rFonts w:ascii="Times New Roman" w:hAnsi="Times New Roman"/>
          <w:sz w:val="24"/>
          <w:szCs w:val="24"/>
        </w:rPr>
        <w:t>…………….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sz w:val="24"/>
          <w:szCs w:val="24"/>
        </w:rPr>
      </w:pPr>
      <w:r w:rsidRPr="00343838">
        <w:rPr>
          <w:rFonts w:ascii="Times New Roman" w:hAnsi="Times New Roman"/>
          <w:sz w:val="24"/>
          <w:szCs w:val="24"/>
        </w:rPr>
        <w:t xml:space="preserve"> Şarkı Söylemek ………………………..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sz w:val="24"/>
          <w:szCs w:val="24"/>
        </w:rPr>
      </w:pPr>
      <w:r w:rsidRPr="00343838">
        <w:rPr>
          <w:rFonts w:ascii="Times New Roman" w:hAnsi="Times New Roman"/>
          <w:sz w:val="24"/>
          <w:szCs w:val="24"/>
        </w:rPr>
        <w:t xml:space="preserve"> Bilye :…………………………</w:t>
      </w:r>
      <w:r>
        <w:rPr>
          <w:rFonts w:ascii="Times New Roman" w:hAnsi="Times New Roman"/>
          <w:sz w:val="24"/>
          <w:szCs w:val="24"/>
        </w:rPr>
        <w:t>……….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sz w:val="24"/>
          <w:szCs w:val="24"/>
        </w:rPr>
      </w:pPr>
      <w:r w:rsidRPr="00343838">
        <w:rPr>
          <w:rFonts w:ascii="Times New Roman" w:hAnsi="Times New Roman"/>
          <w:sz w:val="24"/>
          <w:szCs w:val="24"/>
        </w:rPr>
        <w:t>Yüzmek:……………………</w:t>
      </w:r>
      <w:r>
        <w:rPr>
          <w:rFonts w:ascii="Times New Roman" w:hAnsi="Times New Roman"/>
          <w:sz w:val="24"/>
          <w:szCs w:val="24"/>
        </w:rPr>
        <w:t>…………...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sz w:val="24"/>
          <w:szCs w:val="24"/>
        </w:rPr>
        <w:t>Uçmak:…………………………</w:t>
      </w:r>
      <w:r>
        <w:rPr>
          <w:rFonts w:ascii="Times New Roman" w:hAnsi="Times New Roman"/>
          <w:sz w:val="24"/>
          <w:szCs w:val="24"/>
        </w:rPr>
        <w:t>………</w:t>
      </w:r>
      <w:r w:rsidRPr="00343838">
        <w:rPr>
          <w:rFonts w:ascii="Times New Roman" w:hAnsi="Times New Roman"/>
          <w:sz w:val="24"/>
          <w:szCs w:val="24"/>
        </w:rPr>
        <w:t>.</w:t>
      </w:r>
    </w:p>
    <w:p w:rsidR="00F94C41" w:rsidRPr="007C00C7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/>
          <w:b/>
          <w:color w:val="000000"/>
          <w:shd w:val="clear" w:color="auto" w:fill="FFFFFF"/>
        </w:rPr>
        <w:t>4-Resme göre boşluğu uygun olan kelimelerle doldurun.</w:t>
      </w:r>
    </w:p>
    <w:p w:rsidR="00F94C41" w:rsidRPr="007C00C7" w:rsidRDefault="00F94C41" w:rsidP="00D846FE">
      <w:pPr>
        <w:spacing w:line="240" w:lineRule="auto"/>
        <w:rPr>
          <w:rFonts w:ascii="Times New Roman" w:hAnsi="Times New Roman"/>
        </w:rPr>
      </w:pPr>
      <w:r w:rsidRPr="008B5D9D">
        <w:rPr>
          <w:rFonts w:ascii="Times New Roman" w:hAnsi="Times New Roman"/>
          <w:noProof/>
          <w:lang w:eastAsia="tr-TR"/>
        </w:rPr>
        <w:pict>
          <v:shape id="Resim 7" o:spid="_x0000_i1026" type="#_x0000_t75" alt="satranç seviyor" style="width:125.25pt;height:79.5pt;visibility:visible">
            <v:imagedata r:id="rId7" o:title=""/>
          </v:shape>
        </w:pict>
      </w:r>
    </w:p>
    <w:p w:rsidR="00F94C41" w:rsidRPr="007C00C7" w:rsidRDefault="00F94C41" w:rsidP="00D846FE">
      <w:pPr>
        <w:spacing w:line="240" w:lineRule="auto"/>
        <w:rPr>
          <w:rFonts w:ascii="Times New Roman" w:hAnsi="Times New Roman"/>
          <w:color w:val="000000"/>
          <w:shd w:val="clear" w:color="auto" w:fill="FFFFFF"/>
        </w:rPr>
      </w:pPr>
      <w:r w:rsidRPr="00343838">
        <w:rPr>
          <w:rStyle w:val="f13y"/>
          <w:rFonts w:ascii="Times New Roman" w:hAnsi="Times New Roman"/>
          <w:b/>
          <w:bCs/>
          <w:shd w:val="clear" w:color="auto" w:fill="FFFFFF"/>
        </w:rPr>
        <w:t>I like .........................</w:t>
      </w:r>
      <w:r w:rsidRPr="007C00C7">
        <w:rPr>
          <w:rStyle w:val="f13y"/>
          <w:rFonts w:ascii="Times New Roman" w:hAnsi="Times New Roman"/>
          <w:b/>
          <w:bCs/>
          <w:color w:val="339900"/>
          <w:shd w:val="clear" w:color="auto" w:fill="FFFFFF"/>
        </w:rPr>
        <w:t xml:space="preserve"> .</w:t>
      </w:r>
      <w:r w:rsidRPr="007C00C7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/>
          <w:color w:val="000000"/>
        </w:rPr>
        <w:br/>
      </w:r>
      <w:r w:rsidRPr="007C00C7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7C00C7">
        <w:rPr>
          <w:rFonts w:ascii="Times New Roman" w:hAnsi="Times New Roman"/>
          <w:color w:val="000000"/>
          <w:shd w:val="clear" w:color="auto" w:fill="FFFFFF"/>
        </w:rPr>
        <w:t xml:space="preserve"> playing table tennis</w:t>
      </w:r>
      <w:r w:rsidRPr="007C00C7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/>
          <w:color w:val="000000"/>
        </w:rPr>
        <w:br/>
      </w:r>
      <w:r w:rsidRPr="007C00C7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7C00C7">
        <w:rPr>
          <w:rFonts w:ascii="Times New Roman" w:hAnsi="Times New Roman"/>
          <w:color w:val="000000"/>
          <w:shd w:val="clear" w:color="auto" w:fill="FFFFFF"/>
        </w:rPr>
        <w:t xml:space="preserve"> drawing</w:t>
      </w:r>
      <w:r w:rsidRPr="007C00C7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/>
          <w:color w:val="000000"/>
        </w:rPr>
        <w:br/>
      </w:r>
      <w:r w:rsidRPr="007C00C7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7C00C7">
        <w:rPr>
          <w:rFonts w:ascii="Times New Roman" w:hAnsi="Times New Roman"/>
          <w:color w:val="000000"/>
          <w:shd w:val="clear" w:color="auto" w:fill="FFFFFF"/>
        </w:rPr>
        <w:t xml:space="preserve"> playing chess</w:t>
      </w:r>
      <w:r w:rsidRPr="007C00C7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/>
          <w:color w:val="000000"/>
        </w:rPr>
        <w:br/>
      </w:r>
      <w:r w:rsidRPr="007C00C7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7C00C7">
        <w:rPr>
          <w:rFonts w:ascii="Times New Roman" w:hAnsi="Times New Roman"/>
          <w:color w:val="000000"/>
          <w:shd w:val="clear" w:color="auto" w:fill="FFFFFF"/>
        </w:rPr>
        <w:t xml:space="preserve"> coloring bo</w:t>
      </w:r>
      <w:r>
        <w:rPr>
          <w:rFonts w:ascii="Times New Roman" w:hAnsi="Times New Roman"/>
          <w:color w:val="000000"/>
          <w:shd w:val="clear" w:color="auto" w:fill="FFFFFF"/>
        </w:rPr>
        <w:t>o</w:t>
      </w:r>
      <w:r w:rsidRPr="007C00C7">
        <w:rPr>
          <w:rFonts w:ascii="Times New Roman" w:hAnsi="Times New Roman"/>
          <w:color w:val="000000"/>
          <w:shd w:val="clear" w:color="auto" w:fill="FFFFFF"/>
        </w:rPr>
        <w:t>ks</w: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/>
          <w:b/>
          <w:color w:val="000000"/>
          <w:shd w:val="clear" w:color="auto" w:fill="FFFFFF"/>
        </w:rPr>
        <w:t>5-Resme göre noktalı yerlere sırasıyla ne gelmelidir?</w: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75pt;margin-top:3.65pt;width:118.3pt;height:16.75pt;z-index:251657216">
            <v:textbox style="mso-next-textbox:#_x0000_s1026">
              <w:txbxContent>
                <w:p w:rsidR="00F94C41" w:rsidRDefault="00F94C41"/>
              </w:txbxContent>
            </v:textbox>
          </v:shape>
        </w:pict>
      </w:r>
      <w:r w:rsidRPr="008B5D9D">
        <w:rPr>
          <w:rFonts w:ascii="Times New Roman" w:hAnsi="Times New Roman"/>
          <w:noProof/>
          <w:lang w:eastAsia="tr-TR"/>
        </w:rPr>
        <w:pict>
          <v:shape id="Resim 10" o:spid="_x0000_i1027" type="#_x0000_t75" alt="http://www.sanalokulumuz.com/sorular/314/soru12.png" style="width:247.5pt;height:84pt;visibility:visible">
            <v:imagedata r:id="rId8" o:title=""/>
          </v:shape>
        </w:pict>
      </w:r>
    </w:p>
    <w:p w:rsidR="00F94C41" w:rsidRPr="007D3DC6" w:rsidRDefault="00F94C41" w:rsidP="00D846FE">
      <w:pPr>
        <w:spacing w:line="240" w:lineRule="auto"/>
        <w:ind w:right="-1063"/>
        <w:rPr>
          <w:rFonts w:ascii="Times New Roman" w:hAnsi="Times New Roman"/>
          <w:color w:val="000000"/>
          <w:shd w:val="clear" w:color="auto" w:fill="FFFFFF"/>
        </w:rPr>
      </w:pPr>
      <w:r w:rsidRPr="007D3DC6">
        <w:rPr>
          <w:rFonts w:ascii="Times New Roman" w:hAnsi="Times New Roman"/>
          <w:color w:val="000000"/>
          <w:shd w:val="clear" w:color="auto" w:fill="FFFFFF"/>
        </w:rPr>
        <w:t xml:space="preserve">  I ...................singing,     </w:t>
      </w:r>
      <w:r w:rsidRPr="007D3DC6">
        <w:rPr>
          <w:rFonts w:ascii="Times New Roman" w:hAnsi="Times New Roman"/>
          <w:b/>
          <w:color w:val="000000"/>
          <w:shd w:val="clear" w:color="auto" w:fill="FFFFFF"/>
        </w:rPr>
        <w:t xml:space="preserve">but 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   I ..................dancing.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like/like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don’t like/don’t like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don’t like/ like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like/ don’t like</w: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/>
          <w:b/>
          <w:color w:val="000000"/>
          <w:shd w:val="clear" w:color="auto" w:fill="FFFFFF"/>
        </w:rPr>
        <w:t>6- Resme göre boşluğu uygun olan kelimelerle doldurun.</w: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color w:val="000000"/>
          <w:shd w:val="clear" w:color="auto" w:fill="FFFFFF"/>
        </w:rPr>
      </w:pPr>
      <w:r w:rsidRPr="008B5D9D">
        <w:rPr>
          <w:rFonts w:ascii="Times New Roman" w:hAnsi="Times New Roman"/>
          <w:noProof/>
          <w:lang w:eastAsia="tr-TR"/>
        </w:rPr>
        <w:pict>
          <v:shape id="Resim 13" o:spid="_x0000_i1028" type="#_x0000_t75" alt="http://www.sanalokulumuz.com/sorular/314/soru13.png" style="width:248.25pt;height:74.25pt;visibility:visible">
            <v:imagedata r:id="rId9" o:title=""/>
          </v:shape>
        </w:pic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color w:val="000000"/>
          <w:shd w:val="clear" w:color="auto" w:fill="FFFFFF"/>
        </w:rPr>
      </w:pPr>
      <w:r w:rsidRPr="007D3DC6">
        <w:rPr>
          <w:rFonts w:ascii="Times New Roman" w:hAnsi="Times New Roman"/>
          <w:color w:val="000000"/>
          <w:shd w:val="clear" w:color="auto" w:fill="FFFFFF"/>
        </w:rPr>
        <w:t xml:space="preserve">I like flying a kite    </w:t>
      </w:r>
      <w:r w:rsidRPr="007D3DC6">
        <w:rPr>
          <w:rFonts w:ascii="Times New Roman" w:hAnsi="Times New Roman"/>
          <w:b/>
          <w:color w:val="000000"/>
          <w:shd w:val="clear" w:color="auto" w:fill="FFFFFF"/>
        </w:rPr>
        <w:t xml:space="preserve">.......  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I don’t like playing with marbles.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and    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  <w:shd w:val="clear" w:color="auto" w:fill="FFFFFF"/>
        </w:rPr>
        <w:t>but    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  <w:shd w:val="clear" w:color="auto" w:fill="FFFFFF"/>
        </w:rPr>
        <w:t>do you    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  <w:shd w:val="clear" w:color="auto" w:fill="FFFFFF"/>
        </w:rPr>
        <w:t>no</w: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/>
          <w:b/>
          <w:color w:val="000000"/>
          <w:shd w:val="clear" w:color="auto" w:fill="FFFFFF"/>
        </w:rPr>
        <w:t>7- Resme göre boşluğu uygun olan kelimelerle doldurun.</w: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color w:val="000000"/>
          <w:shd w:val="clear" w:color="auto" w:fill="FFFFFF"/>
        </w:rPr>
      </w:pPr>
      <w:r w:rsidRPr="007D3DC6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8B5D9D">
        <w:rPr>
          <w:rFonts w:ascii="Times New Roman" w:hAnsi="Times New Roman"/>
          <w:noProof/>
          <w:lang w:eastAsia="tr-TR"/>
        </w:rPr>
        <w:pict>
          <v:shape id="Resim 16" o:spid="_x0000_i1029" type="#_x0000_t75" alt="ingilizce 4 3.ünite testi" style="width:130.5pt;height:82.5pt;visibility:visible">
            <v:imagedata r:id="rId10" o:title=""/>
          </v:shape>
        </w:pic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color w:val="000000"/>
          <w:shd w:val="clear" w:color="auto" w:fill="FFFFFF"/>
        </w:rPr>
      </w:pPr>
      <w:r w:rsidRPr="007D3DC6">
        <w:rPr>
          <w:rStyle w:val="f13y"/>
          <w:rFonts w:ascii="Times New Roman" w:hAnsi="Times New Roman"/>
          <w:b/>
          <w:bCs/>
          <w:color w:val="339900"/>
          <w:shd w:val="clear" w:color="auto" w:fill="FFFFFF"/>
        </w:rPr>
        <w:t xml:space="preserve">     I like ....................... .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playing football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dancing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riding a bike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7D3DC6">
        <w:rPr>
          <w:rFonts w:ascii="Times New Roman" w:hAnsi="Times New Roman"/>
          <w:color w:val="000000"/>
          <w:shd w:val="clear" w:color="auto" w:fill="FFFFFF"/>
        </w:rPr>
        <w:t xml:space="preserve"> flying a kite</w:t>
      </w:r>
    </w:p>
    <w:p w:rsidR="00F94C41" w:rsidRPr="007D3DC6" w:rsidRDefault="00F94C41" w:rsidP="00D846FE">
      <w:pPr>
        <w:spacing w:line="240" w:lineRule="auto"/>
        <w:rPr>
          <w:rFonts w:ascii="Times New Roman" w:hAnsi="Times New Roman"/>
          <w:color w:val="000000"/>
        </w:rPr>
      </w:pPr>
      <w:r w:rsidRPr="007D3DC6">
        <w:rPr>
          <w:rFonts w:ascii="Times New Roman" w:hAnsi="Times New Roman"/>
          <w:b/>
        </w:rPr>
        <w:t>8-</w:t>
      </w:r>
      <w:r w:rsidRPr="007D3DC6">
        <w:rPr>
          <w:rStyle w:val="f13y"/>
          <w:rFonts w:ascii="Times New Roman" w:hAnsi="Times New Roman"/>
          <w:b/>
          <w:bCs/>
          <w:color w:val="339900"/>
          <w:shd w:val="clear" w:color="auto" w:fill="FFFFFF"/>
        </w:rPr>
        <w:t xml:space="preserve">" </w:t>
      </w:r>
      <w:r w:rsidRPr="007D3DC6">
        <w:rPr>
          <w:rStyle w:val="f13y"/>
          <w:rFonts w:ascii="Times New Roman" w:hAnsi="Times New Roman"/>
          <w:b/>
          <w:bCs/>
          <w:shd w:val="clear" w:color="auto" w:fill="FFFFFF"/>
        </w:rPr>
        <w:t>BANA KİTABINI VER, LÜTFEN ! "İngilizcesi hangi şıkta doğru verilmiştir?</w:t>
      </w:r>
    </w:p>
    <w:p w:rsidR="00F94C41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noProof/>
          <w:lang w:eastAsia="tr-TR"/>
        </w:rPr>
        <w:pict>
          <v:shape id="_x0000_s1027" type="#_x0000_t202" style="position:absolute;margin-left:112.6pt;margin-top:56.85pt;width:153.2pt;height:137.3pt;z-index:251658240">
            <v:textbox style="mso-next-textbox:#_x0000_s1027">
              <w:txbxContent>
                <w:p w:rsidR="00F94C41" w:rsidRPr="007D3DC6" w:rsidRDefault="00F94C41" w:rsidP="007D3DC6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D3D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9-Yandaki resimde ne anlatılmaktadır?</w:t>
                  </w:r>
                </w:p>
                <w:p w:rsidR="00F94C41" w:rsidRDefault="00F94C41" w:rsidP="007D3DC6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 w:rsidRPr="007D3DC6">
                    <w:rPr>
                      <w:rFonts w:ascii="Times New Roman" w:hAnsi="Times New Roman"/>
                    </w:rPr>
                    <w:t>A-</w:t>
                  </w:r>
                  <w:r>
                    <w:rPr>
                      <w:rFonts w:ascii="Times New Roman" w:hAnsi="Times New Roman"/>
                    </w:rPr>
                    <w:t>skipping a  rope</w:t>
                  </w:r>
                </w:p>
                <w:p w:rsidR="00F94C41" w:rsidRDefault="00F94C41" w:rsidP="007D3DC6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B- flying a kite</w:t>
                  </w:r>
                </w:p>
                <w:p w:rsidR="00F94C41" w:rsidRDefault="00F94C41" w:rsidP="007D3DC6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C-playing marble</w:t>
                  </w:r>
                </w:p>
                <w:p w:rsidR="00F94C41" w:rsidRDefault="00F94C41" w:rsidP="007D3DC6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D-riding a bike</w:t>
                  </w:r>
                </w:p>
                <w:p w:rsidR="00F94C41" w:rsidRDefault="00F94C41">
                  <w:pPr>
                    <w:rPr>
                      <w:rFonts w:ascii="Times New Roman" w:hAnsi="Times New Roman"/>
                    </w:rPr>
                  </w:pPr>
                </w:p>
                <w:p w:rsidR="00F94C41" w:rsidRPr="007D3DC6" w:rsidRDefault="00F94C41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  <w:shd w:val="clear" w:color="auto" w:fill="FFFFFF"/>
        </w:rPr>
        <w:t>Be quiet please !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  <w:shd w:val="clear" w:color="auto" w:fill="FFFFFF"/>
        </w:rPr>
        <w:t>Give me the book,please!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  <w:shd w:val="clear" w:color="auto" w:fill="FFFFFF"/>
        </w:rPr>
        <w:t>May I take the ruler ?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</w:rPr>
        <w:br/>
      </w:r>
      <w:r w:rsidRPr="007D3DC6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7D3DC6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D3DC6">
        <w:rPr>
          <w:rFonts w:ascii="Times New Roman" w:hAnsi="Times New Roman"/>
          <w:color w:val="000000"/>
          <w:shd w:val="clear" w:color="auto" w:fill="FFFFFF"/>
        </w:rPr>
        <w:t>Open the door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!</w:t>
      </w:r>
    </w:p>
    <w:p w:rsidR="00F94C41" w:rsidRPr="007D3DC6" w:rsidRDefault="00F94C41" w:rsidP="007D3DC6">
      <w:pPr>
        <w:spacing w:line="240" w:lineRule="auto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noProof/>
          <w:lang w:eastAsia="tr-TR"/>
        </w:rPr>
        <w:pict>
          <v:shape id="_x0000_s1028" type="#_x0000_t202" style="position:absolute;margin-left:2.1pt;margin-top:79.65pt;width:30.15pt;height:21.8pt;z-index:251659264">
            <v:textbox>
              <w:txbxContent>
                <w:p w:rsidR="00F94C41" w:rsidRDefault="00F94C41"/>
              </w:txbxContent>
            </v:textbox>
          </v:shape>
        </w:pict>
      </w:r>
      <w:r>
        <w:rPr>
          <w:rFonts w:ascii="Times New Roman" w:hAnsi="Times New Roman"/>
          <w:b/>
          <w:color w:val="000000"/>
          <w:shd w:val="clear" w:color="auto" w:fill="FFFFFF"/>
        </w:rPr>
        <w:t>-</w:t>
      </w:r>
      <w:r w:rsidRPr="007D3DC6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Pr="008B5D9D">
        <w:rPr>
          <w:rFonts w:ascii="Times New Roman" w:hAnsi="Times New Roman"/>
          <w:b/>
          <w:noProof/>
          <w:color w:val="000000"/>
          <w:shd w:val="clear" w:color="auto" w:fill="FFFFFF"/>
          <w:lang w:eastAsia="tr-TR"/>
        </w:rPr>
        <w:pict>
          <v:shape id="Resim 5" o:spid="_x0000_i1030" type="#_x0000_t75" style="width:102.75pt;height:102.75pt;visibility:visible">
            <v:imagedata r:id="rId11" o:title=""/>
          </v:shape>
        </w:pict>
      </w:r>
      <w:r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F94C41" w:rsidRDefault="00F94C41" w:rsidP="00D846FE">
      <w:pPr>
        <w:spacing w:line="240" w:lineRule="auto"/>
        <w:rPr>
          <w:rFonts w:ascii="Times New Roman" w:hAnsi="Times New Roman"/>
          <w:color w:val="000000"/>
          <w:shd w:val="clear" w:color="auto" w:fill="FFFFFF"/>
        </w:rPr>
      </w:pPr>
      <w:r>
        <w:rPr>
          <w:noProof/>
          <w:lang w:eastAsia="tr-TR"/>
        </w:rPr>
        <w:pict>
          <v:shape id="_x0000_s1029" type="#_x0000_t202" style="position:absolute;margin-left:-1.55pt;margin-top:153.45pt;width:203.65pt;height:21pt;z-index:251656192">
            <v:textbox style="mso-next-textbox:#_x0000_s1029">
              <w:txbxContent>
                <w:p w:rsidR="00F94C41" w:rsidRDefault="00F94C41">
                  <w:r w:rsidRPr="00403863">
                    <w:rPr>
                      <w:rFonts w:ascii="Times New Roman" w:hAnsi="Times New Roman"/>
                      <w:b/>
                      <w:color w:val="000000"/>
                      <w:sz w:val="25"/>
                      <w:szCs w:val="25"/>
                      <w:shd w:val="clear" w:color="auto" w:fill="FFFFFF"/>
                    </w:rPr>
                    <w:t>11-“</w:t>
                  </w:r>
                  <w:r w:rsidRPr="00403863">
                    <w:rPr>
                      <w:rFonts w:ascii="Times New Roman" w:hAnsi="Times New Roman"/>
                      <w:color w:val="000000"/>
                      <w:sz w:val="25"/>
                      <w:szCs w:val="25"/>
                      <w:shd w:val="clear" w:color="auto" w:fill="FFFFFF"/>
                    </w:rPr>
                    <w:t xml:space="preserve"> I don’t like </w:t>
                  </w:r>
                  <w:bookmarkStart w:id="0" w:name="_GoBack"/>
                  <w:r w:rsidRPr="00403863">
                    <w:rPr>
                      <w:rFonts w:ascii="Times New Roman" w:hAnsi="Times New Roman"/>
                      <w:color w:val="000000"/>
                      <w:sz w:val="25"/>
                      <w:szCs w:val="25"/>
                      <w:shd w:val="clear" w:color="auto" w:fill="FFFFFF"/>
                    </w:rPr>
                    <w:t>skipping</w:t>
                  </w:r>
                  <w:r>
                    <w:rPr>
                      <w:rFonts w:ascii="Arial" w:hAnsi="Arial" w:cs="Arial"/>
                      <w:color w:val="000000"/>
                      <w:sz w:val="25"/>
                      <w:szCs w:val="25"/>
                      <w:shd w:val="clear" w:color="auto" w:fill="FFFFFF"/>
                    </w:rPr>
                    <w:t xml:space="preserve"> ……........</w:t>
                  </w:r>
                  <w:bookmarkEnd w:id="0"/>
                </w:p>
              </w:txbxContent>
            </v:textbox>
          </v:shape>
        </w:pict>
      </w:r>
      <w:r>
        <w:rPr>
          <w:rFonts w:ascii="Times New Roman" w:hAnsi="Times New Roman"/>
          <w:b/>
          <w:color w:val="000000"/>
          <w:shd w:val="clear" w:color="auto" w:fill="FFFFFF"/>
        </w:rPr>
        <w:t>10</w:t>
      </w:r>
      <w:r w:rsidRPr="007C00C7">
        <w:rPr>
          <w:rFonts w:ascii="Times New Roman" w:hAnsi="Times New Roman"/>
          <w:b/>
          <w:color w:val="000000"/>
          <w:shd w:val="clear" w:color="auto" w:fill="FFFFFF"/>
        </w:rPr>
        <w:t>-</w:t>
      </w:r>
      <w:r w:rsidRPr="0040386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Eşleştirmelerden hangisi yanlıştır?</w:t>
      </w:r>
      <w:r w:rsidRPr="008B5D9D">
        <w:rPr>
          <w:rFonts w:ascii="Times New Roman" w:hAnsi="Times New Roman"/>
          <w:noProof/>
          <w:sz w:val="24"/>
          <w:szCs w:val="24"/>
          <w:lang w:eastAsia="tr-TR"/>
        </w:rPr>
        <w:pict>
          <v:shape id="Resim 18" o:spid="_x0000_i1031" type="#_x0000_t75" alt="http://www.sanalokulumuz.com/sorular/315/soru6.png" style="width:181.5pt;height:150pt;visibility:visible">
            <v:imagedata r:id="rId12" o:title=""/>
          </v:shape>
        </w:pic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00C7">
        <w:rPr>
          <w:rFonts w:ascii="Times New Roman" w:hAnsi="Times New Roman"/>
          <w:color w:val="000000"/>
          <w:shd w:val="clear" w:color="auto" w:fill="FFFFFF"/>
        </w:rPr>
        <w:t>Yukarıdaki cümleyi aşağıdaki seçeneklerden hangisi tamamlayabilir.</w:t>
      </w:r>
      <w:r w:rsidRPr="007C00C7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/>
          <w:color w:val="000000"/>
        </w:rPr>
        <w:br/>
      </w:r>
      <w:r w:rsidRPr="007C00C7">
        <w:rPr>
          <w:rFonts w:ascii="Times New Roman" w:hAnsi="Times New Roman"/>
          <w:color w:val="000000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cartoons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rope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hopscotch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comics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12-Noktalı yere hangisi gelmelidir?</w:t>
      </w:r>
    </w:p>
    <w:p w:rsidR="00F94C41" w:rsidRPr="00343838" w:rsidRDefault="00F94C41" w:rsidP="00D846FE">
      <w:pPr>
        <w:spacing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 .............playing football, but I don’t like playing  table tennis.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like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don’t like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you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do</w:t>
      </w:r>
    </w:p>
    <w:p w:rsidR="00F94C41" w:rsidRPr="00343838" w:rsidRDefault="00F94C41" w:rsidP="00403863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13- Noktalı yere hangisi gelmelidir?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 like drawing, but I .............. like coloring books.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like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don’t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and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do</w:t>
      </w:r>
    </w:p>
    <w:p w:rsidR="00F94C41" w:rsidRPr="00343838" w:rsidRDefault="00F94C41" w:rsidP="00403863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14- Noktalı yere hangisi gelmelidir?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B5D9D">
        <w:rPr>
          <w:rFonts w:ascii="Times New Roman" w:hAnsi="Times New Roman"/>
          <w:noProof/>
          <w:sz w:val="24"/>
          <w:szCs w:val="24"/>
          <w:lang w:eastAsia="tr-TR"/>
        </w:rPr>
        <w:pict>
          <v:shape id="Resim 21" o:spid="_x0000_i1032" type="#_x0000_t75" alt="http://www.sanalokulumuz.com/sorular/315/soru10.png" style="width:104.25pt;height:81.75pt;visibility:visible">
            <v:imagedata r:id="rId13" o:title=""/>
          </v:shape>
        </w:pic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 don’t like ...................... .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dancing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reading comics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watching cartoons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playing computer games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F94C41" w:rsidRPr="00343838" w:rsidRDefault="00F94C41" w:rsidP="00D846FE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15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-</w:t>
      </w:r>
      <w:r w:rsidRPr="00343838">
        <w:rPr>
          <w:rFonts w:ascii="Times New Roman" w:hAnsi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Pr="008B5D9D">
        <w:rPr>
          <w:rFonts w:ascii="Times New Roman" w:hAnsi="Times New Roman"/>
          <w:noProof/>
          <w:color w:val="000000"/>
          <w:sz w:val="24"/>
          <w:szCs w:val="24"/>
          <w:shd w:val="clear" w:color="auto" w:fill="FFFFFF"/>
          <w:lang w:eastAsia="tr-TR"/>
        </w:rPr>
        <w:pict>
          <v:shape id="Resim 4" o:spid="_x0000_i1033" type="#_x0000_t75" style="width:70.5pt;height:1in;visibility:visible">
            <v:imagedata r:id="rId14" o:title=""/>
          </v:shape>
        </w:pic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Resmi İngilizce  olarak ifade ediniz.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 don’t ……………...playing ………………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16- Resme göre boşluğu uygun olan kelimelerle doldurun.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B5D9D">
        <w:rPr>
          <w:rFonts w:ascii="Times New Roman" w:hAnsi="Times New Roman"/>
          <w:noProof/>
          <w:sz w:val="24"/>
          <w:szCs w:val="24"/>
          <w:lang w:eastAsia="tr-TR"/>
        </w:rPr>
        <w:pict>
          <v:shape id="Resim 24" o:spid="_x0000_i1034" type="#_x0000_t75" alt="http://www.sanalokulumuz.com/sorular/315/soru8.png" style="width:114.75pt;height:89.25pt;visibility:visible">
            <v:imagedata r:id="rId15" o:title=""/>
          </v:shape>
        </w:pic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 like ....................... .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watching cartoons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playing table tennis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playing with marbles</w:t>
      </w:r>
      <w:r w:rsidRPr="0034383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playing hopscotch</w:t>
      </w:r>
    </w:p>
    <w:p w:rsidR="00F94C41" w:rsidRPr="00343838" w:rsidRDefault="00F94C41" w:rsidP="00D846FE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17-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Bayraklar</w:t>
      </w:r>
      <w:r w:rsidRPr="00343838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ve çocukları eşleştiriniz.</w:t>
      </w:r>
    </w:p>
    <w:p w:rsidR="00F94C41" w:rsidRPr="007C00C7" w:rsidRDefault="00F94C41" w:rsidP="00403863">
      <w:pPr>
        <w:tabs>
          <w:tab w:val="left" w:pos="426"/>
        </w:tabs>
        <w:spacing w:line="240" w:lineRule="auto"/>
        <w:ind w:left="-142"/>
        <w:rPr>
          <w:rFonts w:ascii="Times New Roman" w:hAnsi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Pr="008B5D9D">
        <w:rPr>
          <w:rFonts w:ascii="Times New Roman" w:hAnsi="Times New Roman"/>
          <w:b/>
          <w:noProof/>
          <w:color w:val="000000"/>
          <w:shd w:val="clear" w:color="auto" w:fill="FFFFFF"/>
          <w:lang w:eastAsia="tr-TR"/>
        </w:rPr>
        <w:pict>
          <v:shape id="Resim 2" o:spid="_x0000_i1035" type="#_x0000_t75" style="width:215.25pt;height:158.25pt;visibility:visible">
            <v:imagedata r:id="rId16" o:title=""/>
          </v:shape>
        </w:pict>
      </w:r>
    </w:p>
    <w:p w:rsidR="00F94C41" w:rsidRDefault="00F94C41" w:rsidP="00D846FE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hyperlink r:id="rId17" w:history="1">
        <w:r w:rsidRPr="00242238">
          <w:rPr>
            <w:rStyle w:val="Hyperlink"/>
            <w:rFonts w:ascii="Times New Roman" w:hAnsi="Times New Roman"/>
            <w:b/>
            <w:sz w:val="24"/>
            <w:szCs w:val="24"/>
            <w:shd w:val="clear" w:color="auto" w:fill="FFFFFF"/>
          </w:rPr>
          <w:t>www.sorubak.com</w:t>
        </w:r>
      </w:hyperlink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F94C41" w:rsidRPr="00D71515" w:rsidRDefault="00F94C41" w:rsidP="00D846FE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151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8</w:t>
      </w:r>
      <w:r w:rsidRPr="00D7151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-Hangisi yanlış eşleşmiştir?</w:t>
      </w:r>
      <w:r w:rsidRPr="008B5D9D">
        <w:rPr>
          <w:rFonts w:ascii="Times New Roman" w:hAnsi="Times New Roman"/>
          <w:noProof/>
          <w:sz w:val="24"/>
          <w:szCs w:val="24"/>
          <w:lang w:eastAsia="tr-TR"/>
        </w:rPr>
        <w:pict>
          <v:shape id="Resim 36" o:spid="_x0000_i1036" type="#_x0000_t75" alt="bayraklar" style="width:212.25pt;height:123pt;visibility:visible">
            <v:imagedata r:id="rId18" o:title="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55"/>
      </w:tblGrid>
      <w:tr w:rsidR="00F94C41" w:rsidRPr="00F76227" w:rsidTr="00F76227">
        <w:tc>
          <w:tcPr>
            <w:tcW w:w="5455" w:type="dxa"/>
          </w:tcPr>
          <w:p w:rsidR="00F94C41" w:rsidRPr="00F76227" w:rsidRDefault="00F94C41" w:rsidP="00F762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622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NOT</w:t>
            </w:r>
            <w:r w:rsidRPr="00F76227">
              <w:rPr>
                <w:rFonts w:ascii="Times New Roman" w:hAnsi="Times New Roman"/>
                <w:b/>
                <w:sz w:val="24"/>
                <w:szCs w:val="24"/>
              </w:rPr>
              <w:t>:1. ve 3. Sorular 10’ar puan diğer sorular 5’er puandır.</w:t>
            </w:r>
          </w:p>
        </w:tc>
      </w:tr>
    </w:tbl>
    <w:p w:rsidR="00F94C41" w:rsidRPr="007C00C7" w:rsidRDefault="00F94C41" w:rsidP="00403863">
      <w:pPr>
        <w:spacing w:line="240" w:lineRule="auto"/>
        <w:rPr>
          <w:rFonts w:ascii="Times New Roman" w:hAnsi="Times New Roman"/>
          <w:b/>
        </w:rPr>
      </w:pPr>
    </w:p>
    <w:sectPr w:rsidR="00F94C41" w:rsidRPr="007C00C7" w:rsidSect="00343838">
      <w:headerReference w:type="default" r:id="rId19"/>
      <w:pgSz w:w="11906" w:h="16838"/>
      <w:pgMar w:top="814" w:right="282" w:bottom="568" w:left="709" w:header="142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C41" w:rsidRDefault="00F94C41" w:rsidP="0015024C">
      <w:pPr>
        <w:spacing w:after="0" w:line="240" w:lineRule="auto"/>
      </w:pPr>
      <w:r>
        <w:separator/>
      </w:r>
    </w:p>
  </w:endnote>
  <w:endnote w:type="continuationSeparator" w:id="0">
    <w:p w:rsidR="00F94C41" w:rsidRDefault="00F94C41" w:rsidP="0015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C41" w:rsidRDefault="00F94C41" w:rsidP="0015024C">
      <w:pPr>
        <w:spacing w:after="0" w:line="240" w:lineRule="auto"/>
      </w:pPr>
      <w:r>
        <w:separator/>
      </w:r>
    </w:p>
  </w:footnote>
  <w:footnote w:type="continuationSeparator" w:id="0">
    <w:p w:rsidR="00F94C41" w:rsidRDefault="00F94C41" w:rsidP="0015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41" w:rsidRDefault="00F94C41" w:rsidP="00B7511F">
    <w:pPr>
      <w:pStyle w:val="Header"/>
      <w:rPr>
        <w:rFonts w:ascii="Arial" w:hAnsi="Arial" w:cs="Arial"/>
        <w:b/>
        <w:sz w:val="24"/>
        <w:szCs w:val="24"/>
      </w:rPr>
    </w:pPr>
    <w:r w:rsidRPr="0015024C">
      <w:rPr>
        <w:rFonts w:ascii="Arial" w:hAnsi="Arial" w:cs="Arial"/>
        <w:b/>
        <w:sz w:val="24"/>
        <w:szCs w:val="24"/>
      </w:rPr>
      <w:t>2014-2015 EĞİTİM ÖĞRETİM YILI ALTINEKİN CUMHURİYET İLKOKULU</w:t>
    </w:r>
    <w:r>
      <w:rPr>
        <w:rFonts w:ascii="Arial" w:hAnsi="Arial" w:cs="Arial"/>
        <w:b/>
        <w:sz w:val="24"/>
        <w:szCs w:val="24"/>
      </w:rPr>
      <w:t xml:space="preserve"> 4.SINIFLAR</w:t>
    </w:r>
  </w:p>
  <w:p w:rsidR="00F94C41" w:rsidRPr="0015024C" w:rsidRDefault="00F94C41" w:rsidP="00B7511F">
    <w:pPr>
      <w:pStyle w:val="Head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                     </w:t>
    </w:r>
    <w:r w:rsidRPr="0015024C">
      <w:rPr>
        <w:rFonts w:ascii="Arial" w:hAnsi="Arial" w:cs="Arial"/>
        <w:b/>
        <w:sz w:val="24"/>
        <w:szCs w:val="24"/>
      </w:rPr>
      <w:t>İNGİLİZCE DERSİ 1.DÖNEM 2 YAZILI SORULARI</w:t>
    </w:r>
    <w:r>
      <w:rPr>
        <w:rFonts w:ascii="Arial" w:hAnsi="Arial" w:cs="Arial"/>
        <w:b/>
        <w:sz w:val="24"/>
        <w:szCs w:val="24"/>
      </w:rPr>
      <w:t xml:space="preserve">           PUAN:………………….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108"/>
    <w:rsid w:val="000F5109"/>
    <w:rsid w:val="0015024C"/>
    <w:rsid w:val="00242238"/>
    <w:rsid w:val="00336B51"/>
    <w:rsid w:val="00343838"/>
    <w:rsid w:val="00347583"/>
    <w:rsid w:val="00361AC6"/>
    <w:rsid w:val="00403863"/>
    <w:rsid w:val="00421B0A"/>
    <w:rsid w:val="00463336"/>
    <w:rsid w:val="004663B9"/>
    <w:rsid w:val="00512B09"/>
    <w:rsid w:val="005704CB"/>
    <w:rsid w:val="005B0044"/>
    <w:rsid w:val="005D7EEA"/>
    <w:rsid w:val="00671BC7"/>
    <w:rsid w:val="00682050"/>
    <w:rsid w:val="006F0D24"/>
    <w:rsid w:val="0079249D"/>
    <w:rsid w:val="007C00C7"/>
    <w:rsid w:val="007D3DC6"/>
    <w:rsid w:val="008B5D9D"/>
    <w:rsid w:val="00967BA0"/>
    <w:rsid w:val="00A14D16"/>
    <w:rsid w:val="00B420C3"/>
    <w:rsid w:val="00B7511F"/>
    <w:rsid w:val="00CD6108"/>
    <w:rsid w:val="00D71515"/>
    <w:rsid w:val="00D846FE"/>
    <w:rsid w:val="00DC33D5"/>
    <w:rsid w:val="00DC5173"/>
    <w:rsid w:val="00EA0DDA"/>
    <w:rsid w:val="00EA3981"/>
    <w:rsid w:val="00ED17EB"/>
    <w:rsid w:val="00F76227"/>
    <w:rsid w:val="00F9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0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CD610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D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61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D6108"/>
    <w:pPr>
      <w:ind w:left="720"/>
      <w:contextualSpacing/>
    </w:pPr>
  </w:style>
  <w:style w:type="character" w:customStyle="1" w:styleId="f13y">
    <w:name w:val="f13y"/>
    <w:basedOn w:val="DefaultParagraphFont"/>
    <w:uiPriority w:val="99"/>
    <w:rsid w:val="00CD6108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967BA0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15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024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024C"/>
    <w:rPr>
      <w:rFonts w:cs="Times New Roman"/>
    </w:rPr>
  </w:style>
  <w:style w:type="table" w:styleId="TableGrid">
    <w:name w:val="Table Grid"/>
    <w:basedOn w:val="TableNormal"/>
    <w:uiPriority w:val="99"/>
    <w:rsid w:val="007C00C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C51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389</Words>
  <Characters>2218</Characters>
  <Application>Microsoft Office Outlook</Application>
  <DocSecurity>0</DocSecurity>
  <Lines>0</Lines>
  <Paragraphs>0</Paragraphs>
  <ScaleCrop>false</ScaleCrop>
  <Company>MEB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Administrator</dc:creator>
  <cp:keywords/>
  <dc:description>www.sorubak.com;</dc:description>
  <cp:lastModifiedBy>edanur</cp:lastModifiedBy>
  <cp:revision>5</cp:revision>
  <cp:lastPrinted>2014-12-29T19:03:00Z</cp:lastPrinted>
  <dcterms:created xsi:type="dcterms:W3CDTF">2014-12-10T20:49:00Z</dcterms:created>
  <dcterms:modified xsi:type="dcterms:W3CDTF">2014-12-30T10:27:00Z</dcterms:modified>
</cp:coreProperties>
</file>