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255"/>
        <w:tblW w:w="11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10"/>
        <w:gridCol w:w="853"/>
        <w:gridCol w:w="1765"/>
        <w:gridCol w:w="3574"/>
        <w:gridCol w:w="1043"/>
        <w:gridCol w:w="870"/>
        <w:gridCol w:w="1598"/>
      </w:tblGrid>
      <w:tr w:rsidR="00972B10" w:rsidRPr="009726B3" w:rsidTr="003144C5">
        <w:trPr>
          <w:trHeight w:val="405"/>
        </w:trPr>
        <w:tc>
          <w:tcPr>
            <w:tcW w:w="1526" w:type="dxa"/>
          </w:tcPr>
          <w:p w:rsidR="00972B10" w:rsidRPr="009726B3" w:rsidRDefault="00972B10" w:rsidP="003144C5">
            <w:r w:rsidRPr="009726B3">
              <w:t>SINIFI</w:t>
            </w:r>
          </w:p>
        </w:tc>
        <w:tc>
          <w:tcPr>
            <w:tcW w:w="875" w:type="dxa"/>
          </w:tcPr>
          <w:p w:rsidR="00972B10" w:rsidRPr="009726B3" w:rsidRDefault="00972B10" w:rsidP="003144C5">
            <w:pPr>
              <w:jc w:val="center"/>
            </w:pPr>
            <w:r w:rsidRPr="009726B3">
              <w:t>4</w:t>
            </w:r>
          </w:p>
        </w:tc>
        <w:tc>
          <w:tcPr>
            <w:tcW w:w="5458" w:type="dxa"/>
            <w:gridSpan w:val="2"/>
            <w:vMerge w:val="restart"/>
            <w:vAlign w:val="center"/>
          </w:tcPr>
          <w:p w:rsidR="00972B10" w:rsidRPr="009726B3" w:rsidRDefault="00972B10" w:rsidP="003144C5">
            <w:pPr>
              <w:jc w:val="center"/>
            </w:pPr>
            <w:r w:rsidRPr="009726B3">
              <w:t>GÖLCÜK ROTTERDAM İLKOKULU</w:t>
            </w:r>
          </w:p>
          <w:p w:rsidR="00972B10" w:rsidRPr="009726B3" w:rsidRDefault="00972B10" w:rsidP="003144C5">
            <w:pPr>
              <w:jc w:val="center"/>
            </w:pPr>
            <w:r w:rsidRPr="009726B3">
              <w:t>2014 – 2015 EĞİTİM ve ÖĞRETİM YILI</w:t>
            </w:r>
          </w:p>
        </w:tc>
        <w:tc>
          <w:tcPr>
            <w:tcW w:w="945" w:type="dxa"/>
            <w:vMerge w:val="restart"/>
            <w:vAlign w:val="center"/>
          </w:tcPr>
          <w:p w:rsidR="00972B10" w:rsidRPr="009726B3" w:rsidRDefault="00972B10" w:rsidP="003144C5">
            <w:r w:rsidRPr="009726B3">
              <w:t>TARİH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972B10" w:rsidRPr="009726B3" w:rsidRDefault="00972B10" w:rsidP="003144C5">
            <w:pPr>
              <w:jc w:val="center"/>
            </w:pPr>
            <w:r>
              <w:t>03/12</w:t>
            </w:r>
            <w:r w:rsidRPr="009726B3">
              <w:t>/2014</w:t>
            </w:r>
          </w:p>
        </w:tc>
      </w:tr>
      <w:tr w:rsidR="00972B10" w:rsidRPr="009726B3" w:rsidTr="003144C5">
        <w:trPr>
          <w:trHeight w:val="405"/>
        </w:trPr>
        <w:tc>
          <w:tcPr>
            <w:tcW w:w="1526" w:type="dxa"/>
          </w:tcPr>
          <w:p w:rsidR="00972B10" w:rsidRPr="009726B3" w:rsidRDefault="00972B10" w:rsidP="003144C5">
            <w:r w:rsidRPr="009726B3">
              <w:t>OKUL NO</w:t>
            </w:r>
          </w:p>
        </w:tc>
        <w:tc>
          <w:tcPr>
            <w:tcW w:w="875" w:type="dxa"/>
          </w:tcPr>
          <w:p w:rsidR="00972B10" w:rsidRPr="009726B3" w:rsidRDefault="00972B10" w:rsidP="003144C5"/>
        </w:tc>
        <w:tc>
          <w:tcPr>
            <w:tcW w:w="0" w:type="auto"/>
            <w:gridSpan w:val="2"/>
            <w:vMerge/>
            <w:vAlign w:val="center"/>
          </w:tcPr>
          <w:p w:rsidR="00972B10" w:rsidRPr="009726B3" w:rsidRDefault="00972B10" w:rsidP="003144C5"/>
        </w:tc>
        <w:tc>
          <w:tcPr>
            <w:tcW w:w="0" w:type="auto"/>
            <w:vMerge/>
            <w:vAlign w:val="center"/>
          </w:tcPr>
          <w:p w:rsidR="00972B10" w:rsidRPr="009726B3" w:rsidRDefault="00972B10" w:rsidP="003144C5"/>
        </w:tc>
        <w:tc>
          <w:tcPr>
            <w:tcW w:w="0" w:type="auto"/>
            <w:gridSpan w:val="2"/>
            <w:vMerge/>
            <w:vAlign w:val="center"/>
          </w:tcPr>
          <w:p w:rsidR="00972B10" w:rsidRPr="009726B3" w:rsidRDefault="00972B10" w:rsidP="003144C5"/>
        </w:tc>
      </w:tr>
      <w:tr w:rsidR="00972B10" w:rsidRPr="009726B3" w:rsidTr="003144C5">
        <w:trPr>
          <w:trHeight w:val="418"/>
        </w:trPr>
        <w:tc>
          <w:tcPr>
            <w:tcW w:w="1526" w:type="dxa"/>
          </w:tcPr>
          <w:p w:rsidR="00972B10" w:rsidRPr="009726B3" w:rsidRDefault="00972B10" w:rsidP="003144C5">
            <w:r w:rsidRPr="009726B3">
              <w:t>DÖNEMİ</w:t>
            </w:r>
          </w:p>
        </w:tc>
        <w:tc>
          <w:tcPr>
            <w:tcW w:w="875" w:type="dxa"/>
          </w:tcPr>
          <w:p w:rsidR="00972B10" w:rsidRPr="009726B3" w:rsidRDefault="00972B10" w:rsidP="003144C5">
            <w:pPr>
              <w:jc w:val="center"/>
            </w:pPr>
            <w:r w:rsidRPr="009726B3">
              <w:t>1.</w:t>
            </w:r>
          </w:p>
        </w:tc>
        <w:tc>
          <w:tcPr>
            <w:tcW w:w="1795" w:type="dxa"/>
          </w:tcPr>
          <w:p w:rsidR="00972B10" w:rsidRPr="009726B3" w:rsidRDefault="00972B10" w:rsidP="003144C5">
            <w:pPr>
              <w:jc w:val="center"/>
            </w:pPr>
            <w:r w:rsidRPr="009726B3">
              <w:t>DERSİ</w:t>
            </w:r>
          </w:p>
        </w:tc>
        <w:tc>
          <w:tcPr>
            <w:tcW w:w="3663" w:type="dxa"/>
            <w:vAlign w:val="center"/>
          </w:tcPr>
          <w:p w:rsidR="00972B10" w:rsidRPr="009726B3" w:rsidRDefault="00972B10" w:rsidP="003144C5">
            <w:pPr>
              <w:jc w:val="center"/>
            </w:pPr>
            <w:r w:rsidRPr="009726B3">
              <w:t>MATEMATİK</w:t>
            </w:r>
          </w:p>
        </w:tc>
        <w:tc>
          <w:tcPr>
            <w:tcW w:w="945" w:type="dxa"/>
            <w:vMerge w:val="restart"/>
            <w:vAlign w:val="center"/>
          </w:tcPr>
          <w:p w:rsidR="00972B10" w:rsidRPr="009726B3" w:rsidRDefault="00972B10" w:rsidP="003144C5">
            <w:pPr>
              <w:jc w:val="center"/>
            </w:pPr>
            <w:r w:rsidRPr="009726B3">
              <w:t>ALDIĞI</w:t>
            </w:r>
          </w:p>
          <w:p w:rsidR="00972B10" w:rsidRPr="009726B3" w:rsidRDefault="00972B10" w:rsidP="003144C5">
            <w:pPr>
              <w:jc w:val="center"/>
            </w:pPr>
            <w:r w:rsidRPr="009726B3">
              <w:t>N O T</w:t>
            </w:r>
          </w:p>
        </w:tc>
        <w:tc>
          <w:tcPr>
            <w:tcW w:w="757" w:type="dxa"/>
            <w:vAlign w:val="center"/>
          </w:tcPr>
          <w:p w:rsidR="00972B10" w:rsidRPr="009726B3" w:rsidRDefault="00972B10" w:rsidP="003144C5">
            <w:pPr>
              <w:jc w:val="center"/>
            </w:pPr>
            <w:r w:rsidRPr="009726B3">
              <w:t>PUAN</w:t>
            </w:r>
          </w:p>
        </w:tc>
        <w:tc>
          <w:tcPr>
            <w:tcW w:w="1652" w:type="dxa"/>
            <w:vAlign w:val="center"/>
          </w:tcPr>
          <w:p w:rsidR="00972B10" w:rsidRPr="009726B3" w:rsidRDefault="00972B10" w:rsidP="003144C5">
            <w:pPr>
              <w:jc w:val="center"/>
            </w:pPr>
          </w:p>
        </w:tc>
      </w:tr>
      <w:tr w:rsidR="00972B10" w:rsidRPr="009726B3" w:rsidTr="003144C5">
        <w:trPr>
          <w:trHeight w:val="217"/>
        </w:trPr>
        <w:tc>
          <w:tcPr>
            <w:tcW w:w="1526" w:type="dxa"/>
            <w:vAlign w:val="center"/>
          </w:tcPr>
          <w:p w:rsidR="00972B10" w:rsidRPr="009726B3" w:rsidRDefault="00972B10" w:rsidP="003144C5">
            <w:r w:rsidRPr="009726B3">
              <w:t>YAZILI NO</w:t>
            </w:r>
          </w:p>
        </w:tc>
        <w:tc>
          <w:tcPr>
            <w:tcW w:w="875" w:type="dxa"/>
          </w:tcPr>
          <w:p w:rsidR="00972B10" w:rsidRPr="009726B3" w:rsidRDefault="00972B10" w:rsidP="003144C5">
            <w:pPr>
              <w:jc w:val="center"/>
            </w:pPr>
            <w:r>
              <w:t>2</w:t>
            </w:r>
            <w:r w:rsidRPr="009726B3">
              <w:t>.</w:t>
            </w:r>
          </w:p>
        </w:tc>
        <w:tc>
          <w:tcPr>
            <w:tcW w:w="1795" w:type="dxa"/>
          </w:tcPr>
          <w:p w:rsidR="00972B10" w:rsidRPr="009726B3" w:rsidRDefault="00972B10" w:rsidP="003144C5">
            <w:r w:rsidRPr="009726B3">
              <w:t>ADI-SOYADI</w:t>
            </w:r>
          </w:p>
        </w:tc>
        <w:tc>
          <w:tcPr>
            <w:tcW w:w="3663" w:type="dxa"/>
            <w:vAlign w:val="center"/>
          </w:tcPr>
          <w:p w:rsidR="00972B10" w:rsidRPr="009726B3" w:rsidRDefault="00972B10" w:rsidP="003144C5">
            <w:pPr>
              <w:jc w:val="center"/>
            </w:pPr>
          </w:p>
        </w:tc>
        <w:tc>
          <w:tcPr>
            <w:tcW w:w="0" w:type="auto"/>
            <w:vMerge/>
            <w:vAlign w:val="center"/>
          </w:tcPr>
          <w:p w:rsidR="00972B10" w:rsidRPr="009726B3" w:rsidRDefault="00972B10" w:rsidP="003144C5"/>
        </w:tc>
        <w:tc>
          <w:tcPr>
            <w:tcW w:w="757" w:type="dxa"/>
            <w:vAlign w:val="center"/>
          </w:tcPr>
          <w:p w:rsidR="00972B10" w:rsidRPr="009726B3" w:rsidRDefault="00972B10" w:rsidP="003144C5">
            <w:pPr>
              <w:jc w:val="center"/>
            </w:pPr>
            <w:r w:rsidRPr="009726B3">
              <w:t>YAZI</w:t>
            </w:r>
          </w:p>
        </w:tc>
        <w:tc>
          <w:tcPr>
            <w:tcW w:w="1652" w:type="dxa"/>
            <w:vAlign w:val="center"/>
          </w:tcPr>
          <w:p w:rsidR="00972B10" w:rsidRPr="009726B3" w:rsidRDefault="00972B10" w:rsidP="003144C5">
            <w:pPr>
              <w:jc w:val="center"/>
            </w:pPr>
          </w:p>
        </w:tc>
      </w:tr>
    </w:tbl>
    <w:p w:rsidR="00972B10" w:rsidRDefault="00972B10" w:rsidP="0068372E"/>
    <w:p w:rsidR="00972B10" w:rsidRPr="00E20261" w:rsidRDefault="00972B10" w:rsidP="0068372E">
      <w:r>
        <w:rPr>
          <w:b/>
        </w:rPr>
        <w:t>1.</w:t>
      </w:r>
      <w:r w:rsidRPr="00E20261">
        <w:rPr>
          <w:b/>
        </w:rPr>
        <w:t xml:space="preserve"> Aşağıdaki sayıların okunuşlarını yazınız.</w:t>
      </w:r>
      <w:r>
        <w:rPr>
          <w:b/>
        </w:rPr>
        <w:t>( 10 P</w:t>
      </w:r>
      <w:r w:rsidRPr="00E20261">
        <w:rPr>
          <w:b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1"/>
        <w:gridCol w:w="8655"/>
      </w:tblGrid>
      <w:tr w:rsidR="00972B10" w:rsidRPr="00E20261" w:rsidTr="00A60493">
        <w:trPr>
          <w:trHeight w:val="385"/>
        </w:trPr>
        <w:tc>
          <w:tcPr>
            <w:tcW w:w="1951" w:type="dxa"/>
            <w:vAlign w:val="center"/>
          </w:tcPr>
          <w:p w:rsidR="00972B10" w:rsidRPr="00A60493" w:rsidRDefault="00972B10" w:rsidP="00A60493">
            <w:pPr>
              <w:jc w:val="center"/>
              <w:rPr>
                <w:sz w:val="22"/>
                <w:szCs w:val="22"/>
              </w:rPr>
            </w:pPr>
            <w:r w:rsidRPr="00A60493">
              <w:rPr>
                <w:sz w:val="22"/>
                <w:szCs w:val="22"/>
              </w:rPr>
              <w:t>5.004</w:t>
            </w:r>
          </w:p>
        </w:tc>
        <w:tc>
          <w:tcPr>
            <w:tcW w:w="8655" w:type="dxa"/>
            <w:vAlign w:val="center"/>
          </w:tcPr>
          <w:p w:rsidR="00972B10" w:rsidRPr="00A60493" w:rsidRDefault="00972B10" w:rsidP="00A60493">
            <w:pPr>
              <w:jc w:val="center"/>
              <w:rPr>
                <w:sz w:val="22"/>
                <w:szCs w:val="22"/>
              </w:rPr>
            </w:pPr>
          </w:p>
        </w:tc>
      </w:tr>
      <w:tr w:rsidR="00972B10" w:rsidRPr="00E20261" w:rsidTr="00A60493">
        <w:trPr>
          <w:trHeight w:val="462"/>
        </w:trPr>
        <w:tc>
          <w:tcPr>
            <w:tcW w:w="1951" w:type="dxa"/>
            <w:vAlign w:val="center"/>
          </w:tcPr>
          <w:p w:rsidR="00972B10" w:rsidRPr="00A60493" w:rsidRDefault="00972B10" w:rsidP="00A60493">
            <w:pPr>
              <w:jc w:val="center"/>
              <w:rPr>
                <w:sz w:val="22"/>
                <w:szCs w:val="22"/>
              </w:rPr>
            </w:pPr>
            <w:r w:rsidRPr="00A60493">
              <w:rPr>
                <w:sz w:val="22"/>
                <w:szCs w:val="22"/>
              </w:rPr>
              <w:t>80.509</w:t>
            </w:r>
          </w:p>
        </w:tc>
        <w:tc>
          <w:tcPr>
            <w:tcW w:w="8655" w:type="dxa"/>
            <w:vAlign w:val="center"/>
          </w:tcPr>
          <w:p w:rsidR="00972B10" w:rsidRPr="00A60493" w:rsidRDefault="00972B10" w:rsidP="00A60493">
            <w:pPr>
              <w:jc w:val="center"/>
              <w:rPr>
                <w:sz w:val="22"/>
                <w:szCs w:val="22"/>
              </w:rPr>
            </w:pPr>
          </w:p>
        </w:tc>
      </w:tr>
      <w:tr w:rsidR="00972B10" w:rsidRPr="00E20261" w:rsidTr="00A60493">
        <w:trPr>
          <w:trHeight w:val="338"/>
        </w:trPr>
        <w:tc>
          <w:tcPr>
            <w:tcW w:w="1951" w:type="dxa"/>
            <w:vAlign w:val="center"/>
          </w:tcPr>
          <w:p w:rsidR="00972B10" w:rsidRPr="00A60493" w:rsidRDefault="00972B10" w:rsidP="00A60493">
            <w:pPr>
              <w:jc w:val="center"/>
              <w:rPr>
                <w:sz w:val="22"/>
                <w:szCs w:val="22"/>
              </w:rPr>
            </w:pPr>
            <w:r w:rsidRPr="00A60493">
              <w:rPr>
                <w:sz w:val="22"/>
                <w:szCs w:val="22"/>
              </w:rPr>
              <w:t>105.300</w:t>
            </w:r>
          </w:p>
        </w:tc>
        <w:tc>
          <w:tcPr>
            <w:tcW w:w="8655" w:type="dxa"/>
            <w:vAlign w:val="center"/>
          </w:tcPr>
          <w:p w:rsidR="00972B10" w:rsidRPr="00A60493" w:rsidRDefault="00972B10" w:rsidP="00A60493">
            <w:pPr>
              <w:jc w:val="center"/>
              <w:rPr>
                <w:sz w:val="22"/>
                <w:szCs w:val="22"/>
              </w:rPr>
            </w:pPr>
          </w:p>
        </w:tc>
      </w:tr>
      <w:tr w:rsidR="00972B10" w:rsidRPr="00E20261" w:rsidTr="00A60493">
        <w:trPr>
          <w:trHeight w:val="354"/>
        </w:trPr>
        <w:tc>
          <w:tcPr>
            <w:tcW w:w="1951" w:type="dxa"/>
            <w:vAlign w:val="center"/>
          </w:tcPr>
          <w:p w:rsidR="00972B10" w:rsidRPr="00A60493" w:rsidRDefault="00972B10" w:rsidP="00A60493">
            <w:pPr>
              <w:jc w:val="center"/>
              <w:rPr>
                <w:sz w:val="22"/>
                <w:szCs w:val="22"/>
              </w:rPr>
            </w:pPr>
            <w:r w:rsidRPr="00A60493">
              <w:rPr>
                <w:sz w:val="22"/>
                <w:szCs w:val="22"/>
              </w:rPr>
              <w:t>970.008</w:t>
            </w:r>
          </w:p>
        </w:tc>
        <w:tc>
          <w:tcPr>
            <w:tcW w:w="8655" w:type="dxa"/>
            <w:vAlign w:val="center"/>
          </w:tcPr>
          <w:p w:rsidR="00972B10" w:rsidRPr="00A60493" w:rsidRDefault="00972B10" w:rsidP="00A60493">
            <w:pPr>
              <w:jc w:val="center"/>
              <w:rPr>
                <w:sz w:val="22"/>
                <w:szCs w:val="22"/>
              </w:rPr>
            </w:pPr>
          </w:p>
        </w:tc>
      </w:tr>
      <w:tr w:rsidR="00972B10" w:rsidRPr="00E20261" w:rsidTr="00A60493">
        <w:trPr>
          <w:trHeight w:val="466"/>
        </w:trPr>
        <w:tc>
          <w:tcPr>
            <w:tcW w:w="1951" w:type="dxa"/>
            <w:vAlign w:val="center"/>
          </w:tcPr>
          <w:p w:rsidR="00972B10" w:rsidRPr="00A60493" w:rsidRDefault="00972B10" w:rsidP="00A60493">
            <w:pPr>
              <w:jc w:val="center"/>
              <w:rPr>
                <w:sz w:val="22"/>
                <w:szCs w:val="22"/>
              </w:rPr>
            </w:pPr>
            <w:r w:rsidRPr="00A60493">
              <w:rPr>
                <w:sz w:val="22"/>
                <w:szCs w:val="22"/>
              </w:rPr>
              <w:t>600.080</w:t>
            </w:r>
          </w:p>
        </w:tc>
        <w:tc>
          <w:tcPr>
            <w:tcW w:w="8655" w:type="dxa"/>
            <w:vAlign w:val="center"/>
          </w:tcPr>
          <w:p w:rsidR="00972B10" w:rsidRPr="00A60493" w:rsidRDefault="00972B10" w:rsidP="00A60493">
            <w:pPr>
              <w:jc w:val="center"/>
              <w:rPr>
                <w:sz w:val="22"/>
                <w:szCs w:val="22"/>
              </w:rPr>
            </w:pPr>
          </w:p>
        </w:tc>
      </w:tr>
    </w:tbl>
    <w:p w:rsidR="00972B10" w:rsidRPr="00E20261" w:rsidRDefault="00972B10" w:rsidP="0068372E">
      <w:pPr>
        <w:tabs>
          <w:tab w:val="left" w:pos="1650"/>
          <w:tab w:val="left" w:pos="4380"/>
          <w:tab w:val="left" w:pos="7425"/>
        </w:tabs>
      </w:pPr>
    </w:p>
    <w:p w:rsidR="00972B10" w:rsidRPr="00062931" w:rsidRDefault="00972B10" w:rsidP="00062931">
      <w:pPr>
        <w:tabs>
          <w:tab w:val="left" w:pos="1650"/>
          <w:tab w:val="left" w:pos="4380"/>
          <w:tab w:val="left" w:pos="7425"/>
        </w:tabs>
        <w:rPr>
          <w:b/>
        </w:rPr>
      </w:pPr>
      <w:r>
        <w:rPr>
          <w:b/>
        </w:rPr>
        <w:t>2.</w:t>
      </w:r>
      <w:r w:rsidRPr="00E20261">
        <w:rPr>
          <w:b/>
        </w:rPr>
        <w:t xml:space="preserve"> Aşağıda okunuşları verilen sayıları yazınız.</w:t>
      </w:r>
      <w:r>
        <w:rPr>
          <w:b/>
        </w:rPr>
        <w:t>(10 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29"/>
        <w:gridCol w:w="3977"/>
      </w:tblGrid>
      <w:tr w:rsidR="00972B10" w:rsidRPr="00E20261" w:rsidTr="00A60493">
        <w:trPr>
          <w:trHeight w:val="387"/>
        </w:trPr>
        <w:tc>
          <w:tcPr>
            <w:tcW w:w="6629" w:type="dxa"/>
            <w:vAlign w:val="center"/>
          </w:tcPr>
          <w:p w:rsidR="00972B10" w:rsidRPr="00A60493" w:rsidRDefault="00972B10" w:rsidP="006E2F60">
            <w:pPr>
              <w:rPr>
                <w:sz w:val="22"/>
                <w:szCs w:val="22"/>
              </w:rPr>
            </w:pPr>
            <w:r w:rsidRPr="00A60493">
              <w:rPr>
                <w:sz w:val="22"/>
                <w:szCs w:val="22"/>
              </w:rPr>
              <w:t>Beş yüz elli bin kırk iki</w:t>
            </w:r>
          </w:p>
        </w:tc>
        <w:tc>
          <w:tcPr>
            <w:tcW w:w="3977" w:type="dxa"/>
            <w:vAlign w:val="center"/>
          </w:tcPr>
          <w:p w:rsidR="00972B10" w:rsidRPr="00A60493" w:rsidRDefault="00972B10" w:rsidP="00A60493">
            <w:pPr>
              <w:jc w:val="center"/>
              <w:rPr>
                <w:sz w:val="22"/>
                <w:szCs w:val="22"/>
              </w:rPr>
            </w:pPr>
          </w:p>
        </w:tc>
      </w:tr>
      <w:tr w:rsidR="00972B10" w:rsidRPr="00E20261" w:rsidTr="00A60493">
        <w:trPr>
          <w:trHeight w:val="465"/>
        </w:trPr>
        <w:tc>
          <w:tcPr>
            <w:tcW w:w="6629" w:type="dxa"/>
            <w:vAlign w:val="center"/>
          </w:tcPr>
          <w:p w:rsidR="00972B10" w:rsidRPr="00A60493" w:rsidRDefault="00972B10" w:rsidP="006E2F60">
            <w:pPr>
              <w:rPr>
                <w:sz w:val="22"/>
                <w:szCs w:val="22"/>
              </w:rPr>
            </w:pPr>
            <w:r w:rsidRPr="00A60493">
              <w:rPr>
                <w:sz w:val="22"/>
                <w:szCs w:val="22"/>
              </w:rPr>
              <w:t>Üç yüz bin iki yüz on sekiz</w:t>
            </w:r>
          </w:p>
        </w:tc>
        <w:tc>
          <w:tcPr>
            <w:tcW w:w="3977" w:type="dxa"/>
            <w:vAlign w:val="center"/>
          </w:tcPr>
          <w:p w:rsidR="00972B10" w:rsidRPr="00A60493" w:rsidRDefault="00972B10" w:rsidP="00A60493">
            <w:pPr>
              <w:jc w:val="center"/>
              <w:rPr>
                <w:sz w:val="22"/>
                <w:szCs w:val="22"/>
              </w:rPr>
            </w:pPr>
          </w:p>
        </w:tc>
      </w:tr>
      <w:tr w:rsidR="00972B10" w:rsidRPr="00E20261" w:rsidTr="00A60493">
        <w:trPr>
          <w:trHeight w:val="340"/>
        </w:trPr>
        <w:tc>
          <w:tcPr>
            <w:tcW w:w="6629" w:type="dxa"/>
            <w:vAlign w:val="center"/>
          </w:tcPr>
          <w:p w:rsidR="00972B10" w:rsidRPr="00A60493" w:rsidRDefault="00972B10" w:rsidP="006E2F60">
            <w:pPr>
              <w:rPr>
                <w:sz w:val="22"/>
                <w:szCs w:val="22"/>
              </w:rPr>
            </w:pPr>
            <w:r w:rsidRPr="00A60493">
              <w:rPr>
                <w:sz w:val="22"/>
                <w:szCs w:val="22"/>
              </w:rPr>
              <w:t>Altı yüz seksen dokuz bin yedi yüz doksan altı</w:t>
            </w:r>
          </w:p>
        </w:tc>
        <w:tc>
          <w:tcPr>
            <w:tcW w:w="3977" w:type="dxa"/>
            <w:vAlign w:val="center"/>
          </w:tcPr>
          <w:p w:rsidR="00972B10" w:rsidRPr="00A60493" w:rsidRDefault="00972B10" w:rsidP="00A60493">
            <w:pPr>
              <w:jc w:val="center"/>
              <w:rPr>
                <w:sz w:val="22"/>
                <w:szCs w:val="22"/>
              </w:rPr>
            </w:pPr>
          </w:p>
        </w:tc>
      </w:tr>
      <w:tr w:rsidR="00972B10" w:rsidRPr="00E20261" w:rsidTr="00A60493">
        <w:trPr>
          <w:trHeight w:val="357"/>
        </w:trPr>
        <w:tc>
          <w:tcPr>
            <w:tcW w:w="6629" w:type="dxa"/>
            <w:vAlign w:val="center"/>
          </w:tcPr>
          <w:p w:rsidR="00972B10" w:rsidRPr="00A60493" w:rsidRDefault="00972B10" w:rsidP="006E2F60">
            <w:pPr>
              <w:rPr>
                <w:sz w:val="22"/>
                <w:szCs w:val="22"/>
              </w:rPr>
            </w:pPr>
            <w:r w:rsidRPr="00A60493">
              <w:rPr>
                <w:sz w:val="22"/>
                <w:szCs w:val="22"/>
              </w:rPr>
              <w:t>Yüz bir bin beş</w:t>
            </w:r>
          </w:p>
        </w:tc>
        <w:tc>
          <w:tcPr>
            <w:tcW w:w="3977" w:type="dxa"/>
            <w:vAlign w:val="center"/>
          </w:tcPr>
          <w:p w:rsidR="00972B10" w:rsidRPr="00A60493" w:rsidRDefault="00972B10" w:rsidP="00A60493">
            <w:pPr>
              <w:jc w:val="center"/>
              <w:rPr>
                <w:sz w:val="22"/>
                <w:szCs w:val="22"/>
              </w:rPr>
            </w:pPr>
          </w:p>
        </w:tc>
      </w:tr>
      <w:tr w:rsidR="00972B10" w:rsidRPr="00E20261" w:rsidTr="00A60493">
        <w:trPr>
          <w:trHeight w:val="469"/>
        </w:trPr>
        <w:tc>
          <w:tcPr>
            <w:tcW w:w="6629" w:type="dxa"/>
            <w:vAlign w:val="center"/>
          </w:tcPr>
          <w:p w:rsidR="00972B10" w:rsidRPr="00A60493" w:rsidRDefault="00972B10" w:rsidP="006E2F60">
            <w:pPr>
              <w:rPr>
                <w:sz w:val="22"/>
                <w:szCs w:val="22"/>
              </w:rPr>
            </w:pPr>
            <w:r w:rsidRPr="00A60493">
              <w:rPr>
                <w:sz w:val="22"/>
                <w:szCs w:val="22"/>
              </w:rPr>
              <w:t>Elli bin kırk dokuz</w:t>
            </w:r>
          </w:p>
        </w:tc>
        <w:tc>
          <w:tcPr>
            <w:tcW w:w="3977" w:type="dxa"/>
            <w:vAlign w:val="center"/>
          </w:tcPr>
          <w:p w:rsidR="00972B10" w:rsidRPr="00A60493" w:rsidRDefault="00972B10" w:rsidP="00A60493">
            <w:pPr>
              <w:jc w:val="center"/>
              <w:rPr>
                <w:sz w:val="22"/>
                <w:szCs w:val="22"/>
              </w:rPr>
            </w:pPr>
          </w:p>
        </w:tc>
      </w:tr>
    </w:tbl>
    <w:p w:rsidR="00972B10" w:rsidRDefault="00972B10" w:rsidP="00C14150"/>
    <w:p w:rsidR="00972B10" w:rsidRPr="00553EB5" w:rsidRDefault="00972B10" w:rsidP="00C14150">
      <w:r w:rsidRPr="00553EB5">
        <w:rPr>
          <w:b/>
          <w:u w:val="single"/>
        </w:rPr>
        <w:t>3.Aşağıdaki boşlukları uygun ifadelerle tamamlayınız.(10 puan)</w:t>
      </w:r>
    </w:p>
    <w:p w:rsidR="00972B10" w:rsidRPr="00553EB5" w:rsidRDefault="00972B10" w:rsidP="00553EB5">
      <w:pPr>
        <w:pStyle w:val="BodyText"/>
        <w:spacing w:line="276" w:lineRule="auto"/>
        <w:rPr>
          <w:b w:val="0"/>
        </w:rPr>
      </w:pPr>
      <w:r w:rsidRPr="00553EB5">
        <w:t>*</w:t>
      </w:r>
      <w:r w:rsidRPr="00553EB5">
        <w:rPr>
          <w:b w:val="0"/>
        </w:rPr>
        <w:t xml:space="preserve">Birler bölüğü </w:t>
      </w:r>
      <w:r w:rsidRPr="00553EB5">
        <w:t>25,</w:t>
      </w:r>
      <w:r w:rsidRPr="00553EB5">
        <w:rPr>
          <w:b w:val="0"/>
        </w:rPr>
        <w:t xml:space="preserve"> binler bölüğü </w:t>
      </w:r>
      <w:r w:rsidRPr="00553EB5">
        <w:t>10</w:t>
      </w:r>
      <w:r w:rsidRPr="00553EB5">
        <w:rPr>
          <w:b w:val="0"/>
        </w:rPr>
        <w:t xml:space="preserve"> olan doğal sayı  ……………………….…..……….’dir.</w:t>
      </w:r>
    </w:p>
    <w:p w:rsidR="00972B10" w:rsidRPr="00553EB5" w:rsidRDefault="00972B10" w:rsidP="00553EB5">
      <w:pPr>
        <w:pStyle w:val="BodyText"/>
        <w:spacing w:line="276" w:lineRule="auto"/>
        <w:rPr>
          <w:b w:val="0"/>
        </w:rPr>
      </w:pPr>
      <w:r w:rsidRPr="00553EB5">
        <w:rPr>
          <w:b w:val="0"/>
        </w:rPr>
        <w:t>*</w:t>
      </w:r>
      <w:r w:rsidRPr="00553EB5">
        <w:t>241017</w:t>
      </w:r>
      <w:r w:rsidRPr="00553EB5">
        <w:rPr>
          <w:b w:val="0"/>
        </w:rPr>
        <w:t xml:space="preserve"> doğal sayısında 4 rakamının bulunduğu basamağın adı ………………</w:t>
      </w:r>
      <w:r>
        <w:rPr>
          <w:b w:val="0"/>
        </w:rPr>
        <w:t>..</w:t>
      </w:r>
      <w:r w:rsidRPr="00553EB5">
        <w:rPr>
          <w:b w:val="0"/>
        </w:rPr>
        <w:t xml:space="preserve">  basamağıdır.</w:t>
      </w:r>
    </w:p>
    <w:p w:rsidR="00972B10" w:rsidRPr="00553EB5" w:rsidRDefault="00972B10" w:rsidP="00553EB5">
      <w:pPr>
        <w:pStyle w:val="BodyText"/>
        <w:spacing w:line="276" w:lineRule="auto"/>
        <w:rPr>
          <w:b w:val="0"/>
        </w:rPr>
      </w:pPr>
      <w:r w:rsidRPr="00553EB5">
        <w:rPr>
          <w:b w:val="0"/>
        </w:rPr>
        <w:t xml:space="preserve">* </w:t>
      </w:r>
      <w:r w:rsidRPr="00553EB5">
        <w:t>2012</w:t>
      </w:r>
      <w:r w:rsidRPr="00553EB5">
        <w:rPr>
          <w:b w:val="0"/>
        </w:rPr>
        <w:t xml:space="preserve"> doğal s</w:t>
      </w:r>
      <w:r>
        <w:rPr>
          <w:b w:val="0"/>
        </w:rPr>
        <w:t>ayısının binler bölüğündeki rakam …………….’di</w:t>
      </w:r>
      <w:r w:rsidRPr="00553EB5">
        <w:rPr>
          <w:b w:val="0"/>
        </w:rPr>
        <w:t>r.</w:t>
      </w:r>
    </w:p>
    <w:p w:rsidR="00972B10" w:rsidRPr="00553EB5" w:rsidRDefault="00972B10" w:rsidP="00553EB5">
      <w:pPr>
        <w:pStyle w:val="BodyText"/>
        <w:spacing w:line="276" w:lineRule="auto"/>
        <w:rPr>
          <w:b w:val="0"/>
        </w:rPr>
      </w:pPr>
      <w:r w:rsidRPr="00553EB5">
        <w:rPr>
          <w:b w:val="0"/>
        </w:rPr>
        <w:t>*</w:t>
      </w:r>
      <w:r w:rsidRPr="00553EB5">
        <w:t xml:space="preserve"> 352487</w:t>
      </w:r>
      <w:r w:rsidRPr="00553EB5">
        <w:rPr>
          <w:b w:val="0"/>
        </w:rPr>
        <w:t xml:space="preserve"> doğal sayısının sayı değerleri toplamı ………………..’dır.</w:t>
      </w:r>
    </w:p>
    <w:p w:rsidR="00972B10" w:rsidRPr="00ED2E5B" w:rsidRDefault="00972B10" w:rsidP="00553EB5">
      <w:pPr>
        <w:rPr>
          <w:spacing w:val="-2"/>
        </w:rPr>
      </w:pPr>
      <w:r w:rsidRPr="00553EB5">
        <w:t>*</w:t>
      </w:r>
      <w:r w:rsidRPr="00553EB5">
        <w:rPr>
          <w:spacing w:val="-2"/>
        </w:rPr>
        <w:t xml:space="preserve"> </w:t>
      </w:r>
      <w:r w:rsidRPr="00ED2E5B">
        <w:rPr>
          <w:b/>
          <w:spacing w:val="-2"/>
        </w:rPr>
        <w:t>152753 s</w:t>
      </w:r>
      <w:r w:rsidRPr="00ED2E5B">
        <w:rPr>
          <w:spacing w:val="-2"/>
        </w:rPr>
        <w:t xml:space="preserve">ayısındaki 5 rakamlarının </w:t>
      </w:r>
      <w:r>
        <w:rPr>
          <w:spacing w:val="-2"/>
        </w:rPr>
        <w:t>basamak değerleri……………………………’di</w:t>
      </w:r>
      <w:r w:rsidRPr="00ED2E5B">
        <w:rPr>
          <w:spacing w:val="-2"/>
        </w:rPr>
        <w:t>r</w:t>
      </w:r>
    </w:p>
    <w:p w:rsidR="00972B10" w:rsidRPr="00ED2E5B" w:rsidRDefault="00972B10" w:rsidP="00553EB5">
      <w:pPr>
        <w:rPr>
          <w:spacing w:val="-2"/>
        </w:rPr>
      </w:pPr>
    </w:p>
    <w:p w:rsidR="00972B10" w:rsidRDefault="00972B10" w:rsidP="00ED2E5B">
      <w:pPr>
        <w:rPr>
          <w:b/>
          <w:bCs/>
        </w:rPr>
      </w:pPr>
      <w:r>
        <w:rPr>
          <w:b/>
          <w:bCs/>
        </w:rPr>
        <w:t>4.</w:t>
      </w:r>
      <w:r w:rsidRPr="00306573">
        <w:rPr>
          <w:b/>
          <w:bCs/>
        </w:rPr>
        <w:t>Aşağıda çözümlemesi verilenn sayıları rakamla yazınız.</w:t>
      </w:r>
      <w:r w:rsidRPr="005B5526">
        <w:rPr>
          <w:b/>
          <w:bCs/>
        </w:rPr>
        <w:t xml:space="preserve"> </w:t>
      </w:r>
      <w:r>
        <w:rPr>
          <w:b/>
          <w:bCs/>
        </w:rPr>
        <w:t>(6 puan)</w:t>
      </w:r>
    </w:p>
    <w:p w:rsidR="00972B10" w:rsidRDefault="00972B10" w:rsidP="00ED2E5B">
      <w:pPr>
        <w:rPr>
          <w:b/>
          <w:bCs/>
        </w:rPr>
      </w:pPr>
    </w:p>
    <w:p w:rsidR="00972B10" w:rsidRPr="00306573" w:rsidRDefault="00972B10" w:rsidP="00ED2E5B">
      <w:r w:rsidRPr="00306573">
        <w:t xml:space="preserve">     3 onbinlik+7 birlik+4 onluk+ 8 yüzlük=…………………………………</w:t>
      </w:r>
    </w:p>
    <w:p w:rsidR="00972B10" w:rsidRPr="00306573" w:rsidRDefault="00972B10" w:rsidP="00ED2E5B">
      <w:r>
        <w:t xml:space="preserve">    </w:t>
      </w:r>
    </w:p>
    <w:p w:rsidR="00972B10" w:rsidRPr="00306573" w:rsidRDefault="00972B10" w:rsidP="00ED2E5B"/>
    <w:p w:rsidR="00972B10" w:rsidRDefault="00972B10" w:rsidP="00ED2E5B">
      <w:r w:rsidRPr="00306573">
        <w:t xml:space="preserve">     5 yüzbinlik+8 onbinlik+2 binlik+3 yüzlük=………………………………</w:t>
      </w:r>
    </w:p>
    <w:p w:rsidR="00972B10" w:rsidRPr="00553EB5" w:rsidRDefault="00972B10" w:rsidP="007C2D91">
      <w:pPr>
        <w:rPr>
          <w:b/>
        </w:rPr>
      </w:pPr>
    </w:p>
    <w:p w:rsidR="00972B10" w:rsidRPr="001F0C7A" w:rsidRDefault="00972B10" w:rsidP="001F0C7A">
      <w:r>
        <w:rPr>
          <w:b/>
        </w:rPr>
        <w:t>5.</w:t>
      </w:r>
      <w:r w:rsidRPr="00E20261">
        <w:t xml:space="preserve"> </w:t>
      </w:r>
      <w:r w:rsidRPr="00A75546">
        <w:rPr>
          <w:rFonts w:ascii="Comic Sans MS" w:hAnsi="Comic Sans MS"/>
          <w:b/>
        </w:rPr>
        <w:sym w:font="Wingdings" w:char="F0E8"/>
      </w:r>
      <w:r w:rsidRPr="00E22E22">
        <w:rPr>
          <w:rFonts w:ascii="Comic Sans MS" w:hAnsi="Comic Sans MS"/>
          <w:b/>
          <w:sz w:val="22"/>
          <w:szCs w:val="22"/>
        </w:rPr>
        <w:t xml:space="preserve">Aşağıdaki sayıları </w:t>
      </w:r>
      <w:r w:rsidRPr="00E22E22">
        <w:rPr>
          <w:rFonts w:ascii="Comic Sans MS" w:hAnsi="Comic Sans MS"/>
          <w:b/>
          <w:sz w:val="22"/>
          <w:szCs w:val="22"/>
          <w:u w:val="single"/>
        </w:rPr>
        <w:t>büyükten küçüğe</w:t>
      </w:r>
      <w:r w:rsidRPr="00E22E22">
        <w:rPr>
          <w:rFonts w:ascii="Comic Sans MS" w:hAnsi="Comic Sans MS"/>
          <w:b/>
          <w:sz w:val="22"/>
          <w:szCs w:val="22"/>
        </w:rPr>
        <w:t xml:space="preserve"> doğru sıralayın. </w:t>
      </w:r>
      <w:r>
        <w:rPr>
          <w:rFonts w:ascii="Comic Sans MS" w:hAnsi="Comic Sans MS"/>
          <w:b/>
          <w:sz w:val="22"/>
          <w:szCs w:val="22"/>
        </w:rPr>
        <w:t>(8</w:t>
      </w:r>
      <w:r w:rsidRPr="00B838AF">
        <w:rPr>
          <w:rFonts w:ascii="Comic Sans MS" w:hAnsi="Comic Sans MS"/>
          <w:b/>
          <w:sz w:val="22"/>
          <w:szCs w:val="22"/>
        </w:rPr>
        <w:t>P)</w:t>
      </w:r>
    </w:p>
    <w:p w:rsidR="00972B10" w:rsidRDefault="00972B10" w:rsidP="001F0C7A">
      <w:pPr>
        <w:rPr>
          <w:rFonts w:ascii="Comic Sans MS" w:hAnsi="Comic Sans MS"/>
          <w:sz w:val="22"/>
          <w:szCs w:val="22"/>
        </w:rPr>
      </w:pPr>
      <w:r w:rsidRPr="00E22E22">
        <w:rPr>
          <w:rFonts w:ascii="Comic Sans MS" w:hAnsi="Comic Sans MS"/>
          <w:sz w:val="22"/>
          <w:szCs w:val="22"/>
        </w:rPr>
        <w:t xml:space="preserve"> 50.685 ,     </w:t>
      </w:r>
      <w:r>
        <w:rPr>
          <w:rFonts w:ascii="Comic Sans MS" w:hAnsi="Comic Sans MS"/>
          <w:sz w:val="22"/>
          <w:szCs w:val="22"/>
        </w:rPr>
        <w:t xml:space="preserve"> 50.280 ,     50.302 ,    51.785</w:t>
      </w:r>
    </w:p>
    <w:p w:rsidR="00972B10" w:rsidRDefault="00972B10" w:rsidP="001F0C7A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…………..….</w:t>
      </w:r>
      <w:r w:rsidRPr="00810BE3">
        <w:rPr>
          <w:rFonts w:ascii="Comic Sans MS" w:hAnsi="Comic Sans MS"/>
          <w:sz w:val="28"/>
          <w:szCs w:val="28"/>
        </w:rPr>
        <w:t>&gt;</w:t>
      </w:r>
      <w:r>
        <w:rPr>
          <w:rFonts w:ascii="Comic Sans MS" w:hAnsi="Comic Sans MS"/>
          <w:sz w:val="22"/>
          <w:szCs w:val="22"/>
        </w:rPr>
        <w:t>……………………</w:t>
      </w:r>
      <w:r w:rsidRPr="00810BE3">
        <w:rPr>
          <w:rFonts w:ascii="Comic Sans MS" w:hAnsi="Comic Sans MS"/>
          <w:sz w:val="28"/>
          <w:szCs w:val="28"/>
        </w:rPr>
        <w:t>&gt;</w:t>
      </w:r>
      <w:r>
        <w:rPr>
          <w:rFonts w:ascii="Comic Sans MS" w:hAnsi="Comic Sans MS"/>
          <w:sz w:val="22"/>
          <w:szCs w:val="22"/>
        </w:rPr>
        <w:t>……………………….</w:t>
      </w:r>
      <w:r w:rsidRPr="00810BE3">
        <w:rPr>
          <w:rFonts w:ascii="Comic Sans MS" w:hAnsi="Comic Sans MS"/>
          <w:sz w:val="28"/>
          <w:szCs w:val="28"/>
        </w:rPr>
        <w:t>&gt;</w:t>
      </w:r>
      <w:r>
        <w:rPr>
          <w:rFonts w:ascii="Comic Sans MS" w:hAnsi="Comic Sans MS"/>
          <w:sz w:val="22"/>
          <w:szCs w:val="22"/>
        </w:rPr>
        <w:t>………………….</w:t>
      </w:r>
      <w:r w:rsidRPr="00810BE3">
        <w:rPr>
          <w:rFonts w:ascii="Comic Sans MS" w:hAnsi="Comic Sans MS"/>
          <w:sz w:val="28"/>
          <w:szCs w:val="28"/>
        </w:rPr>
        <w:t>.</w:t>
      </w:r>
    </w:p>
    <w:p w:rsidR="00972B10" w:rsidRPr="00E22E22" w:rsidRDefault="00972B10" w:rsidP="001F0C7A">
      <w:pPr>
        <w:rPr>
          <w:rFonts w:ascii="Comic Sans MS" w:hAnsi="Comic Sans MS"/>
          <w:sz w:val="22"/>
          <w:szCs w:val="22"/>
        </w:rPr>
      </w:pPr>
    </w:p>
    <w:p w:rsidR="00972B10" w:rsidRDefault="00972B10" w:rsidP="001F0C7A">
      <w:pPr>
        <w:rPr>
          <w:rFonts w:ascii="Comic Sans MS" w:hAnsi="Comic Sans MS"/>
          <w:b/>
          <w:sz w:val="22"/>
          <w:szCs w:val="22"/>
        </w:rPr>
      </w:pPr>
      <w:r w:rsidRPr="00A75546">
        <w:rPr>
          <w:rFonts w:ascii="Comic Sans MS" w:hAnsi="Comic Sans MS"/>
          <w:b/>
          <w:sz w:val="22"/>
          <w:szCs w:val="22"/>
        </w:rPr>
        <w:sym w:font="Wingdings" w:char="F0E8"/>
      </w:r>
      <w:r w:rsidRPr="00E22E22">
        <w:rPr>
          <w:rFonts w:ascii="Comic Sans MS" w:hAnsi="Comic Sans MS"/>
          <w:b/>
          <w:sz w:val="22"/>
          <w:szCs w:val="22"/>
        </w:rPr>
        <w:t xml:space="preserve">Aşağıdaki sayıları </w:t>
      </w:r>
      <w:r w:rsidRPr="00E22E22">
        <w:rPr>
          <w:rFonts w:ascii="Comic Sans MS" w:hAnsi="Comic Sans MS"/>
          <w:b/>
          <w:sz w:val="22"/>
          <w:szCs w:val="22"/>
          <w:u w:val="single"/>
        </w:rPr>
        <w:t>küçükten  büyüğe</w:t>
      </w:r>
      <w:r w:rsidRPr="00E22E22">
        <w:rPr>
          <w:rFonts w:ascii="Comic Sans MS" w:hAnsi="Comic Sans MS"/>
          <w:b/>
          <w:sz w:val="22"/>
          <w:szCs w:val="22"/>
        </w:rPr>
        <w:t xml:space="preserve">  doğru sıralayın. </w:t>
      </w:r>
    </w:p>
    <w:p w:rsidR="00972B10" w:rsidRPr="00062931" w:rsidRDefault="00972B10" w:rsidP="00062931">
      <w:pPr>
        <w:tabs>
          <w:tab w:val="left" w:pos="2265"/>
        </w:tabs>
        <w:spacing w:line="360" w:lineRule="auto"/>
        <w:ind w:left="360"/>
        <w:rPr>
          <w:rFonts w:ascii="Comic Sans MS" w:hAnsi="Comic Sans MS"/>
          <w:sz w:val="22"/>
          <w:szCs w:val="22"/>
        </w:rPr>
      </w:pPr>
      <w:r w:rsidRPr="002E6188">
        <w:rPr>
          <w:rFonts w:ascii="Comic Sans MS" w:hAnsi="Comic Sans MS"/>
          <w:sz w:val="22"/>
          <w:szCs w:val="22"/>
        </w:rPr>
        <w:t xml:space="preserve">404 044,  </w:t>
      </w:r>
      <w:r>
        <w:rPr>
          <w:rFonts w:ascii="Comic Sans MS" w:hAnsi="Comic Sans MS"/>
          <w:sz w:val="22"/>
          <w:szCs w:val="22"/>
        </w:rPr>
        <w:t xml:space="preserve">   </w:t>
      </w:r>
      <w:r w:rsidRPr="002E6188">
        <w:rPr>
          <w:rFonts w:ascii="Comic Sans MS" w:hAnsi="Comic Sans MS"/>
          <w:sz w:val="22"/>
          <w:szCs w:val="22"/>
        </w:rPr>
        <w:t xml:space="preserve">444 020, </w:t>
      </w:r>
      <w:r>
        <w:rPr>
          <w:rFonts w:ascii="Comic Sans MS" w:hAnsi="Comic Sans MS"/>
          <w:sz w:val="22"/>
          <w:szCs w:val="22"/>
        </w:rPr>
        <w:t xml:space="preserve">   </w:t>
      </w:r>
      <w:r w:rsidRPr="002E6188">
        <w:rPr>
          <w:rFonts w:ascii="Comic Sans MS" w:hAnsi="Comic Sans MS"/>
          <w:sz w:val="22"/>
          <w:szCs w:val="22"/>
        </w:rPr>
        <w:t xml:space="preserve"> 444 444,  </w:t>
      </w:r>
      <w:r>
        <w:rPr>
          <w:rFonts w:ascii="Comic Sans MS" w:hAnsi="Comic Sans MS"/>
          <w:sz w:val="22"/>
          <w:szCs w:val="22"/>
        </w:rPr>
        <w:t xml:space="preserve">   </w:t>
      </w:r>
      <w:r w:rsidRPr="002E6188">
        <w:rPr>
          <w:rFonts w:ascii="Comic Sans MS" w:hAnsi="Comic Sans MS"/>
          <w:sz w:val="22"/>
          <w:szCs w:val="22"/>
        </w:rPr>
        <w:t>400 004</w:t>
      </w:r>
    </w:p>
    <w:p w:rsidR="00972B10" w:rsidRDefault="00972B10" w:rsidP="00FF54E9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……………..</w:t>
      </w:r>
      <w:r w:rsidRPr="00810BE3">
        <w:rPr>
          <w:rFonts w:ascii="Comic Sans MS" w:hAnsi="Comic Sans MS"/>
          <w:sz w:val="28"/>
          <w:szCs w:val="28"/>
        </w:rPr>
        <w:t>&lt;</w:t>
      </w:r>
      <w:r>
        <w:rPr>
          <w:rFonts w:ascii="Comic Sans MS" w:hAnsi="Comic Sans MS"/>
          <w:sz w:val="22"/>
          <w:szCs w:val="22"/>
        </w:rPr>
        <w:t>…………………….</w:t>
      </w:r>
      <w:r w:rsidRPr="00810BE3">
        <w:rPr>
          <w:rFonts w:ascii="Comic Sans MS" w:hAnsi="Comic Sans MS"/>
          <w:sz w:val="28"/>
          <w:szCs w:val="28"/>
        </w:rPr>
        <w:t>.&lt;</w:t>
      </w:r>
      <w:r>
        <w:rPr>
          <w:rFonts w:ascii="Comic Sans MS" w:hAnsi="Comic Sans MS"/>
          <w:sz w:val="22"/>
          <w:szCs w:val="22"/>
        </w:rPr>
        <w:t>……………………………</w:t>
      </w:r>
      <w:r w:rsidRPr="00810BE3">
        <w:rPr>
          <w:rFonts w:ascii="Comic Sans MS" w:hAnsi="Comic Sans MS"/>
          <w:sz w:val="28"/>
          <w:szCs w:val="28"/>
        </w:rPr>
        <w:t>&lt;</w:t>
      </w:r>
      <w:r>
        <w:rPr>
          <w:rFonts w:ascii="Comic Sans MS" w:hAnsi="Comic Sans MS"/>
          <w:sz w:val="22"/>
          <w:szCs w:val="22"/>
        </w:rPr>
        <w:t>……….……</w:t>
      </w:r>
    </w:p>
    <w:p w:rsidR="00972B10" w:rsidRDefault="00972B10" w:rsidP="00FF54E9">
      <w:pPr>
        <w:rPr>
          <w:b/>
        </w:rPr>
      </w:pPr>
    </w:p>
    <w:p w:rsidR="00972B10" w:rsidRPr="00FF54E9" w:rsidRDefault="00972B10" w:rsidP="00FF54E9">
      <w:pPr>
        <w:rPr>
          <w:rFonts w:ascii="Comic Sans MS" w:hAnsi="Comic Sans MS"/>
          <w:sz w:val="22"/>
          <w:szCs w:val="22"/>
        </w:rPr>
      </w:pPr>
      <w:r>
        <w:rPr>
          <w:b/>
        </w:rPr>
        <w:t xml:space="preserve">6.  </w:t>
      </w:r>
      <w:r w:rsidRPr="00707934">
        <w:rPr>
          <w:b/>
        </w:rPr>
        <w:t>“5, 7,2</w:t>
      </w:r>
      <w:r>
        <w:rPr>
          <w:b/>
        </w:rPr>
        <w:t>,0</w:t>
      </w:r>
      <w:r w:rsidRPr="00707934">
        <w:rPr>
          <w:b/>
        </w:rPr>
        <w:t xml:space="preserve"> ve </w:t>
      </w:r>
      <w:smartTag w:uri="urn:schemas-microsoft-com:office:smarttags" w:element="metricconverter">
        <w:smartTagPr>
          <w:attr w:name="ProductID" w:val="8”"/>
        </w:smartTagPr>
        <w:r w:rsidRPr="00707934">
          <w:rPr>
            <w:b/>
          </w:rPr>
          <w:t>8”</w:t>
        </w:r>
      </w:smartTag>
      <w:r w:rsidRPr="00707934">
        <w:rPr>
          <w:b/>
        </w:rPr>
        <w:t xml:space="preserve"> rakamlarını birer defa kullanarak aşağıdaki </w:t>
      </w:r>
      <w:r>
        <w:rPr>
          <w:b/>
          <w:u w:val="single"/>
        </w:rPr>
        <w:t>beş</w:t>
      </w:r>
      <w:r w:rsidRPr="00707934">
        <w:rPr>
          <w:b/>
        </w:rPr>
        <w:t xml:space="preserve"> basamaklı sayıları  yazınız</w:t>
      </w:r>
      <w:r w:rsidRPr="00707934">
        <w:t xml:space="preserve">. </w:t>
      </w:r>
      <w:r>
        <w:rPr>
          <w:b/>
        </w:rPr>
        <w:t>(8</w:t>
      </w:r>
      <w:r w:rsidRPr="00FF4366">
        <w:rPr>
          <w:b/>
        </w:rPr>
        <w:t xml:space="preserve"> P)</w:t>
      </w:r>
    </w:p>
    <w:tbl>
      <w:tblPr>
        <w:tblpPr w:leftFromText="141" w:rightFromText="141" w:vertAnchor="text" w:horzAnchor="margin" w:tblpY="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03"/>
        <w:gridCol w:w="5303"/>
      </w:tblGrid>
      <w:tr w:rsidR="00972B10" w:rsidTr="00A60493">
        <w:tc>
          <w:tcPr>
            <w:tcW w:w="5303" w:type="dxa"/>
          </w:tcPr>
          <w:p w:rsidR="00972B10" w:rsidRPr="00A60493" w:rsidRDefault="00972B10" w:rsidP="00A60493">
            <w:pPr>
              <w:tabs>
                <w:tab w:val="left" w:pos="4789"/>
              </w:tabs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972B10" w:rsidRPr="00A60493" w:rsidRDefault="00972B10" w:rsidP="00A60493">
            <w:pPr>
              <w:tabs>
                <w:tab w:val="left" w:pos="4789"/>
              </w:tabs>
              <w:rPr>
                <w:rFonts w:ascii="Comic Sans MS" w:hAnsi="Comic Sans MS"/>
                <w:b/>
                <w:sz w:val="22"/>
                <w:szCs w:val="22"/>
              </w:rPr>
            </w:pPr>
            <w:r w:rsidRPr="00A60493">
              <w:rPr>
                <w:rFonts w:ascii="Comic Sans MS" w:hAnsi="Comic Sans MS"/>
                <w:b/>
                <w:sz w:val="22"/>
                <w:szCs w:val="22"/>
              </w:rPr>
              <w:t>En büyük sayı: ………………</w:t>
            </w:r>
          </w:p>
        </w:tc>
        <w:tc>
          <w:tcPr>
            <w:tcW w:w="5303" w:type="dxa"/>
          </w:tcPr>
          <w:p w:rsidR="00972B10" w:rsidRPr="00A60493" w:rsidRDefault="00972B10" w:rsidP="00A60493">
            <w:pPr>
              <w:tabs>
                <w:tab w:val="left" w:pos="4789"/>
              </w:tabs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972B10" w:rsidRPr="00A60493" w:rsidRDefault="00972B10" w:rsidP="00A60493">
            <w:pPr>
              <w:tabs>
                <w:tab w:val="left" w:pos="4789"/>
              </w:tabs>
              <w:rPr>
                <w:rFonts w:ascii="Comic Sans MS" w:hAnsi="Comic Sans MS"/>
                <w:b/>
                <w:sz w:val="22"/>
                <w:szCs w:val="22"/>
              </w:rPr>
            </w:pPr>
            <w:r w:rsidRPr="00A60493">
              <w:rPr>
                <w:rFonts w:ascii="Comic Sans MS" w:hAnsi="Comic Sans MS"/>
                <w:b/>
                <w:sz w:val="22"/>
                <w:szCs w:val="22"/>
              </w:rPr>
              <w:t>En büyük tek sayı: ………………</w:t>
            </w:r>
          </w:p>
        </w:tc>
      </w:tr>
      <w:tr w:rsidR="00972B10" w:rsidTr="00A60493">
        <w:tc>
          <w:tcPr>
            <w:tcW w:w="5303" w:type="dxa"/>
          </w:tcPr>
          <w:p w:rsidR="00972B10" w:rsidRPr="00A60493" w:rsidRDefault="00972B10" w:rsidP="00A60493">
            <w:pPr>
              <w:tabs>
                <w:tab w:val="left" w:pos="4789"/>
              </w:tabs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972B10" w:rsidRPr="00A60493" w:rsidRDefault="00972B10" w:rsidP="00A60493">
            <w:pPr>
              <w:tabs>
                <w:tab w:val="left" w:pos="4789"/>
              </w:tabs>
              <w:rPr>
                <w:rFonts w:ascii="Comic Sans MS" w:hAnsi="Comic Sans MS"/>
                <w:b/>
                <w:sz w:val="22"/>
                <w:szCs w:val="22"/>
              </w:rPr>
            </w:pPr>
            <w:r w:rsidRPr="00A60493">
              <w:rPr>
                <w:rFonts w:ascii="Comic Sans MS" w:hAnsi="Comic Sans MS"/>
                <w:b/>
                <w:sz w:val="22"/>
                <w:szCs w:val="22"/>
              </w:rPr>
              <w:t>En küçük sayı: …………….</w:t>
            </w:r>
          </w:p>
        </w:tc>
        <w:tc>
          <w:tcPr>
            <w:tcW w:w="5303" w:type="dxa"/>
          </w:tcPr>
          <w:p w:rsidR="00972B10" w:rsidRPr="00A60493" w:rsidRDefault="00972B10" w:rsidP="00A60493">
            <w:pPr>
              <w:tabs>
                <w:tab w:val="left" w:pos="4990"/>
                <w:tab w:val="center" w:pos="5400"/>
              </w:tabs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972B10" w:rsidRPr="00A60493" w:rsidRDefault="00972B10" w:rsidP="00A60493">
            <w:pPr>
              <w:tabs>
                <w:tab w:val="left" w:pos="4990"/>
                <w:tab w:val="center" w:pos="5400"/>
              </w:tabs>
              <w:rPr>
                <w:rFonts w:ascii="Comic Sans MS" w:hAnsi="Comic Sans MS"/>
                <w:b/>
                <w:sz w:val="22"/>
                <w:szCs w:val="22"/>
              </w:rPr>
            </w:pPr>
            <w:r w:rsidRPr="00A60493">
              <w:rPr>
                <w:rFonts w:ascii="Comic Sans MS" w:hAnsi="Comic Sans MS"/>
                <w:b/>
                <w:sz w:val="22"/>
                <w:szCs w:val="22"/>
              </w:rPr>
              <w:t>En küçük  çift sayı: ……………..</w:t>
            </w:r>
          </w:p>
        </w:tc>
      </w:tr>
    </w:tbl>
    <w:p w:rsidR="00972B10" w:rsidRDefault="00972B10" w:rsidP="00693E11">
      <w:pPr>
        <w:rPr>
          <w:b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53.5pt;margin-top:-22.95pt;width:268.5pt;height:97.9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" strokeweight="1.5pt">
            <v:textbox style="mso-next-textbox:#Metin Kutusu 2">
              <w:txbxContent>
                <w:p w:rsidR="00972B10" w:rsidRDefault="00972B10" w:rsidP="0068372E">
                  <w:pPr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  <w:r w:rsidRPr="007B5548">
                    <w:rPr>
                      <w:b/>
                    </w:rPr>
                    <w:t xml:space="preserve">. Aşağıdaki </w:t>
                  </w:r>
                  <w:r>
                    <w:rPr>
                      <w:b/>
                    </w:rPr>
                    <w:t>çıkarma</w:t>
                  </w:r>
                  <w:r w:rsidRPr="007B5548">
                    <w:rPr>
                      <w:b/>
                    </w:rPr>
                    <w:t xml:space="preserve"> işlemlerini yapınız. (</w:t>
                  </w:r>
                  <w:r>
                    <w:rPr>
                      <w:b/>
                    </w:rPr>
                    <w:t>4 p)</w:t>
                  </w:r>
                </w:p>
                <w:p w:rsidR="00972B10" w:rsidRDefault="00972B10" w:rsidP="0068372E">
                  <w:pPr>
                    <w:rPr>
                      <w:b/>
                    </w:rPr>
                  </w:pPr>
                </w:p>
                <w:p w:rsidR="00972B10" w:rsidRPr="00301358" w:rsidRDefault="00972B10" w:rsidP="0068372E">
                  <w:pPr>
                    <w:rPr>
                      <w:b/>
                      <w:sz w:val="28"/>
                      <w:u w:val="single"/>
                    </w:rPr>
                  </w:pPr>
                  <w:r>
                    <w:rPr>
                      <w:b/>
                      <w:sz w:val="28"/>
                    </w:rPr>
                    <w:t xml:space="preserve"> 6867           5341         7004        9019  </w:t>
                  </w:r>
                  <w:r>
                    <w:rPr>
                      <w:b/>
                      <w:sz w:val="28"/>
                      <w:u w:val="single"/>
                    </w:rPr>
                    <w:t xml:space="preserve">                -3469</w:t>
                  </w:r>
                  <w:r>
                    <w:rPr>
                      <w:b/>
                      <w:sz w:val="28"/>
                    </w:rPr>
                    <w:t xml:space="preserve">        </w:t>
                  </w:r>
                  <w:r>
                    <w:rPr>
                      <w:b/>
                      <w:sz w:val="28"/>
                      <w:u w:val="single"/>
                    </w:rPr>
                    <w:t>- 1780</w:t>
                  </w:r>
                  <w:r>
                    <w:rPr>
                      <w:b/>
                      <w:sz w:val="28"/>
                    </w:rPr>
                    <w:t xml:space="preserve">        </w:t>
                  </w:r>
                  <w:r>
                    <w:rPr>
                      <w:b/>
                      <w:sz w:val="28"/>
                      <w:u w:val="single"/>
                    </w:rPr>
                    <w:t>-3498</w:t>
                  </w:r>
                  <w:r>
                    <w:rPr>
                      <w:b/>
                      <w:sz w:val="28"/>
                    </w:rPr>
                    <w:t xml:space="preserve">       </w:t>
                  </w:r>
                  <w:r>
                    <w:rPr>
                      <w:b/>
                      <w:sz w:val="28"/>
                      <w:u w:val="single"/>
                    </w:rPr>
                    <w:t>-2556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15pt;margin-top:-22.95pt;width:268.5pt;height:97.9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" strokeweight="1.5pt">
            <v:textbox style="mso-next-textbox:#_x0000_s1027">
              <w:txbxContent>
                <w:p w:rsidR="00972B10" w:rsidRDefault="00972B10" w:rsidP="0068372E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7. </w:t>
                  </w:r>
                  <w:r w:rsidRPr="007B5548">
                    <w:rPr>
                      <w:b/>
                    </w:rPr>
                    <w:t>Aşağıdaki toplama işlemlerini yapınız. (</w:t>
                  </w:r>
                  <w:r>
                    <w:rPr>
                      <w:b/>
                    </w:rPr>
                    <w:t>4 p</w:t>
                  </w:r>
                  <w:r w:rsidRPr="007B5548">
                    <w:rPr>
                      <w:b/>
                    </w:rPr>
                    <w:t>)</w:t>
                  </w:r>
                </w:p>
                <w:p w:rsidR="00972B10" w:rsidRDefault="00972B10" w:rsidP="0068372E">
                  <w:pPr>
                    <w:rPr>
                      <w:b/>
                    </w:rPr>
                  </w:pPr>
                </w:p>
                <w:p w:rsidR="00972B10" w:rsidRPr="00301358" w:rsidRDefault="00972B10" w:rsidP="0068372E">
                  <w:pPr>
                    <w:rPr>
                      <w:b/>
                      <w:sz w:val="28"/>
                      <w:u w:val="single"/>
                    </w:rPr>
                  </w:pPr>
                  <w:r>
                    <w:rPr>
                      <w:b/>
                      <w:sz w:val="28"/>
                    </w:rPr>
                    <w:t xml:space="preserve">  4864           5381         7004          9219  </w:t>
                  </w:r>
                  <w:r w:rsidRPr="00301358">
                    <w:rPr>
                      <w:b/>
                      <w:sz w:val="28"/>
                      <w:u w:val="single"/>
                    </w:rPr>
                    <w:t>+</w:t>
                  </w:r>
                  <w:r>
                    <w:rPr>
                      <w:b/>
                      <w:sz w:val="28"/>
                      <w:u w:val="single"/>
                    </w:rPr>
                    <w:t>2</w:t>
                  </w:r>
                  <w:r w:rsidRPr="00301358">
                    <w:rPr>
                      <w:b/>
                      <w:sz w:val="28"/>
                      <w:u w:val="single"/>
                    </w:rPr>
                    <w:t>465</w:t>
                  </w:r>
                  <w:r>
                    <w:rPr>
                      <w:b/>
                      <w:sz w:val="28"/>
                    </w:rPr>
                    <w:t xml:space="preserve">        </w:t>
                  </w:r>
                  <w:r>
                    <w:rPr>
                      <w:b/>
                      <w:sz w:val="28"/>
                      <w:u w:val="single"/>
                    </w:rPr>
                    <w:t>+6782</w:t>
                  </w:r>
                  <w:r>
                    <w:rPr>
                      <w:b/>
                      <w:sz w:val="28"/>
                    </w:rPr>
                    <w:t xml:space="preserve">       </w:t>
                  </w:r>
                  <w:r>
                    <w:rPr>
                      <w:b/>
                      <w:sz w:val="28"/>
                      <w:u w:val="single"/>
                    </w:rPr>
                    <w:t>+4298</w:t>
                  </w:r>
                  <w:r>
                    <w:rPr>
                      <w:b/>
                      <w:sz w:val="28"/>
                    </w:rPr>
                    <w:t xml:space="preserve">        </w:t>
                  </w:r>
                  <w:r>
                    <w:rPr>
                      <w:b/>
                      <w:sz w:val="28"/>
                      <w:u w:val="single"/>
                    </w:rPr>
                    <w:t>+3546</w:t>
                  </w:r>
                </w:p>
              </w:txbxContent>
            </v:textbox>
          </v:shape>
        </w:pict>
      </w:r>
    </w:p>
    <w:p w:rsidR="00972B10" w:rsidRDefault="00972B10" w:rsidP="00693E11">
      <w:pPr>
        <w:rPr>
          <w:b/>
        </w:rPr>
      </w:pPr>
    </w:p>
    <w:p w:rsidR="00972B10" w:rsidRDefault="00972B10" w:rsidP="00693E11">
      <w:pPr>
        <w:rPr>
          <w:b/>
        </w:rPr>
      </w:pPr>
    </w:p>
    <w:p w:rsidR="00972B10" w:rsidRDefault="00972B10" w:rsidP="00693E11">
      <w:pPr>
        <w:rPr>
          <w:b/>
        </w:rPr>
      </w:pPr>
    </w:p>
    <w:p w:rsidR="00972B10" w:rsidRDefault="00972B10" w:rsidP="00693E11">
      <w:pPr>
        <w:rPr>
          <w:b/>
        </w:rPr>
      </w:pPr>
    </w:p>
    <w:p w:rsidR="00972B10" w:rsidRDefault="00972B10" w:rsidP="00693E11">
      <w:pPr>
        <w:rPr>
          <w:b/>
        </w:rPr>
      </w:pPr>
    </w:p>
    <w:p w:rsidR="00972B10" w:rsidRPr="00E20261" w:rsidRDefault="00972B10" w:rsidP="00693E11">
      <w:pPr>
        <w:rPr>
          <w:b/>
        </w:rPr>
      </w:pPr>
      <w:r>
        <w:rPr>
          <w:b/>
        </w:rPr>
        <w:t>9</w:t>
      </w:r>
      <w:r w:rsidRPr="00E20261">
        <w:rPr>
          <w:b/>
        </w:rPr>
        <w:t xml:space="preserve">-  Aşağıdaki toplama </w:t>
      </w:r>
      <w:r>
        <w:rPr>
          <w:b/>
        </w:rPr>
        <w:t xml:space="preserve">ve çıkarma </w:t>
      </w:r>
      <w:r w:rsidRPr="00E20261">
        <w:rPr>
          <w:b/>
        </w:rPr>
        <w:t>işlem</w:t>
      </w:r>
      <w:r>
        <w:rPr>
          <w:b/>
        </w:rPr>
        <w:t>ler</w:t>
      </w:r>
      <w:r w:rsidRPr="00E20261">
        <w:rPr>
          <w:b/>
        </w:rPr>
        <w:t>inde verilmeyen rakamları bulunuz?</w:t>
      </w:r>
      <w:r>
        <w:rPr>
          <w:b/>
        </w:rPr>
        <w:t>(6 P)</w:t>
      </w:r>
    </w:p>
    <w:p w:rsidR="00972B10" w:rsidRPr="00E20261" w:rsidRDefault="00972B10" w:rsidP="00BD695F">
      <w:pPr>
        <w:tabs>
          <w:tab w:val="left" w:pos="708"/>
          <w:tab w:val="left" w:pos="1416"/>
          <w:tab w:val="left" w:pos="2124"/>
          <w:tab w:val="left" w:pos="2832"/>
          <w:tab w:val="left" w:pos="6060"/>
        </w:tabs>
      </w:pPr>
    </w:p>
    <w:p w:rsidR="00972B10" w:rsidRDefault="00972B10" w:rsidP="00ED2E5B">
      <w:pPr>
        <w:tabs>
          <w:tab w:val="left" w:pos="8370"/>
        </w:tabs>
      </w:pPr>
      <w:r>
        <w:rPr>
          <w:noProof/>
        </w:rPr>
        <w:pict>
          <v:rect id="Rectangle 65" o:spid="_x0000_s1028" style="position:absolute;margin-left:157.5pt;margin-top:3.25pt;width:110.25pt;height:53.2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">
            <v:textbox style="mso-next-textbox:#Rectangle 65">
              <w:txbxContent>
                <w:p w:rsidR="00972B10" w:rsidRDefault="00972B10">
                  <w:r>
                    <w:t xml:space="preserve"> Sonucu Buraya Yaz</w:t>
                  </w:r>
                </w:p>
                <w:p w:rsidR="00972B10" w:rsidRDefault="00972B10">
                  <w:r>
                    <w:t>……………….</w:t>
                  </w:r>
                </w:p>
                <w:p w:rsidR="00972B10" w:rsidRDefault="00972B10" w:rsidP="00BD695F">
                  <w:r>
                    <w:t xml:space="preserve">      ------------------</w:t>
                  </w:r>
                </w:p>
                <w:p w:rsidR="00972B10" w:rsidRDefault="00972B10"/>
                <w:p w:rsidR="00972B10" w:rsidRDefault="00972B10"/>
                <w:p w:rsidR="00972B10" w:rsidRDefault="00972B10"/>
                <w:p w:rsidR="00972B10" w:rsidRDefault="00972B10"/>
                <w:p w:rsidR="00972B10" w:rsidRDefault="00972B10"/>
              </w:txbxContent>
            </v:textbox>
          </v:rect>
        </w:pict>
      </w:r>
      <w:r>
        <w:rPr>
          <w:noProof/>
        </w:rPr>
        <w:pict>
          <v:rect id="_x0000_s1029" style="position:absolute;margin-left:443.25pt;margin-top:3.25pt;width:110.25pt;height:53.2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">
            <v:textbox style="mso-next-textbox:#_x0000_s1029">
              <w:txbxContent>
                <w:p w:rsidR="00972B10" w:rsidRDefault="00972B10" w:rsidP="00ED2E5B">
                  <w:r>
                    <w:t xml:space="preserve"> Sonucu Buraya Yaz</w:t>
                  </w:r>
                </w:p>
                <w:p w:rsidR="00972B10" w:rsidRDefault="00972B10" w:rsidP="00ED2E5B">
                  <w:r>
                    <w:t>……………….</w:t>
                  </w:r>
                </w:p>
                <w:p w:rsidR="00972B10" w:rsidRDefault="00972B10" w:rsidP="00ED2E5B">
                  <w:r>
                    <w:t xml:space="preserve">      ------------------</w:t>
                  </w:r>
                </w:p>
                <w:p w:rsidR="00972B10" w:rsidRDefault="00972B10" w:rsidP="00ED2E5B"/>
                <w:p w:rsidR="00972B10" w:rsidRDefault="00972B10" w:rsidP="00ED2E5B"/>
                <w:p w:rsidR="00972B10" w:rsidRDefault="00972B10" w:rsidP="00ED2E5B"/>
                <w:p w:rsidR="00972B10" w:rsidRDefault="00972B10" w:rsidP="00ED2E5B"/>
                <w:p w:rsidR="00972B10" w:rsidRDefault="00972B10" w:rsidP="00ED2E5B"/>
              </w:txbxContent>
            </v:textbox>
          </v:rect>
        </w:pict>
      </w:r>
      <w:r>
        <w:t xml:space="preserve">   </w:t>
      </w:r>
      <w:r>
        <w:tab/>
      </w:r>
    </w:p>
    <w:p w:rsidR="00972B10" w:rsidRPr="00E20261" w:rsidRDefault="00972B10" w:rsidP="00BD695F">
      <w:pPr>
        <w:tabs>
          <w:tab w:val="left" w:pos="708"/>
          <w:tab w:val="left" w:pos="1416"/>
          <w:tab w:val="left" w:pos="6405"/>
          <w:tab w:val="left" w:pos="8565"/>
        </w:tabs>
      </w:pPr>
      <w:r>
        <w:t xml:space="preserve">        485.2</w:t>
      </w:r>
      <w:r w:rsidRPr="00E20261">
        <w:t>26</w:t>
      </w:r>
      <w:r w:rsidRPr="00E20261">
        <w:tab/>
      </w:r>
      <w:r>
        <w:tab/>
        <w:t xml:space="preserve">- - - - </w:t>
      </w:r>
      <w:r w:rsidRPr="00E20261">
        <w:tab/>
      </w:r>
    </w:p>
    <w:p w:rsidR="00972B10" w:rsidRPr="00E20261" w:rsidRDefault="00972B10" w:rsidP="00922D1A">
      <w:pPr>
        <w:tabs>
          <w:tab w:val="left" w:pos="708"/>
          <w:tab w:val="left" w:pos="1416"/>
          <w:tab w:val="left" w:pos="2124"/>
          <w:tab w:val="left" w:pos="2832"/>
          <w:tab w:val="left" w:pos="5910"/>
          <w:tab w:val="left" w:pos="6165"/>
          <w:tab w:val="left" w:pos="6405"/>
          <w:tab w:val="left" w:pos="8565"/>
        </w:tabs>
      </w:pPr>
      <w:r>
        <w:t xml:space="preserve"> +     - - - - - -</w:t>
      </w:r>
      <w:r>
        <w:tab/>
      </w:r>
      <w:r>
        <w:tab/>
      </w:r>
      <w:r>
        <w:tab/>
        <w:t xml:space="preserve">    </w:t>
      </w:r>
      <w:r>
        <w:tab/>
      </w:r>
      <w:r>
        <w:tab/>
        <w:t>_</w:t>
      </w:r>
      <w:r>
        <w:tab/>
        <w:t>6078</w:t>
      </w:r>
      <w:r>
        <w:tab/>
      </w:r>
    </w:p>
    <w:p w:rsidR="00972B10" w:rsidRPr="00E20261" w:rsidRDefault="00972B10" w:rsidP="00BD695F">
      <w:pPr>
        <w:tabs>
          <w:tab w:val="left" w:pos="6060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4" o:spid="_x0000_s1030" type="#_x0000_t32" style="position:absolute;margin-left:304.5pt;margin-top:4.4pt;width:62.25pt;height:0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/RX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"/>
        </w:pict>
      </w:r>
      <w:r>
        <w:rPr>
          <w:noProof/>
        </w:rPr>
        <w:pict>
          <v:shape id="AutoShape 63" o:spid="_x0000_s1031" type="#_x0000_t32" style="position:absolute;margin-left:5.25pt;margin-top:9.65pt;width:62.25pt;height:0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Bg8HgIAADs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"/>
        </w:pict>
      </w:r>
    </w:p>
    <w:p w:rsidR="00972B10" w:rsidRPr="00E20261" w:rsidRDefault="00972B10" w:rsidP="00707934">
      <w:pPr>
        <w:tabs>
          <w:tab w:val="left" w:pos="6060"/>
        </w:tabs>
      </w:pPr>
      <w:r>
        <w:t xml:space="preserve">        859.508</w:t>
      </w:r>
      <w:r>
        <w:tab/>
        <w:t xml:space="preserve">      1250</w:t>
      </w:r>
    </w:p>
    <w:p w:rsidR="00972B10" w:rsidRPr="00E20261" w:rsidRDefault="00972B10" w:rsidP="00693E11"/>
    <w:p w:rsidR="00972B10" w:rsidRDefault="00972B10" w:rsidP="00693E11">
      <w:pPr>
        <w:rPr>
          <w:b/>
        </w:rPr>
      </w:pPr>
      <w:r>
        <w:rPr>
          <w:b/>
        </w:rPr>
        <w:t>10.Aşağıdaki örüntüde eksik bırakılan kısmı tamamlayınız. Örüntünün kuralını yazınız.( 5P)</w:t>
      </w:r>
    </w:p>
    <w:p w:rsidR="00972B10" w:rsidRDefault="00972B10" w:rsidP="00693E11">
      <w:pPr>
        <w:rPr>
          <w:b/>
        </w:rPr>
      </w:pPr>
    </w:p>
    <w:p w:rsidR="00972B10" w:rsidRPr="003B03F1" w:rsidRDefault="00972B10" w:rsidP="00693E11">
      <w:r>
        <w:rPr>
          <w:b/>
          <w:color w:val="3F3A2F"/>
        </w:rPr>
        <w:t>13-15-10-12-7-9-…..</w:t>
      </w:r>
      <w:r w:rsidRPr="003B03F1">
        <w:rPr>
          <w:b/>
          <w:color w:val="3F3A2F"/>
        </w:rPr>
        <w:t>-</w:t>
      </w:r>
      <w:r>
        <w:rPr>
          <w:b/>
          <w:color w:val="3F3A2F"/>
        </w:rPr>
        <w:t>……-……-……..</w:t>
      </w:r>
      <w:r>
        <w:rPr>
          <w:color w:val="3F3A2F"/>
        </w:rPr>
        <w:t xml:space="preserve">                </w:t>
      </w:r>
      <w:r w:rsidRPr="003B03F1">
        <w:rPr>
          <w:color w:val="3F3A2F"/>
        </w:rPr>
        <w:t>Örüntüsünd</w:t>
      </w:r>
      <w:r>
        <w:rPr>
          <w:color w:val="3F3A2F"/>
        </w:rPr>
        <w:t>e noktalı yerlere</w:t>
      </w:r>
      <w:r w:rsidRPr="003B03F1">
        <w:rPr>
          <w:color w:val="3F3A2F"/>
        </w:rPr>
        <w:t xml:space="preserve"> gelecek sayılar kaçtır?</w:t>
      </w:r>
    </w:p>
    <w:p w:rsidR="00972B10" w:rsidRDefault="00972B10" w:rsidP="00693E11"/>
    <w:p w:rsidR="00972B10" w:rsidRDefault="00972B10" w:rsidP="00693E11">
      <w:r>
        <w:t xml:space="preserve"> Örüntü Kuralı:</w:t>
      </w:r>
    </w:p>
    <w:p w:rsidR="00972B10" w:rsidRDefault="00972B10" w:rsidP="00693E11"/>
    <w:p w:rsidR="00972B10" w:rsidRPr="00E20261" w:rsidRDefault="00972B10" w:rsidP="0068372E">
      <w:pPr>
        <w:rPr>
          <w:b/>
        </w:rPr>
      </w:pPr>
      <w:r>
        <w:rPr>
          <w:b/>
        </w:rPr>
        <w:t>11.</w:t>
      </w:r>
      <w:r w:rsidRPr="00E20261">
        <w:rPr>
          <w:b/>
        </w:rPr>
        <w:t>Aşağıdaki verilen sütun grafiğine göre soruları cevaplandırınız.</w:t>
      </w:r>
      <w:r>
        <w:rPr>
          <w:b/>
        </w:rPr>
        <w:t>(9 P)</w:t>
      </w:r>
    </w:p>
    <w:p w:rsidR="00972B10" w:rsidRPr="00E20261" w:rsidRDefault="00972B10" w:rsidP="0068372E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margin-left:12.55pt;margin-top:10.85pt;width:225.1pt;height:156.5pt;z-index:251660800;visibility:visible">
            <v:imagedata r:id="rId7" o:title=""/>
            <w10:wrap type="square"/>
          </v:shape>
          <o:OLEObject Type="Embed" ProgID="Excel.Chart.8" ShapeID="_x0000_s1032" DrawAspect="Content" ObjectID="_1478959194" r:id="rId8"/>
        </w:pict>
      </w:r>
    </w:p>
    <w:p w:rsidR="00972B10" w:rsidRPr="00E20261" w:rsidRDefault="00972B10" w:rsidP="0068372E">
      <w:pPr>
        <w:pStyle w:val="ListParagraph"/>
        <w:numPr>
          <w:ilvl w:val="0"/>
          <w:numId w:val="4"/>
        </w:numPr>
      </w:pPr>
      <w:r>
        <w:t>Çiftlikte toplam kaç hayvan vardır</w:t>
      </w:r>
      <w:r w:rsidRPr="00E20261">
        <w:t>?</w:t>
      </w:r>
    </w:p>
    <w:p w:rsidR="00972B10" w:rsidRDefault="00972B10" w:rsidP="0068372E">
      <w:pPr>
        <w:pStyle w:val="ListParagraph"/>
      </w:pPr>
      <w:r w:rsidRPr="00E20261">
        <w:t xml:space="preserve">      Cevap:………………………………</w:t>
      </w:r>
    </w:p>
    <w:p w:rsidR="00972B10" w:rsidRPr="00E20261" w:rsidRDefault="00972B10" w:rsidP="0068372E">
      <w:pPr>
        <w:pStyle w:val="ListParagraph"/>
      </w:pPr>
    </w:p>
    <w:p w:rsidR="00972B10" w:rsidRPr="00E20261" w:rsidRDefault="00972B10" w:rsidP="0068372E">
      <w:pPr>
        <w:pStyle w:val="ListParagraph"/>
      </w:pPr>
    </w:p>
    <w:p w:rsidR="00972B10" w:rsidRPr="00E20261" w:rsidRDefault="00972B10" w:rsidP="0068372E">
      <w:pPr>
        <w:pStyle w:val="ListParagraph"/>
        <w:numPr>
          <w:ilvl w:val="0"/>
          <w:numId w:val="4"/>
        </w:numPr>
      </w:pPr>
      <w:r>
        <w:t>Çiftlikteki tavuk sayısı,koyun sayısından kaç fazladır?</w:t>
      </w:r>
    </w:p>
    <w:p w:rsidR="00972B10" w:rsidRDefault="00972B10" w:rsidP="0068372E">
      <w:pPr>
        <w:pStyle w:val="ListParagraph"/>
      </w:pPr>
      <w:r w:rsidRPr="00E20261">
        <w:t xml:space="preserve">      Cevap: ………………………………</w:t>
      </w:r>
    </w:p>
    <w:p w:rsidR="00972B10" w:rsidRPr="00E20261" w:rsidRDefault="00972B10" w:rsidP="0068372E">
      <w:pPr>
        <w:pStyle w:val="ListParagraph"/>
      </w:pPr>
    </w:p>
    <w:p w:rsidR="00972B10" w:rsidRPr="00E20261" w:rsidRDefault="00972B10" w:rsidP="0068372E">
      <w:pPr>
        <w:pStyle w:val="ListParagraph"/>
      </w:pPr>
    </w:p>
    <w:p w:rsidR="00972B10" w:rsidRPr="00E20261" w:rsidRDefault="00972B10" w:rsidP="0068372E">
      <w:pPr>
        <w:pStyle w:val="ListParagraph"/>
        <w:numPr>
          <w:ilvl w:val="0"/>
          <w:numId w:val="4"/>
        </w:numPr>
      </w:pPr>
      <w:r>
        <w:t>Çiftlikte hangi hayvanların sayısı eşittir</w:t>
      </w:r>
      <w:r w:rsidRPr="00E20261">
        <w:t>?</w:t>
      </w:r>
    </w:p>
    <w:p w:rsidR="00972B10" w:rsidRDefault="00972B10" w:rsidP="00817588">
      <w:pPr>
        <w:pStyle w:val="ListParagraph"/>
      </w:pPr>
      <w:r w:rsidRPr="00E20261">
        <w:t xml:space="preserve">      Cevap:……………………………</w:t>
      </w:r>
    </w:p>
    <w:p w:rsidR="00972B10" w:rsidRDefault="00972B10" w:rsidP="00817588">
      <w:pPr>
        <w:pStyle w:val="ListParagraph"/>
      </w:pPr>
    </w:p>
    <w:p w:rsidR="00972B10" w:rsidRPr="00553EB5" w:rsidRDefault="00972B10" w:rsidP="00750CBF">
      <w:r>
        <w:rPr>
          <w:b/>
        </w:rPr>
        <w:t>12.</w:t>
      </w:r>
      <w:r w:rsidRPr="00750CBF">
        <w:rPr>
          <w:b/>
        </w:rPr>
        <w:t xml:space="preserve"> </w:t>
      </w:r>
      <w:r w:rsidRPr="00553EB5">
        <w:rPr>
          <w:color w:val="0D0D0D"/>
        </w:rPr>
        <w:t xml:space="preserve">Hasan’ın simit fabrikasında  </w:t>
      </w:r>
      <w:r w:rsidRPr="00553EB5">
        <w:rPr>
          <w:b/>
          <w:color w:val="0D0D0D"/>
        </w:rPr>
        <w:t>ilk gün 4805</w:t>
      </w:r>
      <w:r w:rsidRPr="00553EB5">
        <w:rPr>
          <w:color w:val="0D0D0D"/>
        </w:rPr>
        <w:t xml:space="preserve">,  2. gün ise ilk </w:t>
      </w:r>
      <w:r w:rsidRPr="00553EB5">
        <w:rPr>
          <w:b/>
          <w:color w:val="0D0D0D"/>
        </w:rPr>
        <w:t xml:space="preserve"> </w:t>
      </w:r>
      <w:r w:rsidRPr="00553EB5">
        <w:rPr>
          <w:color w:val="0D0D0D"/>
        </w:rPr>
        <w:t>gün üretilen  simitten</w:t>
      </w:r>
      <w:r w:rsidRPr="00553EB5">
        <w:rPr>
          <w:b/>
          <w:color w:val="0D0D0D"/>
        </w:rPr>
        <w:t xml:space="preserve"> 1175 eksik</w:t>
      </w:r>
      <w:r w:rsidRPr="00553EB5">
        <w:rPr>
          <w:color w:val="0D0D0D"/>
        </w:rPr>
        <w:t xml:space="preserve"> simit üretilmiştir. 2 günde toplam kaç simit üretilmiştir?    </w:t>
      </w:r>
      <w:r>
        <w:rPr>
          <w:color w:val="0D0D0D"/>
        </w:rPr>
        <w:t>(5p)</w:t>
      </w:r>
      <w:r w:rsidRPr="00553EB5">
        <w:rPr>
          <w:color w:val="0D0D0D"/>
        </w:rPr>
        <w:t xml:space="preserve">  </w:t>
      </w:r>
      <w:r w:rsidRPr="00553EB5">
        <w:rPr>
          <w:color w:val="0D0D0D"/>
        </w:rPr>
        <w:tab/>
      </w:r>
      <w:r w:rsidRPr="00553EB5">
        <w:rPr>
          <w:color w:val="0D0D0D"/>
        </w:rPr>
        <w:tab/>
      </w:r>
    </w:p>
    <w:p w:rsidR="00972B10" w:rsidRPr="00750CBF" w:rsidRDefault="00972B10" w:rsidP="00750CBF">
      <w:pPr>
        <w:spacing w:after="160" w:line="259" w:lineRule="auto"/>
      </w:pPr>
    </w:p>
    <w:p w:rsidR="00972B10" w:rsidRPr="00750CBF" w:rsidRDefault="00972B10" w:rsidP="00BE543D">
      <w:pPr>
        <w:tabs>
          <w:tab w:val="left" w:pos="7635"/>
        </w:tabs>
        <w:rPr>
          <w:b/>
        </w:rPr>
      </w:pPr>
    </w:p>
    <w:p w:rsidR="00972B10" w:rsidRPr="00750CBF" w:rsidRDefault="00972B10" w:rsidP="00BE543D">
      <w:pPr>
        <w:tabs>
          <w:tab w:val="left" w:pos="7635"/>
        </w:tabs>
        <w:rPr>
          <w:b/>
        </w:rPr>
      </w:pPr>
    </w:p>
    <w:p w:rsidR="00972B10" w:rsidRPr="00750CBF" w:rsidRDefault="00972B10" w:rsidP="00BE543D">
      <w:pPr>
        <w:tabs>
          <w:tab w:val="left" w:pos="7635"/>
        </w:tabs>
      </w:pPr>
      <w:r>
        <w:t xml:space="preserve"> 13.</w:t>
      </w:r>
      <w:r w:rsidRPr="00750CBF">
        <w:t xml:space="preserve">  1140 yolcu ile hareket eden bir tren ilk durakta 179 yolcu almış, ikinci durakta 364 yolcu indirmiştir. </w:t>
      </w:r>
      <w:r w:rsidRPr="00750CBF">
        <w:rPr>
          <w:b/>
          <w:u w:val="single"/>
        </w:rPr>
        <w:t>Üçüncü durağa  geldiğinde, trende kaç yolcu vardır?</w:t>
      </w:r>
      <w:r>
        <w:rPr>
          <w:b/>
        </w:rPr>
        <w:t>(5</w:t>
      </w:r>
      <w:r w:rsidRPr="00750CBF">
        <w:rPr>
          <w:b/>
        </w:rPr>
        <w:t xml:space="preserve"> P)</w:t>
      </w:r>
    </w:p>
    <w:p w:rsidR="00972B10" w:rsidRPr="00750CBF" w:rsidRDefault="00972B10" w:rsidP="0071564B">
      <w:pPr>
        <w:widowControl w:val="0"/>
        <w:autoSpaceDE w:val="0"/>
        <w:autoSpaceDN w:val="0"/>
        <w:adjustRightInd w:val="0"/>
        <w:ind w:right="23"/>
        <w:jc w:val="both"/>
        <w:rPr>
          <w:b/>
          <w:color w:val="FFFFFF"/>
          <w:shd w:val="clear" w:color="auto" w:fill="FF0000"/>
        </w:rPr>
      </w:pPr>
    </w:p>
    <w:p w:rsidR="00972B10" w:rsidRPr="00750CBF" w:rsidRDefault="00972B10" w:rsidP="0071564B">
      <w:pPr>
        <w:widowControl w:val="0"/>
        <w:autoSpaceDE w:val="0"/>
        <w:autoSpaceDN w:val="0"/>
        <w:adjustRightInd w:val="0"/>
        <w:ind w:right="23"/>
        <w:rPr>
          <w:b/>
          <w:color w:val="FFFFFF"/>
          <w:shd w:val="clear" w:color="auto" w:fill="FF0000"/>
        </w:rPr>
      </w:pPr>
      <w:r>
        <w:rPr>
          <w:b/>
          <w:color w:val="FFFFFF"/>
          <w:shd w:val="clear" w:color="auto" w:fill="FF0000"/>
        </w:rPr>
        <w:t>www.sorubak.com</w:t>
      </w:r>
    </w:p>
    <w:p w:rsidR="00972B10" w:rsidRPr="00750CBF" w:rsidRDefault="00972B10" w:rsidP="0071564B">
      <w:pPr>
        <w:widowControl w:val="0"/>
        <w:autoSpaceDE w:val="0"/>
        <w:autoSpaceDN w:val="0"/>
        <w:adjustRightInd w:val="0"/>
        <w:ind w:right="23"/>
        <w:rPr>
          <w:b/>
        </w:rPr>
      </w:pPr>
    </w:p>
    <w:p w:rsidR="00972B10" w:rsidRPr="00750CBF" w:rsidRDefault="00972B10" w:rsidP="0071564B">
      <w:pPr>
        <w:widowControl w:val="0"/>
        <w:autoSpaceDE w:val="0"/>
        <w:autoSpaceDN w:val="0"/>
        <w:adjustRightInd w:val="0"/>
        <w:ind w:right="23"/>
        <w:jc w:val="both"/>
        <w:rPr>
          <w:b/>
        </w:rPr>
      </w:pPr>
    </w:p>
    <w:p w:rsidR="00972B10" w:rsidRPr="00750CBF" w:rsidRDefault="00972B10" w:rsidP="00922D1A">
      <w:pPr>
        <w:pStyle w:val="ListParagraph"/>
        <w:spacing w:line="360" w:lineRule="auto"/>
        <w:ind w:left="0"/>
      </w:pPr>
      <w:r w:rsidRPr="00750CBF">
        <w:rPr>
          <w:b/>
        </w:rPr>
        <w:t>1</w:t>
      </w:r>
      <w:r>
        <w:rPr>
          <w:b/>
        </w:rPr>
        <w:t>4.</w:t>
      </w:r>
      <w:r w:rsidRPr="00750CBF">
        <w:t xml:space="preserve"> 326.459  sayısında bulunan </w:t>
      </w:r>
      <w:r w:rsidRPr="00750CBF">
        <w:rPr>
          <w:b/>
          <w:u w:val="single"/>
        </w:rPr>
        <w:t>6 sayısının basamak değeri</w:t>
      </w:r>
      <w:r w:rsidRPr="00750CBF">
        <w:t xml:space="preserve"> ile </w:t>
      </w:r>
      <w:r w:rsidRPr="00750CBF">
        <w:rPr>
          <w:b/>
          <w:u w:val="single"/>
        </w:rPr>
        <w:t>9 sayısının sayı değeri</w:t>
      </w:r>
      <w:r w:rsidRPr="00750CBF">
        <w:t xml:space="preserve"> t</w:t>
      </w:r>
      <w:r w:rsidRPr="00750CBF">
        <w:rPr>
          <w:b/>
          <w:u w:val="single"/>
        </w:rPr>
        <w:t>oplamı</w:t>
      </w:r>
      <w:r w:rsidRPr="00750CBF">
        <w:t xml:space="preserve"> kaçtır?</w:t>
      </w:r>
      <w:r w:rsidRPr="00750CBF">
        <w:rPr>
          <w:b/>
        </w:rPr>
        <w:t>(5p.)</w:t>
      </w:r>
    </w:p>
    <w:p w:rsidR="00972B10" w:rsidRDefault="00972B10" w:rsidP="00922D1A">
      <w:pPr>
        <w:pStyle w:val="ListParagraph"/>
        <w:spacing w:line="360" w:lineRule="auto"/>
        <w:ind w:left="825"/>
      </w:pPr>
    </w:p>
    <w:p w:rsidR="00972B10" w:rsidRPr="00750CBF" w:rsidRDefault="00972B10" w:rsidP="00922D1A">
      <w:pPr>
        <w:pStyle w:val="ListParagraph"/>
        <w:spacing w:line="360" w:lineRule="auto"/>
        <w:ind w:left="825"/>
      </w:pPr>
    </w:p>
    <w:p w:rsidR="00972B10" w:rsidRPr="00750CBF" w:rsidRDefault="00972B10" w:rsidP="00ED2E5B">
      <w:r>
        <w:t xml:space="preserve">                      </w:t>
      </w:r>
    </w:p>
    <w:p w:rsidR="00972B10" w:rsidRPr="00817588" w:rsidRDefault="00972B10" w:rsidP="0071564B">
      <w:pPr>
        <w:tabs>
          <w:tab w:val="left" w:pos="8400"/>
        </w:tabs>
      </w:pPr>
      <w:r w:rsidRPr="00D94FCF">
        <w:rPr>
          <w:b/>
        </w:rPr>
        <w:t>15.</w:t>
      </w:r>
      <w:r w:rsidRPr="00817588">
        <w:t>Babamın maaşı 7500 TL’dir. Ev kirasına 600 TL, mutfak masrafına 450 TL,borçlara 1200 TL harcandığına göre babamın kaç TL’si kalmıştır?(</w:t>
      </w:r>
      <w:r>
        <w:t>5p)</w:t>
      </w:r>
    </w:p>
    <w:sectPr w:rsidR="00972B10" w:rsidRPr="00817588" w:rsidSect="00EA0C9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B10" w:rsidRDefault="00972B10" w:rsidP="00EA0C9A">
      <w:r>
        <w:separator/>
      </w:r>
    </w:p>
  </w:endnote>
  <w:endnote w:type="continuationSeparator" w:id="0">
    <w:p w:rsidR="00972B10" w:rsidRDefault="00972B10" w:rsidP="00EA0C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B10" w:rsidRDefault="00972B10" w:rsidP="00EA0C9A">
      <w:r>
        <w:separator/>
      </w:r>
    </w:p>
  </w:footnote>
  <w:footnote w:type="continuationSeparator" w:id="0">
    <w:p w:rsidR="00972B10" w:rsidRDefault="00972B10" w:rsidP="00EA0C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C402D"/>
    <w:multiLevelType w:val="hybridMultilevel"/>
    <w:tmpl w:val="AB1AA720"/>
    <w:lvl w:ilvl="0" w:tplc="2314F9F4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1DA83434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">
    <w:nsid w:val="09983048"/>
    <w:multiLevelType w:val="hybridMultilevel"/>
    <w:tmpl w:val="12F21C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B15283C"/>
    <w:multiLevelType w:val="hybridMultilevel"/>
    <w:tmpl w:val="9460AA5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EF26398"/>
    <w:multiLevelType w:val="hybridMultilevel"/>
    <w:tmpl w:val="B6C096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6D326F"/>
    <w:multiLevelType w:val="hybridMultilevel"/>
    <w:tmpl w:val="B6C096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9EB5143"/>
    <w:multiLevelType w:val="hybridMultilevel"/>
    <w:tmpl w:val="2B4E93E0"/>
    <w:lvl w:ilvl="0" w:tplc="C070169E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6">
    <w:nsid w:val="3270232F"/>
    <w:multiLevelType w:val="hybridMultilevel"/>
    <w:tmpl w:val="FECA441E"/>
    <w:lvl w:ilvl="0" w:tplc="4AB2E5C2">
      <w:start w:val="859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">
    <w:nsid w:val="346C50D5"/>
    <w:multiLevelType w:val="hybridMultilevel"/>
    <w:tmpl w:val="303E3182"/>
    <w:lvl w:ilvl="0" w:tplc="7DA21ECE">
      <w:start w:val="1"/>
      <w:numFmt w:val="upperLetter"/>
      <w:lvlText w:val="%1)"/>
      <w:lvlJc w:val="left"/>
      <w:pPr>
        <w:ind w:left="5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  <w:rPr>
        <w:rFonts w:cs="Times New Roman"/>
      </w:rPr>
    </w:lvl>
  </w:abstractNum>
  <w:abstractNum w:abstractNumId="8">
    <w:nsid w:val="43525501"/>
    <w:multiLevelType w:val="hybridMultilevel"/>
    <w:tmpl w:val="BDE458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813C29"/>
    <w:multiLevelType w:val="hybridMultilevel"/>
    <w:tmpl w:val="B6C096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B566382"/>
    <w:multiLevelType w:val="hybridMultilevel"/>
    <w:tmpl w:val="007A92BE"/>
    <w:lvl w:ilvl="0" w:tplc="E766F10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7AF67680"/>
    <w:multiLevelType w:val="hybridMultilevel"/>
    <w:tmpl w:val="94589B88"/>
    <w:lvl w:ilvl="0" w:tplc="112C1BAA">
      <w:start w:val="15"/>
      <w:numFmt w:val="bullet"/>
      <w:lvlText w:val="-"/>
      <w:lvlJc w:val="left"/>
      <w:pPr>
        <w:ind w:left="4665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8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9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7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1042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9"/>
  </w:num>
  <w:num w:numId="9">
    <w:abstractNumId w:val="3"/>
  </w:num>
  <w:num w:numId="10">
    <w:abstractNumId w:val="11"/>
  </w:num>
  <w:num w:numId="11">
    <w:abstractNumId w:val="0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0C9A"/>
    <w:rsid w:val="00007FA2"/>
    <w:rsid w:val="00062931"/>
    <w:rsid w:val="0008114E"/>
    <w:rsid w:val="000842E0"/>
    <w:rsid w:val="000C56EE"/>
    <w:rsid w:val="001446C6"/>
    <w:rsid w:val="001652FC"/>
    <w:rsid w:val="001E537F"/>
    <w:rsid w:val="001F0C7A"/>
    <w:rsid w:val="00201EF8"/>
    <w:rsid w:val="002227B0"/>
    <w:rsid w:val="00245462"/>
    <w:rsid w:val="00253102"/>
    <w:rsid w:val="00266802"/>
    <w:rsid w:val="002818EC"/>
    <w:rsid w:val="00293F6F"/>
    <w:rsid w:val="002B6B0D"/>
    <w:rsid w:val="002C280A"/>
    <w:rsid w:val="002D46F6"/>
    <w:rsid w:val="002E3812"/>
    <w:rsid w:val="002E6188"/>
    <w:rsid w:val="00301358"/>
    <w:rsid w:val="00306573"/>
    <w:rsid w:val="003144C5"/>
    <w:rsid w:val="00387DFE"/>
    <w:rsid w:val="003B03F1"/>
    <w:rsid w:val="00400888"/>
    <w:rsid w:val="004904A9"/>
    <w:rsid w:val="004F27B9"/>
    <w:rsid w:val="005336DD"/>
    <w:rsid w:val="00553EB5"/>
    <w:rsid w:val="005B5526"/>
    <w:rsid w:val="005C1645"/>
    <w:rsid w:val="005D71BC"/>
    <w:rsid w:val="005D7D53"/>
    <w:rsid w:val="005F0A17"/>
    <w:rsid w:val="005F0A2C"/>
    <w:rsid w:val="005F258D"/>
    <w:rsid w:val="00605150"/>
    <w:rsid w:val="00611EE8"/>
    <w:rsid w:val="00640A6A"/>
    <w:rsid w:val="00667439"/>
    <w:rsid w:val="00676056"/>
    <w:rsid w:val="00682B04"/>
    <w:rsid w:val="0068372E"/>
    <w:rsid w:val="00693E11"/>
    <w:rsid w:val="006C376E"/>
    <w:rsid w:val="006E2F60"/>
    <w:rsid w:val="00707934"/>
    <w:rsid w:val="0071564B"/>
    <w:rsid w:val="00730FED"/>
    <w:rsid w:val="00750CBF"/>
    <w:rsid w:val="00770233"/>
    <w:rsid w:val="007A5724"/>
    <w:rsid w:val="007B1521"/>
    <w:rsid w:val="007B5548"/>
    <w:rsid w:val="007C2D91"/>
    <w:rsid w:val="007E3E73"/>
    <w:rsid w:val="00805E32"/>
    <w:rsid w:val="00810BE3"/>
    <w:rsid w:val="00817588"/>
    <w:rsid w:val="0084389A"/>
    <w:rsid w:val="008440C9"/>
    <w:rsid w:val="008C220E"/>
    <w:rsid w:val="008D67DD"/>
    <w:rsid w:val="008F57C6"/>
    <w:rsid w:val="00922D1A"/>
    <w:rsid w:val="00945D1D"/>
    <w:rsid w:val="00965639"/>
    <w:rsid w:val="009726B3"/>
    <w:rsid w:val="00972B10"/>
    <w:rsid w:val="009848C9"/>
    <w:rsid w:val="009B1EDE"/>
    <w:rsid w:val="009B6D7D"/>
    <w:rsid w:val="009C3C12"/>
    <w:rsid w:val="00A01F4D"/>
    <w:rsid w:val="00A16095"/>
    <w:rsid w:val="00A5553B"/>
    <w:rsid w:val="00A60493"/>
    <w:rsid w:val="00A73E5D"/>
    <w:rsid w:val="00A75546"/>
    <w:rsid w:val="00AE01D7"/>
    <w:rsid w:val="00B15E4B"/>
    <w:rsid w:val="00B17082"/>
    <w:rsid w:val="00B65A0B"/>
    <w:rsid w:val="00B838AF"/>
    <w:rsid w:val="00B84AAF"/>
    <w:rsid w:val="00B85D7C"/>
    <w:rsid w:val="00BA792E"/>
    <w:rsid w:val="00BD695F"/>
    <w:rsid w:val="00BE543D"/>
    <w:rsid w:val="00C06BDD"/>
    <w:rsid w:val="00C14150"/>
    <w:rsid w:val="00C5793C"/>
    <w:rsid w:val="00C62EC0"/>
    <w:rsid w:val="00CA6489"/>
    <w:rsid w:val="00D6252A"/>
    <w:rsid w:val="00D703C2"/>
    <w:rsid w:val="00D94FCF"/>
    <w:rsid w:val="00DB07A4"/>
    <w:rsid w:val="00DF5ED1"/>
    <w:rsid w:val="00E20261"/>
    <w:rsid w:val="00E22E22"/>
    <w:rsid w:val="00E42FD3"/>
    <w:rsid w:val="00E645AF"/>
    <w:rsid w:val="00E75F26"/>
    <w:rsid w:val="00E84391"/>
    <w:rsid w:val="00EA0C9A"/>
    <w:rsid w:val="00EA29A0"/>
    <w:rsid w:val="00ED2E5B"/>
    <w:rsid w:val="00FF120F"/>
    <w:rsid w:val="00FF4366"/>
    <w:rsid w:val="00FF5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C9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A0C9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A0C9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A0C9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A0C9A"/>
    <w:rPr>
      <w:rFonts w:cs="Times New Roman"/>
    </w:rPr>
  </w:style>
  <w:style w:type="table" w:styleId="TableGrid">
    <w:name w:val="Table Grid"/>
    <w:basedOn w:val="TableNormal"/>
    <w:uiPriority w:val="99"/>
    <w:rsid w:val="00EA0C9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A0C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7702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70233"/>
    <w:rPr>
      <w:rFonts w:ascii="Tahoma" w:hAnsi="Tahoma" w:cs="Tahoma"/>
      <w:sz w:val="16"/>
      <w:szCs w:val="16"/>
      <w:lang w:eastAsia="tr-TR"/>
    </w:rPr>
  </w:style>
  <w:style w:type="character" w:styleId="PlaceholderText">
    <w:name w:val="Placeholder Text"/>
    <w:basedOn w:val="DefaultParagraphFont"/>
    <w:uiPriority w:val="99"/>
    <w:semiHidden/>
    <w:rsid w:val="00245462"/>
    <w:rPr>
      <w:rFonts w:cs="Times New Roman"/>
      <w:color w:val="808080"/>
    </w:rPr>
  </w:style>
  <w:style w:type="character" w:styleId="Hyperlink">
    <w:name w:val="Hyperlink"/>
    <w:basedOn w:val="DefaultParagraphFont"/>
    <w:uiPriority w:val="99"/>
    <w:rsid w:val="00266802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553EB5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53EB5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433</Words>
  <Characters>2473</Characters>
  <Application>Microsoft Office Outlook</Application>
  <DocSecurity>0</DocSecurity>
  <Lines>0</Lines>
  <Paragraphs>0</Paragraphs>
  <ScaleCrop>false</ScaleCrop>
  <Company>-=[By NeC]=-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mstfkbl</dc:creator>
  <cp:keywords>www.sorubak.com</cp:keywords>
  <dc:description/>
  <cp:lastModifiedBy>edanur</cp:lastModifiedBy>
  <cp:revision>3</cp:revision>
  <cp:lastPrinted>2014-11-28T08:09:00Z</cp:lastPrinted>
  <dcterms:created xsi:type="dcterms:W3CDTF">2014-12-01T13:25:00Z</dcterms:created>
  <dcterms:modified xsi:type="dcterms:W3CDTF">2014-12-01T15:13:00Z</dcterms:modified>
</cp:coreProperties>
</file>