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78" w:rsidRPr="00E80BD3" w:rsidRDefault="00DF6778">
      <w:pPr>
        <w:rPr>
          <w:color w:val="000000"/>
        </w:rPr>
      </w:pPr>
      <w:r w:rsidRPr="00E80BD3">
        <w:rPr>
          <w:color w:val="000000"/>
        </w:rPr>
        <w:t>Adı Soyadı:.......................................................</w:t>
      </w:r>
      <w:r w:rsidRPr="00E80BD3">
        <w:rPr>
          <w:color w:val="000000"/>
        </w:rPr>
        <w:tab/>
      </w:r>
      <w:r w:rsidRPr="00E80BD3">
        <w:rPr>
          <w:color w:val="000000"/>
        </w:rPr>
        <w:tab/>
      </w:r>
      <w:r w:rsidRPr="00E80BD3">
        <w:rPr>
          <w:color w:val="000000"/>
        </w:rPr>
        <w:tab/>
      </w:r>
      <w:r w:rsidRPr="00E80BD3">
        <w:rPr>
          <w:color w:val="000000"/>
        </w:rPr>
        <w:tab/>
      </w:r>
      <w:r>
        <w:rPr>
          <w:color w:val="000000"/>
        </w:rPr>
        <w:t>ALDIĞI PUAN</w:t>
      </w:r>
      <w:r w:rsidRPr="00E80BD3">
        <w:rPr>
          <w:color w:val="000000"/>
        </w:rPr>
        <w:t>:.......................</w:t>
      </w:r>
    </w:p>
    <w:p w:rsidR="00DF6778" w:rsidRPr="00E80BD3" w:rsidRDefault="00DF6778">
      <w:pPr>
        <w:rPr>
          <w:color w:val="000000"/>
        </w:rPr>
      </w:pPr>
    </w:p>
    <w:p w:rsidR="00DF6778" w:rsidRPr="00E77B5E" w:rsidRDefault="00DF6778" w:rsidP="00A90322">
      <w:pPr>
        <w:rPr>
          <w:b/>
          <w:color w:val="000000"/>
        </w:rPr>
      </w:pPr>
      <w:r>
        <w:rPr>
          <w:color w:val="000000"/>
        </w:rPr>
        <w:t xml:space="preserve">                </w:t>
      </w:r>
      <w:r w:rsidRPr="00E77B5E">
        <w:rPr>
          <w:b/>
          <w:color w:val="000000"/>
        </w:rPr>
        <w:t>CUMHURİYET ORTAOKULU 4-C SINIFI 1.DÖNEM 1.YAZILI SORULARIDIR.</w:t>
      </w:r>
    </w:p>
    <w:p w:rsidR="00DF6778" w:rsidRPr="00E77B5E" w:rsidRDefault="00DF6778" w:rsidP="00A90322">
      <w:pPr>
        <w:rPr>
          <w:b/>
          <w:color w:val="000000"/>
        </w:rPr>
      </w:pP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utoShape 4" o:spid="_x0000_s1026" type="#_x0000_t127" style="position:absolute;margin-left:24pt;margin-top:3.6pt;width:18pt;height:9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"/>
        </w:pict>
      </w:r>
    </w:p>
    <w:p w:rsidR="00DF6778" w:rsidRPr="00E80BD3" w:rsidRDefault="00DF6778" w:rsidP="00A90322">
      <w:pPr>
        <w:rPr>
          <w:b/>
          <w:color w:val="000000"/>
        </w:rPr>
        <w:sectPr w:rsidR="00DF6778" w:rsidRPr="00E80BD3" w:rsidSect="00F52959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F6778" w:rsidRPr="00E80BD3" w:rsidRDefault="00DF6778" w:rsidP="00A90322">
      <w:pPr>
        <w:rPr>
          <w:b/>
          <w:color w:val="000000"/>
        </w:rPr>
      </w:pPr>
      <w:r w:rsidRPr="00EB171E">
        <w:rPr>
          <w:b/>
          <w:color w:val="FF0000"/>
        </w:rPr>
        <w:t>1.</w:t>
      </w:r>
      <w:r w:rsidRPr="00E80BD3">
        <w:rPr>
          <w:b/>
          <w:color w:val="000000"/>
        </w:rPr>
        <w:t xml:space="preserve">    ABC   üçgeninde kenar uzunlukları    </w:t>
      </w:r>
    </w:p>
    <w:p w:rsidR="00DF6778" w:rsidRPr="00EB171E" w:rsidRDefault="00DF6778" w:rsidP="00A90322">
      <w:pPr>
        <w:rPr>
          <w:b/>
          <w:color w:val="000000"/>
          <w:u w:val="single"/>
        </w:rPr>
      </w:pPr>
      <w:r w:rsidRPr="00E80BD3">
        <w:rPr>
          <w:b/>
          <w:color w:val="000000"/>
        </w:rPr>
        <w:sym w:font="Webdings" w:char="F07C"/>
      </w:r>
      <w:r w:rsidRPr="00E80BD3">
        <w:rPr>
          <w:b/>
          <w:color w:val="000000"/>
        </w:rPr>
        <w:t>AB</w:t>
      </w:r>
      <w:r w:rsidRPr="00E80BD3">
        <w:rPr>
          <w:b/>
          <w:color w:val="000000"/>
        </w:rPr>
        <w:sym w:font="Webdings" w:char="F07C"/>
      </w:r>
      <w:r w:rsidRPr="00E80BD3">
        <w:rPr>
          <w:b/>
          <w:color w:val="000000"/>
        </w:rPr>
        <w:t xml:space="preserve"> =  </w:t>
      </w:r>
      <w:smartTag w:uri="urn:schemas-microsoft-com:office:smarttags" w:element="metricconverter">
        <w:smartTagPr>
          <w:attr w:name="ProductID" w:val="8 cm"/>
        </w:smartTagPr>
        <w:r w:rsidRPr="00E80BD3">
          <w:rPr>
            <w:b/>
            <w:color w:val="000000"/>
          </w:rPr>
          <w:t>8 cm</w:t>
        </w:r>
      </w:smartTag>
      <w:r w:rsidRPr="00E80BD3">
        <w:rPr>
          <w:b/>
          <w:color w:val="000000"/>
        </w:rPr>
        <w:t xml:space="preserve">,  </w:t>
      </w:r>
      <w:r w:rsidRPr="00E80BD3">
        <w:rPr>
          <w:b/>
          <w:color w:val="000000"/>
        </w:rPr>
        <w:sym w:font="Webdings" w:char="F07C"/>
      </w:r>
      <w:r w:rsidRPr="00E80BD3">
        <w:rPr>
          <w:b/>
          <w:color w:val="000000"/>
        </w:rPr>
        <w:t>BC</w:t>
      </w:r>
      <w:r w:rsidRPr="00E80BD3">
        <w:rPr>
          <w:b/>
          <w:color w:val="000000"/>
        </w:rPr>
        <w:sym w:font="Webdings" w:char="F07C"/>
      </w:r>
      <w:r w:rsidRPr="00E80BD3">
        <w:rPr>
          <w:b/>
          <w:color w:val="000000"/>
        </w:rPr>
        <w:t xml:space="preserve">= </w:t>
      </w:r>
      <w:smartTag w:uri="urn:schemas-microsoft-com:office:smarttags" w:element="metricconverter">
        <w:smartTagPr>
          <w:attr w:name="ProductID" w:val="5 cm"/>
        </w:smartTagPr>
        <w:r w:rsidRPr="00E80BD3">
          <w:rPr>
            <w:b/>
            <w:color w:val="000000"/>
          </w:rPr>
          <w:t>5 cm</w:t>
        </w:r>
      </w:smartTag>
      <w:r w:rsidRPr="00E80BD3">
        <w:rPr>
          <w:b/>
          <w:color w:val="000000"/>
        </w:rPr>
        <w:t xml:space="preserve"> ve </w:t>
      </w:r>
      <w:r w:rsidRPr="00E80BD3">
        <w:rPr>
          <w:b/>
          <w:color w:val="000000"/>
        </w:rPr>
        <w:sym w:font="Webdings" w:char="F07C"/>
      </w:r>
      <w:r>
        <w:rPr>
          <w:b/>
          <w:color w:val="000000"/>
        </w:rPr>
        <w:t>A</w:t>
      </w:r>
      <w:r w:rsidRPr="00E80BD3">
        <w:rPr>
          <w:b/>
          <w:color w:val="000000"/>
        </w:rPr>
        <w:t>C</w:t>
      </w:r>
      <w:r w:rsidRPr="00E80BD3">
        <w:rPr>
          <w:b/>
          <w:color w:val="000000"/>
        </w:rPr>
        <w:sym w:font="Webdings" w:char="F07C"/>
      </w:r>
      <w:r w:rsidRPr="00E80BD3">
        <w:rPr>
          <w:b/>
          <w:color w:val="000000"/>
        </w:rPr>
        <w:t xml:space="preserve">= </w:t>
      </w:r>
      <w:smartTag w:uri="urn:schemas-microsoft-com:office:smarttags" w:element="metricconverter">
        <w:smartTagPr>
          <w:attr w:name="ProductID" w:val="6 cm"/>
        </w:smartTagPr>
        <w:r w:rsidRPr="00E80BD3">
          <w:rPr>
            <w:b/>
            <w:color w:val="000000"/>
          </w:rPr>
          <w:t>6 cm</w:t>
        </w:r>
      </w:smartTag>
      <w:r w:rsidRPr="00E80BD3">
        <w:rPr>
          <w:b/>
          <w:color w:val="000000"/>
        </w:rPr>
        <w:t xml:space="preserve"> ise bu üçgen için aşağıdakilerden </w:t>
      </w:r>
      <w:r w:rsidRPr="00EB171E">
        <w:rPr>
          <w:b/>
          <w:color w:val="000000"/>
          <w:u w:val="single"/>
        </w:rPr>
        <w:t>hangisi söylenebilir?</w:t>
      </w:r>
    </w:p>
    <w:p w:rsidR="00DF6778" w:rsidRPr="00E80BD3" w:rsidRDefault="00DF6778" w:rsidP="00A90322">
      <w:pPr>
        <w:rPr>
          <w:color w:val="000000"/>
        </w:rPr>
      </w:pPr>
      <w:r w:rsidRPr="00E80BD3">
        <w:rPr>
          <w:color w:val="000000"/>
        </w:rPr>
        <w:t>A) Eşkenar üçgen</w:t>
      </w:r>
      <w:r w:rsidRPr="00E80BD3">
        <w:rPr>
          <w:color w:val="000000"/>
        </w:rPr>
        <w:tab/>
        <w:t>B) Çeşitkenar üçgen</w:t>
      </w:r>
      <w:r w:rsidRPr="00E80BD3">
        <w:rPr>
          <w:color w:val="000000"/>
        </w:rPr>
        <w:tab/>
      </w:r>
    </w:p>
    <w:p w:rsidR="00DF6778" w:rsidRPr="00E80BD3" w:rsidRDefault="00DF6778" w:rsidP="00A90322">
      <w:pPr>
        <w:rPr>
          <w:color w:val="000000"/>
        </w:rPr>
      </w:pPr>
      <w:r w:rsidRPr="00E80BD3">
        <w:rPr>
          <w:color w:val="000000"/>
        </w:rPr>
        <w:t>C) İkizkenar üçgen</w:t>
      </w:r>
      <w:r w:rsidRPr="00E80BD3">
        <w:rPr>
          <w:color w:val="000000"/>
        </w:rPr>
        <w:tab/>
        <w:t>D) Geniş açılı üçgen</w:t>
      </w:r>
    </w:p>
    <w:p w:rsidR="00DF6778" w:rsidRPr="00E80BD3" w:rsidRDefault="00DF6778" w:rsidP="00A90322">
      <w:pPr>
        <w:rPr>
          <w:color w:val="000000"/>
        </w:rPr>
      </w:pP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group id="Group 13" o:spid="_x0000_s1027" style="position:absolute;margin-left:120pt;margin-top:6pt;width:12pt;height:9pt;z-index:25163366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">
            <v:line id="Line 14" o:spid="_x0000_s1028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VBBcYAAADcAAAADwAAAGRycy9kb3ducmV2LnhtbESPQWsCMRSE70L/Q3gFL6Vmq1J0NYoU&#10;BA9eqmWlt+fmdbPs5mWbRN3++6ZQ8DjMzDfMct3bVlzJh9qxgpdRBoK4dLrmSsHHcfs8AxEissbW&#10;MSn4oQDr1cNgibl2N36n6yFWIkE45KjAxNjlUobSkMUwch1x8r6ctxiT9JXUHm8Jbls5zrJXabHm&#10;tGCwozdDZXO4WAVytn/69pvztCma02luirLoPvdKDR/7zQJEpD7ew//tnVYwncz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QQXGAAAA3AAAAA8AAAAAAAAA&#10;AAAAAAAAoQIAAGRycy9kb3ducmV2LnhtbFBLBQYAAAAABAAEAPkAAACUAwAAAAA=&#10;"/>
            <v:line id="Line 15" o:spid="_x0000_s1029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</v:group>
        </w:pict>
      </w:r>
      <w:r>
        <w:rPr>
          <w:noProof/>
        </w:rPr>
        <w:pict>
          <v:group id="Group 19" o:spid="_x0000_s1030" style="position:absolute;margin-left:174pt;margin-top:6pt;width:12pt;height:9pt;z-index:251634688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">
            <v:line id="Line 20" o:spid="_x0000_s1031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rVd8YAAADcAAAADwAAAGRycy9kb3ducmV2LnhtbESPQWsCMRSE70L/Q3iFXkrNtorY1ShS&#10;KHjwopaV3p6b182ym5dtkur6741Q8DjMzDfMfNnbVpzIh9qxgtdhBoK4dLrmSsHX/vNlCiJEZI2t&#10;Y1JwoQDLxcNgjrl2Z97SaRcrkSAcclRgYuxyKUNpyGIYuo44eT/OW4xJ+kpqj+cEt618y7KJtFhz&#10;WjDY0Yehstn9WQVyunn+9avjuCmaw+HdFGXRfW+UenrsVzMQkfp4D/+311rBeDSB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61XfGAAAA3AAAAA8AAAAAAAAA&#10;AAAAAAAAoQIAAGRycy9kb3ducmV2LnhtbFBLBQYAAAAABAAEAPkAAACUAwAAAAA=&#10;"/>
            <v:line id="Line 21" o:spid="_x0000_s1032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xk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vGTxwAAANwAAAAPAAAAAAAA&#10;AAAAAAAAAKECAABkcnMvZG93bnJldi54bWxQSwUGAAAAAAQABAD5AAAAlQMAAAAA&#10;"/>
          </v:group>
        </w:pict>
      </w:r>
    </w:p>
    <w:p w:rsidR="00DF6778" w:rsidRPr="00E80BD3" w:rsidRDefault="00DF6778" w:rsidP="00A90322">
      <w:pPr>
        <w:rPr>
          <w:b/>
          <w:color w:val="000000"/>
        </w:rPr>
      </w:pPr>
      <w:r w:rsidRPr="00EB171E">
        <w:rPr>
          <w:b/>
          <w:color w:val="FF0000"/>
        </w:rPr>
        <w:t>2.</w:t>
      </w:r>
      <w:r w:rsidRPr="00E80BD3">
        <w:rPr>
          <w:b/>
          <w:color w:val="000000"/>
        </w:rPr>
        <w:t xml:space="preserve"> Bir üçgenin açıları  s(P) = 60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b/>
          <w:color w:val="000000"/>
        </w:rPr>
        <w:t>, s(R)= 60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b/>
          <w:color w:val="000000"/>
        </w:rPr>
        <w:t xml:space="preserve">  ve  </w:t>
      </w:r>
    </w:p>
    <w:p w:rsidR="00DF6778" w:rsidRPr="00E80BD3" w:rsidRDefault="00DF6778" w:rsidP="00A90322">
      <w:pPr>
        <w:rPr>
          <w:b/>
          <w:color w:val="000000"/>
        </w:rPr>
      </w:pPr>
      <w:r>
        <w:rPr>
          <w:noProof/>
        </w:rPr>
        <w:pict>
          <v:group id="Group 22" o:spid="_x0000_s1033" style="position:absolute;margin-left:6pt;margin-top:5.4pt;width:12pt;height:9pt;z-index:25163571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">
            <v:line id="Line 23" o:spid="_x0000_s1034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278YAAADcAAAADwAAAGRycy9kb3ducmV2LnhtbESPQWsCMRSE7wX/Q3iCl1KzVRHdGkUK&#10;BQ9eqrLS23Pzull287JNom7/fVMo9DjMzDfMatPbVtzIh9qxgudxBoK4dLrmSsHp+Pa0ABEissbW&#10;MSn4pgCb9eBhhbl2d36n2yFWIkE45KjAxNjlUobSkMUwdh1x8j6dtxiT9JXUHu8Jbls5ybK5tFhz&#10;WjDY0auhsjlcrQK52D9++e1l1hTN+bw0RVl0H3ulRsN++wIiUh//w3/tnVYwm07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Ndu/GAAAA3AAAAA8AAAAAAAAA&#10;AAAAAAAAoQIAAGRycy9kb3ducmV2LnhtbFBLBQYAAAAABAAEAPkAAACUAwAAAAA=&#10;"/>
            <v:line id="Line 24" o:spid="_x0000_s1035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</v:group>
        </w:pict>
      </w:r>
    </w:p>
    <w:p w:rsidR="00DF6778" w:rsidRPr="00E80BD3" w:rsidRDefault="00DF6778" w:rsidP="00A90322">
      <w:pPr>
        <w:rPr>
          <w:b/>
          <w:color w:val="000000"/>
        </w:rPr>
      </w:pPr>
      <w:r w:rsidRPr="00E80BD3">
        <w:rPr>
          <w:b/>
          <w:color w:val="000000"/>
        </w:rPr>
        <w:t>s(S)= 60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b/>
          <w:color w:val="000000"/>
        </w:rPr>
        <w:t xml:space="preserve"> olduğuna göre  bu üçgen kenar özellikleri bakımından </w:t>
      </w:r>
      <w:r w:rsidRPr="00EB171E">
        <w:rPr>
          <w:b/>
          <w:color w:val="000000"/>
          <w:u w:val="single"/>
        </w:rPr>
        <w:t>nasıl adlandırılır</w:t>
      </w:r>
      <w:r w:rsidRPr="00E80BD3">
        <w:rPr>
          <w:b/>
          <w:color w:val="000000"/>
        </w:rPr>
        <w:t>?</w:t>
      </w:r>
    </w:p>
    <w:p w:rsidR="00DF6778" w:rsidRPr="00E80BD3" w:rsidRDefault="00DF6778" w:rsidP="00A90322">
      <w:pPr>
        <w:rPr>
          <w:color w:val="000000"/>
        </w:rPr>
      </w:pPr>
      <w:r w:rsidRPr="00E80BD3">
        <w:rPr>
          <w:color w:val="000000"/>
        </w:rPr>
        <w:t>A) Çeşitkenar üçgen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İkizkenar üçgen</w:t>
      </w: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shape id="Resim 447" o:spid="_x0000_s1036" type="#_x0000_t75" style="position:absolute;margin-left:218.55pt;margin-top:.9pt;width:113.75pt;height:132.95pt;z-index:-251684864;visibility:visible;mso-wrap-distance-top:.48pt;mso-wrap-distance-right:9.09pt;mso-wrap-distance-bottom:1.06p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">
            <v:imagedata r:id="rId9" o:title=""/>
            <o:lock v:ext="edit" aspectratio="f"/>
          </v:shape>
        </w:pict>
      </w:r>
      <w:r w:rsidRPr="00E80BD3">
        <w:rPr>
          <w:color w:val="000000"/>
        </w:rPr>
        <w:t>C) Dik üçgen</w:t>
      </w:r>
      <w:r w:rsidRPr="00E80BD3">
        <w:rPr>
          <w:color w:val="000000"/>
        </w:rPr>
        <w:tab/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Eşkenar üçgen</w:t>
      </w:r>
    </w:p>
    <w:p w:rsidR="00DF6778" w:rsidRPr="00E80BD3" w:rsidRDefault="00DF6778" w:rsidP="00A90322">
      <w:pPr>
        <w:rPr>
          <w:color w:val="000000"/>
        </w:rPr>
      </w:pP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group id="Group 41" o:spid="_x0000_s1037" style="position:absolute;margin-left:198pt;margin-top:6.8pt;width:12pt;height:9pt;z-index:251637760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">
            <v:line id="Line 42" o:spid="_x0000_s1038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/omMQAAADcAAAADwAAAGRycy9kb3ducmV2LnhtbERPTWvCMBi+D/wP4RV2kZluirjOKDIY&#10;7ODFD1p2e9e8a0qbN12Saf335iDs+PB8rzaD7cSZfGgcK3ieZiCIK6cbrhWcjh9PSxAhImvsHJOC&#10;KwXYrEcPK8y1u/CezodYixTCIUcFJsY+lzJUhiyGqeuJE/fjvMWYoK+l9nhJ4baTL1m2kBYbTg0G&#10;e3o3VLWHP6tALneTX7/9nrdFW5avpqiK/mun1ON42L6BiDTEf/Hd/akVzGdpfj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+iYxAAAANwAAAAPAAAAAAAAAAAA&#10;AAAAAKECAABkcnMvZG93bnJldi54bWxQSwUGAAAAAAQABAD5AAAAkgMAAAAA&#10;"/>
            <v:line id="Line 43" o:spid="_x0000_s1039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</v:group>
        </w:pict>
      </w:r>
    </w:p>
    <w:p w:rsidR="00DF6778" w:rsidRPr="00E80BD3" w:rsidRDefault="00DF6778" w:rsidP="00A90322">
      <w:pPr>
        <w:rPr>
          <w:b/>
          <w:color w:val="000000"/>
        </w:rPr>
      </w:pPr>
      <w:r>
        <w:rPr>
          <w:noProof/>
        </w:rPr>
        <w:pict>
          <v:group id="Group 40" o:spid="_x0000_s1040" style="position:absolute;margin-left:12pt;margin-top:2pt;width:126pt;height:81pt;z-index:251636736" coordorigin="1527,5607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">
            <v:group id="Group 33" o:spid="_x0000_s1041" style="position:absolute;left:2127;top:5787;width:1440;height:1080" coordorigin="1047,5607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30" o:spid="_x0000_s1042" type="#_x0000_t6" style="position:absolute;left:1047;top:5607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4CwcUA&#10;AADcAAAADwAAAGRycy9kb3ducmV2LnhtbESPQWvCQBSE74L/YXmCN7OpipTUVYogil6q9tDeXndf&#10;kzTZtyG7avz3bkHwOMzMN8x82dlaXKj1pWMFL0kKglg7U3Ku4PO0Hr2C8AHZYO2YFNzIw3LR780x&#10;M+7KB7ocQy4ihH2GCooQmkxKrwuy6BPXEEfv17UWQ5RtLk2L1wi3tRyn6UxaLDkuFNjQqiBdHc9W&#10;gZz8fM2qD6/Tv5vu8maz+95XqNRw0L2/gQjUhWf40d4aBdPxF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gLBxQAAANwAAAAPAAAAAAAAAAAAAAAAAJgCAABkcnMv&#10;ZG93bnJldi54bWxQSwUGAAAAAAQABAD1AAAAigMAAAAA&#10;" strokecolor="#943634" strokeweight="1.5pt"/>
              <v:rect id="Rectangle 31" o:spid="_x0000_s1043" style="position:absolute;left:1047;top:6507;width:12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hxy8UA&#10;AADcAAAADwAAAGRycy9kb3ducmV2LnhtbESPQWsCMRSE74L/ITzBm2a1KmU1SrWIQmlLrb0/N8/N&#10;0s3Lsom6+++NUOhxmJlvmMWqsaW4Uu0LxwpGwwQEceZ0wbmC4/d28AzCB2SNpWNS0JKH1bLbWWCq&#10;3Y2/6HoIuYgQ9ikqMCFUqZQ+M2TRD11FHL2zqy2GKOtc6hpvEW5LOU6SmbRYcFwwWNHGUPZ7uFgF&#10;p2nbrk3+8cbH95/Z2b0+jXafrFS/17zMQQRqwn/4r73XCibjK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SHHLxQAAANwAAAAPAAAAAAAAAAAAAAAAAJgCAABkcnMv&#10;ZG93bnJldi54bWxQSwUGAAAAAAQABAD1AAAAigMAAAAA&#10;" strokecolor="#943634" strokeweight="1.5pt"/>
            </v:group>
            <v:rect id="Rectangle 36" o:spid="_x0000_s1044" style="position:absolute;left:1527;top:56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Q3ZMQA&#10;AADcAAAADwAAAGRycy9kb3ducmV2LnhtbESPT2vCQBTE74V+h+UVeqsbRUKJrlI1pT14sFbvj91n&#10;Epp9G7Jr/vTTd4WCx2FmfsMs14OtRUetrxwrmE4SEMTamYoLBafv95dXED4gG6wdk4KRPKxXjw9L&#10;zIzr+Yu6YyhEhLDPUEEZQpNJ6XVJFv3ENcTRu7jWYoiyLaRpsY9wW8tZkqTSYsVxocSGtiXpn+PV&#10;Kjgg7g6/H1pv8nE/z2l7zsnVSj0/DW8LEIGGcA//tz+Ngvkshdu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kN2T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Rectangle 37" o:spid="_x0000_s1045" style="position:absolute;left:3567;top:66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iS/8QA&#10;AADcAAAADwAAAGRycy9kb3ducmV2LnhtbESPQWvCQBSE7wX/w/KE3uqmIlaim9DalPbQg0a9P3af&#10;STD7NmS3Gv313ULB4zAz3zCrfLCtOFPvG8cKnicJCGLtTMOVgv3u42kBwgdkg61jUnAlD3k2elhh&#10;atyFt3QuQyUihH2KCuoQulRKr2uy6CeuI47e0fUWQ5R9JU2Plwi3rZwmyVxabDgu1NjRuiZ9Kn+s&#10;gg3i++b2qfVbcf2eFbQ+FORapR7Hw+sSRKAh3MP/7S+jYDZ9gb8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okv/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rect id="Rectangle 38" o:spid="_x0000_s1046" style="position:absolute;left:1527;top:66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GjcAA&#10;AADcAAAADwAAAGRycy9kb3ducmV2LnhtbERPTYvCMBC9C/sfwizsTdMVEalGUbeyHjxod70PydgW&#10;m0lpolZ/vTkIHh/ve7bobC2u1PrKsYLvQQKCWDtTcaHg/2/Tn4DwAdlg7ZgU3MnDYv7Rm2Fq3I0P&#10;dM1DIWII+xQVlCE0qZRel2TRD1xDHLmTay2GCNtCmhZvMdzWcpgkY2mx4thQYkPrkvQ5v1gFe8Sf&#10;/eNX61V2340yWh8zcrVSX5/dcgoiUBfe4pd7axSMhnFt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cGjcAAAADcAAAADwAAAAAAAAAAAAAAAACYAgAAZHJzL2Rvd25y&#10;ZXYueG1sUEsFBgAAAAAEAAQA9QAAAIUDAAAAAA=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</w:txbxContent>
              </v:textbox>
            </v:rect>
          </v:group>
        </w:pict>
      </w:r>
      <w:r w:rsidRPr="00EB171E">
        <w:rPr>
          <w:b/>
          <w:color w:val="FF0000"/>
        </w:rPr>
        <w:t>3.</w:t>
      </w:r>
      <w:r w:rsidRPr="00E80BD3">
        <w:rPr>
          <w:b/>
          <w:color w:val="000000"/>
        </w:rPr>
        <w:t xml:space="preserve">                              Yandaki üçgende  s(L) = 40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b/>
          <w:color w:val="000000"/>
        </w:rPr>
        <w:t xml:space="preserve">            </w:t>
      </w:r>
    </w:p>
    <w:p w:rsidR="00DF6778" w:rsidRPr="00E80BD3" w:rsidRDefault="00DF6778" w:rsidP="003824BC">
      <w:pPr>
        <w:rPr>
          <w:b/>
          <w:color w:val="000000"/>
        </w:rPr>
      </w:pPr>
      <w:r>
        <w:rPr>
          <w:noProof/>
        </w:rPr>
        <w:pict>
          <v:group id="Group 44" o:spid="_x0000_s1047" style="position:absolute;margin-left:192pt;margin-top:5.4pt;width:12pt;height:9pt;z-index:25163878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">
            <v:line id="Line 45" o:spid="_x0000_s1048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+RcMAAADcAAAADwAAAGRycy9kb3ducmV2LnhtbERPy2oCMRTdC/2HcAvdSM0oIjo1ihSE&#10;Ltz4YMTd7eR2MszkZpqkOv17sxBcHs57ue5tK67kQ+1YwXiUgSAuna65UnA6bt/nIEJE1tg6JgX/&#10;FGC9ehksMdfuxnu6HmIlUgiHHBWYGLtcylAashhGriNO3I/zFmOCvpLa4y2F21ZOsmwmLdacGgx2&#10;9GmobA5/VoGc74a/fvM9bYrmfF6Yoiy6y06pt9d+8wEiUh+f4of7SyuYTtL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GfkXDAAAA3AAAAA8AAAAAAAAAAAAA&#10;AAAAoQIAAGRycy9kb3ducmV2LnhtbFBLBQYAAAAABAAEAPkAAACRAwAAAAA=&#10;"/>
            <v:line id="Line 46" o:spid="_x0000_s1049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</v:group>
        </w:pict>
      </w:r>
      <w:r w:rsidRPr="00E80BD3">
        <w:rPr>
          <w:b/>
          <w:color w:val="000000"/>
        </w:rPr>
        <w:t xml:space="preserve">                                       </w:t>
      </w:r>
    </w:p>
    <w:p w:rsidR="00DF6778" w:rsidRPr="00E80BD3" w:rsidRDefault="00DF6778" w:rsidP="003824BC">
      <w:pPr>
        <w:rPr>
          <w:b/>
          <w:color w:val="000000"/>
        </w:rPr>
      </w:pPr>
      <w:r w:rsidRPr="00E80BD3">
        <w:rPr>
          <w:b/>
          <w:color w:val="000000"/>
        </w:rPr>
        <w:t xml:space="preserve">                                  olduğuna  göre  s(K) açısının                 </w:t>
      </w:r>
    </w:p>
    <w:p w:rsidR="00DF6778" w:rsidRPr="00E80BD3" w:rsidRDefault="00DF6778" w:rsidP="003824BC">
      <w:pPr>
        <w:rPr>
          <w:color w:val="000000"/>
        </w:rPr>
      </w:pPr>
      <w:r w:rsidRPr="00E80BD3">
        <w:rPr>
          <w:b/>
          <w:color w:val="000000"/>
        </w:rPr>
        <w:t xml:space="preserve">                                               </w:t>
      </w:r>
      <w:r w:rsidRPr="00EB171E">
        <w:rPr>
          <w:b/>
          <w:i/>
          <w:color w:val="000000"/>
          <w:u w:val="single"/>
        </w:rPr>
        <w:t xml:space="preserve">yarısı </w:t>
      </w:r>
      <w:r w:rsidRPr="00E80BD3">
        <w:rPr>
          <w:b/>
          <w:color w:val="000000"/>
        </w:rPr>
        <w:t>kaç derecedir?</w:t>
      </w:r>
    </w:p>
    <w:p w:rsidR="00DF6778" w:rsidRPr="00E80BD3" w:rsidRDefault="00DF6778" w:rsidP="00A90322">
      <w:pPr>
        <w:rPr>
          <w:color w:val="000000"/>
        </w:rPr>
      </w:pPr>
    </w:p>
    <w:p w:rsidR="00DF6778" w:rsidRPr="00E80BD3" w:rsidRDefault="00DF6778" w:rsidP="00A90322">
      <w:pPr>
        <w:rPr>
          <w:color w:val="000000"/>
        </w:rPr>
      </w:pPr>
    </w:p>
    <w:p w:rsidR="00DF6778" w:rsidRPr="00E80BD3" w:rsidRDefault="00DF6778" w:rsidP="00A90322">
      <w:pPr>
        <w:rPr>
          <w:rFonts w:ascii="Tahoma" w:hAnsi="Tahoma" w:cs="Tahoma"/>
          <w:color w:val="000000"/>
        </w:rPr>
      </w:pPr>
      <w:r w:rsidRPr="00E80BD3">
        <w:rPr>
          <w:color w:val="000000"/>
        </w:rPr>
        <w:t>A) 50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 xml:space="preserve"> </w:t>
      </w:r>
      <w:r w:rsidRPr="00E80BD3">
        <w:rPr>
          <w:color w:val="000000"/>
        </w:rPr>
        <w:tab/>
        <w:t>B) 40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C) 35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25</w:t>
      </w:r>
      <w:r w:rsidRPr="00E80BD3">
        <w:rPr>
          <w:rFonts w:ascii="Tahoma" w:hAnsi="Tahoma" w:cs="Tahoma"/>
          <w:color w:val="000000"/>
        </w:rPr>
        <w:t>˚</w:t>
      </w:r>
    </w:p>
    <w:p w:rsidR="00DF6778" w:rsidRPr="00E80BD3" w:rsidRDefault="00DF6778" w:rsidP="00A90322">
      <w:pPr>
        <w:rPr>
          <w:color w:val="000000"/>
        </w:rPr>
      </w:pP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group id="Group 341" o:spid="_x0000_s1050" style="position:absolute;margin-left:64.45pt;margin-top:8.35pt;width:12pt;height:9pt;z-index:251672576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">
            <v:line id="Line 342" o:spid="_x0000_s1051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MsjMYAAADcAAAADwAAAGRycy9kb3ducmV2LnhtbESPQWsCMRSE74X+h/AKXqRmLdLq1ihS&#10;KHjwopaV3p6b182ym5dtEnX996Yg9DjMzDfMfNnbVpzJh9qxgvEoA0FcOl1zpeBr//k8BREissbW&#10;MSm4UoDl4vFhjrl2F97SeRcrkSAcclRgYuxyKUNpyGIYuY44eT/OW4xJ+kpqj5cEt618ybJXabHm&#10;tGCwow9DZbM7WQVyuhn++tVx0hTN4TAzRVl03xulBk/96h1EpD7+h+/ttVYwGb/B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DLIzGAAAA3AAAAA8AAAAAAAAA&#10;AAAAAAAAoQIAAGRycy9kb3ducmV2LnhtbFBLBQYAAAAABAAEAPkAAACUAwAAAAA=&#10;"/>
            <v:line id="Line 343" o:spid="_x0000_s1052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</v:group>
        </w:pict>
      </w:r>
      <w:r>
        <w:rPr>
          <w:noProof/>
        </w:rPr>
        <w:pict>
          <v:group id="Group 62" o:spid="_x0000_s1053" style="position:absolute;margin-left:24pt;margin-top:8.35pt;width:12pt;height:9pt;z-index:251642880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">
            <v:line id="Line 63" o:spid="_x0000_s1054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Gy+8YAAADcAAAADwAAAGRycy9kb3ducmV2LnhtbESPQWsCMRSE74L/ITyhF9GsZSl2NYoU&#10;Cj14qZWV3p6b52bZzcs2SXX775tCweMwM98w6+1gO3ElHxrHChbzDARx5XTDtYLjx+tsCSJEZI2d&#10;Y1LwQwG2m/FojYV2N36n6yHWIkE4FKjAxNgXUobKkMUwdz1x8i7OW4xJ+lpqj7cEt518zLInabHh&#10;tGCwpxdDVXv4tgrkcj/98rtz3pbt6fRsyqrsP/dKPUyG3QpEpCHew//tN60gX+T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RsvvGAAAA3AAAAA8AAAAAAAAA&#10;AAAAAAAAoQIAAGRycy9kb3ducmV2LnhtbFBLBQYAAAAABAAEAPkAAACUAwAAAAA=&#10;"/>
            <v:line id="Line 64" o:spid="_x0000_s1055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</v:group>
        </w:pict>
      </w:r>
    </w:p>
    <w:p w:rsidR="00DF6778" w:rsidRDefault="00DF6778" w:rsidP="003858DE">
      <w:pPr>
        <w:rPr>
          <w:b/>
          <w:color w:val="000000"/>
        </w:rPr>
      </w:pPr>
      <w:r w:rsidRPr="00EB171E">
        <w:rPr>
          <w:b/>
          <w:color w:val="FF0000"/>
        </w:rPr>
        <w:t>4.</w:t>
      </w:r>
      <w:r w:rsidRPr="00E80BD3">
        <w:rPr>
          <w:b/>
          <w:color w:val="000000"/>
        </w:rPr>
        <w:t xml:space="preserve"> </w:t>
      </w:r>
      <w:r>
        <w:rPr>
          <w:b/>
          <w:color w:val="000000"/>
        </w:rPr>
        <w:t xml:space="preserve"> AOC ve BOC açıları komşu açılardır. </w:t>
      </w:r>
    </w:p>
    <w:p w:rsidR="00DF6778" w:rsidRDefault="00DF6778" w:rsidP="003858DE">
      <w:pPr>
        <w:rPr>
          <w:b/>
          <w:color w:val="000000"/>
        </w:rPr>
      </w:pPr>
      <w:r>
        <w:rPr>
          <w:noProof/>
        </w:rPr>
        <w:pict>
          <v:group id="Group 347" o:spid="_x0000_s1056" style="position:absolute;margin-left:70.45pt;margin-top:6.6pt;width:12pt;height:9pt;z-index:25167462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">
            <v:line id="Line 348" o:spid="_x0000_s1057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YRY8cAAADcAAAADwAAAGRycy9kb3ducmV2LnhtbESPzWrDMBCE74W+g9hCLiWRXUJI3Sgh&#10;FAo95JIfHHrbWFvL2Fq5kpo4bx8VCjkOM/MNs1gNthNn8qFxrCCfZCCIK6cbrhUc9h/jOYgQkTV2&#10;jknBlQKslo8PCyy0u/CWzrtYiwThUKACE2NfSBkqQxbDxPXEyft23mJM0tdSe7wkuO3kS5bNpMWG&#10;04LBnt4NVe3u1yqQ883zj1+fpm3ZHo+vpqzK/muj1OhpWL+BiDTEe/i//akVTPMc/s6kI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JhFjxwAAANwAAAAPAAAAAAAA&#10;AAAAAAAAAKECAABkcnMvZG93bnJldi54bWxQSwUGAAAAAAQABAD5AAAAlQMAAAAA&#10;"/>
            <v:line id="Line 349" o:spid="_x0000_s1058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</v:group>
        </w:pict>
      </w:r>
      <w:r>
        <w:rPr>
          <w:noProof/>
        </w:rPr>
        <w:pict>
          <v:group id="Group 344" o:spid="_x0000_s1059" style="position:absolute;margin-left:6pt;margin-top:6.6pt;width:12pt;height:9pt;z-index:251673600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">
            <v:line id="Line 345" o:spid="_x0000_s1060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UuI8MAAADc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ltam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FLiPDAAAA3AAAAA8AAAAAAAAAAAAA&#10;AAAAoQIAAGRycy9kb3ducmV2LnhtbFBLBQYAAAAABAAEAPkAAACRAwAAAAA=&#10;"/>
            <v:line id="Line 346" o:spid="_x0000_s1061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0Kx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rQrHxwAAANwAAAAPAAAAAAAA&#10;AAAAAAAAAKECAABkcnMvZG93bnJldi54bWxQSwUGAAAAAAQABAD5AAAAlQMAAAAA&#10;"/>
          </v:group>
        </w:pict>
      </w:r>
    </w:p>
    <w:p w:rsidR="00DF6778" w:rsidRDefault="00DF6778" w:rsidP="003858DE">
      <w:pPr>
        <w:rPr>
          <w:b/>
          <w:color w:val="000000"/>
        </w:rPr>
      </w:pPr>
      <w:r>
        <w:rPr>
          <w:b/>
          <w:color w:val="000000"/>
        </w:rPr>
        <w:t>AOC = 65</w:t>
      </w:r>
      <w:r>
        <w:rPr>
          <w:b/>
          <w:color w:val="000000"/>
          <w:vertAlign w:val="superscript"/>
        </w:rPr>
        <w:t>0</w:t>
      </w:r>
      <w:r>
        <w:rPr>
          <w:b/>
          <w:color w:val="000000"/>
        </w:rPr>
        <w:t xml:space="preserve">   BOC = 115</w:t>
      </w:r>
      <w:r>
        <w:rPr>
          <w:b/>
          <w:color w:val="000000"/>
          <w:vertAlign w:val="superscript"/>
        </w:rPr>
        <w:t xml:space="preserve">0 </w:t>
      </w:r>
      <w:r>
        <w:rPr>
          <w:b/>
          <w:color w:val="000000"/>
        </w:rPr>
        <w:t>ise bu açı modelini aşağıya çizerek gösteriniz.</w:t>
      </w:r>
    </w:p>
    <w:p w:rsidR="00DF6778" w:rsidRDefault="00DF6778" w:rsidP="003858DE">
      <w:pPr>
        <w:rPr>
          <w:b/>
          <w:color w:val="000000"/>
        </w:rPr>
      </w:pPr>
    </w:p>
    <w:p w:rsidR="00DF6778" w:rsidRDefault="00DF6778" w:rsidP="003858DE">
      <w:pPr>
        <w:rPr>
          <w:b/>
          <w:color w:val="000000"/>
        </w:rPr>
      </w:pPr>
    </w:p>
    <w:p w:rsidR="00DF6778" w:rsidRDefault="00DF6778" w:rsidP="003858DE">
      <w:pPr>
        <w:rPr>
          <w:b/>
          <w:color w:val="000000"/>
        </w:rPr>
      </w:pPr>
    </w:p>
    <w:p w:rsidR="00DF6778" w:rsidRDefault="00DF6778" w:rsidP="003858DE">
      <w:pPr>
        <w:rPr>
          <w:b/>
          <w:color w:val="000000"/>
        </w:rPr>
      </w:pPr>
    </w:p>
    <w:p w:rsidR="00DF6778" w:rsidRPr="00E80BD3" w:rsidRDefault="00DF6778" w:rsidP="00A90322">
      <w:pPr>
        <w:rPr>
          <w:color w:val="000000"/>
        </w:rPr>
      </w:pPr>
    </w:p>
    <w:p w:rsidR="00DF6778" w:rsidRPr="00EB171E" w:rsidRDefault="00DF6778" w:rsidP="00A90322">
      <w:pPr>
        <w:rPr>
          <w:color w:val="FF0000"/>
        </w:rPr>
      </w:pPr>
      <w:r w:rsidRPr="00EB171E">
        <w:rPr>
          <w:b/>
          <w:color w:val="FF0000"/>
        </w:rPr>
        <w:t xml:space="preserve">5. </w:t>
      </w:r>
      <w:r>
        <w:rPr>
          <w:noProof/>
        </w:rPr>
        <w:pict>
          <v:shape id="_x0000_s1062" type="#_x0000_t75" style="position:absolute;margin-left:11.9pt;margin-top:-.3pt;width:139pt;height:67pt;z-index:251675648;mso-position-horizontal-relative:text;mso-position-vertical-relative:text">
            <v:imagedata r:id="rId10" o:title=""/>
            <w10:wrap type="square"/>
          </v:shape>
          <o:OLEObject Type="Embed" ProgID="SmartDraw.2" ShapeID="_x0000_s1062" DrawAspect="Content" ObjectID="_1474727114" r:id="rId11"/>
        </w:pict>
      </w:r>
    </w:p>
    <w:p w:rsidR="00DF6778" w:rsidRPr="00E80BD3" w:rsidRDefault="00DF6778" w:rsidP="00A90322">
      <w:pPr>
        <w:rPr>
          <w:b/>
          <w:color w:val="000000"/>
        </w:rPr>
      </w:pPr>
      <w:r>
        <w:rPr>
          <w:noProof/>
        </w:rPr>
        <w:pict>
          <v:group id="Group 351" o:spid="_x0000_s1063" style="position:absolute;margin-left:61.1pt;margin-top:3.35pt;width:12pt;height:9pt;z-index:25167667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">
            <v:line id="Line 352" o:spid="_x0000_s1064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SBvcYAAADcAAAADwAAAGRycy9kb3ducmV2LnhtbESPQWsCMRSE7wX/Q3gFL1KzFlvs1igi&#10;FDx4qcpKb6+b182ym5c1ibr++6Yg9DjMzDfMfNnbVlzIh9qxgsk4A0FcOl1zpeCw/3iagQgRWWPr&#10;mBTcKMByMXiYY67dlT/psouVSBAOOSowMXa5lKE0ZDGMXUecvB/nLcYkfSW1x2uC21Y+Z9mrtFhz&#10;WjDY0dpQ2ezOVoGcbUcnv/qeNkVzPL6Zoiy6r61Sw8d+9Q4iUh//w/f2RiuYZi/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Egb3GAAAA3AAAAA8AAAAAAAAA&#10;AAAAAAAAoQIAAGRycy9kb3ducmV2LnhtbFBLBQYAAAAABAAEAPkAAACUAwAAAAA=&#10;"/>
            <v:line id="Line 353" o:spid="_x0000_s1065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</v:group>
        </w:pict>
      </w:r>
      <w:r>
        <w:t xml:space="preserve">Yandaki verilmeyen </w:t>
      </w:r>
      <w:r w:rsidRPr="0012340F">
        <w:rPr>
          <w:b/>
        </w:rPr>
        <w:t>SOR</w:t>
      </w:r>
      <w:r>
        <w:t xml:space="preserve"> açısı kaç derecedir?</w:t>
      </w:r>
    </w:p>
    <w:p w:rsidR="00DF6778" w:rsidRDefault="00DF6778" w:rsidP="00A90322">
      <w:pPr>
        <w:rPr>
          <w:color w:val="000000"/>
        </w:rPr>
      </w:pPr>
    </w:p>
    <w:p w:rsidR="00DF6778" w:rsidRPr="0012340F" w:rsidRDefault="00DF6778" w:rsidP="00A90322">
      <w:pPr>
        <w:rPr>
          <w:color w:val="000000"/>
          <w:vertAlign w:val="superscript"/>
        </w:rPr>
      </w:pPr>
      <w:r w:rsidRPr="00E80BD3">
        <w:rPr>
          <w:color w:val="000000"/>
        </w:rPr>
        <w:t xml:space="preserve">A) </w:t>
      </w:r>
      <w:r>
        <w:rPr>
          <w:color w:val="000000"/>
        </w:rPr>
        <w:t>125</w:t>
      </w:r>
      <w:r>
        <w:rPr>
          <w:color w:val="000000"/>
          <w:vertAlign w:val="superscript"/>
        </w:rPr>
        <w:t>0</w:t>
      </w:r>
      <w:r w:rsidRPr="00E80BD3">
        <w:rPr>
          <w:color w:val="000000"/>
        </w:rPr>
        <w:tab/>
        <w:t>B)</w:t>
      </w:r>
      <w:r>
        <w:rPr>
          <w:color w:val="000000"/>
        </w:rPr>
        <w:t>120</w:t>
      </w:r>
      <w:r>
        <w:rPr>
          <w:color w:val="000000"/>
          <w:vertAlign w:val="superscript"/>
        </w:rPr>
        <w:t xml:space="preserve">0             </w:t>
      </w:r>
      <w:r w:rsidRPr="00E80BD3">
        <w:rPr>
          <w:color w:val="000000"/>
        </w:rPr>
        <w:t xml:space="preserve"> C)</w:t>
      </w:r>
      <w:r>
        <w:rPr>
          <w:color w:val="000000"/>
        </w:rPr>
        <w:t>135</w:t>
      </w:r>
      <w:r>
        <w:rPr>
          <w:color w:val="000000"/>
          <w:vertAlign w:val="superscript"/>
        </w:rPr>
        <w:t xml:space="preserve">0 </w:t>
      </w:r>
      <w:r>
        <w:rPr>
          <w:color w:val="000000"/>
        </w:rPr>
        <w:t xml:space="preserve">         </w:t>
      </w:r>
      <w:r w:rsidRPr="00E80BD3">
        <w:rPr>
          <w:color w:val="000000"/>
        </w:rPr>
        <w:t xml:space="preserve">D) </w:t>
      </w:r>
      <w:r>
        <w:rPr>
          <w:color w:val="000000"/>
        </w:rPr>
        <w:t>145</w:t>
      </w:r>
      <w:r>
        <w:rPr>
          <w:color w:val="000000"/>
          <w:vertAlign w:val="superscript"/>
        </w:rPr>
        <w:t>0</w:t>
      </w: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group id="Group 136" o:spid="_x0000_s1066" style="position:absolute;margin-left:279.9pt;margin-top:12.25pt;width:84pt;height:81pt;z-index:251652096" coordorigin="6927,1082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">
            <v:rect id="Rectangle 127" o:spid="_x0000_s1067" style="position:absolute;left:69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6nlMUA&#10;AADcAAAADwAAAGRycy9kb3ducmV2LnhtbESPzW7CMBCE75X6DtZW4lYcSoUgxYlaGtQeOPB7X9nb&#10;JCJeR7GB0KevKyFxHM3MN5p53ttGnKnztWMFo2ECglg7U3OpYL9bPk9B+IBssHFMCq7kIc8eH+aY&#10;GnfhDZ23oRQRwj5FBVUIbSql1xVZ9EPXEkfvx3UWQ5RdKU2Hlwi3jXxJkom0WHNcqLClRUX6uD1Z&#10;BWvEz/Xvl9YfxXX1WtDiUJBrlBo89e9vIAL14R6+tb+NgvFsBv9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bqeUxQAAANwAAAAPAAAAAAAAAAAAAAAAAJgCAABkcnMv&#10;ZG93bnJldi54bWxQSwUGAAAAAAQABAD1AAAAig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Rectangle 128" o:spid="_x0000_s1068" style="position:absolute;left:81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W678A&#10;AADcAAAADwAAAGRycy9kb3ducmV2LnhtbERPy4rCMBTdC/5DuII7TRUZhmoUHx104cLn/pJc22Jz&#10;U5qMVr9+shBmeTjv2aK1lXhQ40vHCkbDBASxdqbkXMHl/DP4BuEDssHKMSl4kYfFvNuZYWrck4/0&#10;OIVcxBD2KSooQqhTKb0uyKIfupo4cjfXWAwRNrk0DT5juK3kOEm+pMWSY0OBNa0L0vfTr1VwQNwc&#10;3lutV9lrP8lofc3IVUr1e+1yCiJQG/7FH/fOKJgkcX48E4+An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9FbrvwAAANwAAAAPAAAAAAAAAAAAAAAAAJgCAABkcnMvZG93bnJl&#10;di54bWxQSwUGAAAAAAQABAD1AAAAhA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Rectangle 129" o:spid="_x0000_s1069" style="position:absolute;left:81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zcMIA&#10;AADcAAAADwAAAGRycy9kb3ducmV2LnhtbESPQYvCMBSE74L/ITzBm6aKiFSj7GrFPexB3fX+SJ5t&#10;sXkpTdS6v94sCB6HmfmGWaxaW4kbNb50rGA0TEAQa2dKzhX8/mwHMxA+IBusHJOCB3lYLbudBabG&#10;3flAt2PIRYSwT1FBEUKdSul1QRb90NXE0Tu7xmKIssmlafAe4baS4ySZSoslx4UCa1oXpC/Hq1Ww&#10;R9zs/3Zaf2aP70lG61NGrlKq32s/5iACteEdfrW/jIJJMoL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PNwwgAAANwAAAAPAAAAAAAAAAAAAAAAAJgCAABkcnMvZG93&#10;bnJldi54bWxQSwUGAAAAAAQABAD1AAAAhw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130" o:spid="_x0000_s1070" style="position:absolute;left:69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tB8IA&#10;AADc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WDpA/PM/EI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am0HwgAAANwAAAAPAAAAAAAAAAAAAAAAAJgCAABkcnMvZG93&#10;bnJldi54bWxQSwUGAAAAAAQABAD1AAAAhw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135" o:spid="_x0000_s1071" style="position:absolute;left:7287;top:1118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NCYc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TQmHEAAAA3AAAAA8AAAAAAAAAAAAAAAAAmAIAAGRycy9k&#10;b3ducmV2LnhtbFBLBQYAAAAABAAEAPUAAACJAwAAAAA=&#10;"/>
            <w10:wrap type="square"/>
          </v:group>
        </w:pict>
      </w:r>
      <w:r>
        <w:rPr>
          <w:noProof/>
        </w:rPr>
        <w:pict>
          <v:group id="Group 56" o:spid="_x0000_s1072" style="position:absolute;margin-left:156pt;margin-top:3.25pt;width:12pt;height:9pt;z-index:25164083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">
            <v:line id="Line 57" o:spid="_x0000_s1073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ZHKMYAAADc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t4mU/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2RyjGAAAA3AAAAA8AAAAAAAAA&#10;AAAAAAAAoQIAAGRycy9kb3ducmV2LnhtbFBLBQYAAAAABAAEAPkAAACUAwAAAAA=&#10;"/>
            <v:line id="Line 58" o:spid="_x0000_s1074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</v:group>
        </w:pict>
      </w:r>
      <w:r>
        <w:rPr>
          <w:noProof/>
        </w:rPr>
        <w:pict>
          <v:group id="Group 53" o:spid="_x0000_s1075" style="position:absolute;margin-left:102pt;margin-top:3.25pt;width:12pt;height:9pt;z-index:251639808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">
            <v:line id="Line 54" o:spid="_x0000_s1076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HksMYAAADcAAAADwAAAGRycy9kb3ducmV2LnhtbESPQWsCMRSE74X+h/AKXqRmW0vR1Sgi&#10;FDx4qZaV3p6b182ym5c1ibr++6Yg9DjMzDfMfNnbVlzIh9qxgpdRBoK4dLrmSsHX/uN5AiJEZI2t&#10;Y1JwowDLxePDHHPtrvxJl12sRIJwyFGBibHLpQylIYth5Dri5P04bzEm6SupPV4T3LbyNcvepcWa&#10;04LBjtaGymZ3tgrkZDs8+dXxrSmaw2FqirLovrdKDZ761QxEpD7+h+/tjVYwno7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B5LDGAAAA3AAAAA8AAAAAAAAA&#10;AAAAAAAAoQIAAGRycy9kb3ducmV2LnhtbFBLBQYAAAAABAAEAPkAAACUAwAAAAA=&#10;"/>
            <v:line id="Line 55" o:spid="_x0000_s1077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</v:group>
        </w:pict>
      </w:r>
    </w:p>
    <w:p w:rsidR="00DF6778" w:rsidRPr="00E80BD3" w:rsidRDefault="00DF6778" w:rsidP="00A90322">
      <w:pPr>
        <w:rPr>
          <w:b/>
          <w:color w:val="000000"/>
        </w:rPr>
      </w:pPr>
      <w:r w:rsidRPr="00EB171E">
        <w:rPr>
          <w:b/>
          <w:color w:val="FF0000"/>
        </w:rPr>
        <w:t>6.</w:t>
      </w:r>
      <w:r w:rsidRPr="00E80BD3">
        <w:rPr>
          <w:b/>
          <w:color w:val="000000"/>
        </w:rPr>
        <w:t xml:space="preserve"> BCD üçgeninde s(B)= 60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b/>
          <w:color w:val="000000"/>
        </w:rPr>
        <w:t>, s(C)= 25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b/>
          <w:color w:val="000000"/>
        </w:rPr>
        <w:t xml:space="preserve"> olduğuna </w:t>
      </w:r>
    </w:p>
    <w:p w:rsidR="00DF6778" w:rsidRPr="00E80BD3" w:rsidRDefault="00DF6778" w:rsidP="00A90322">
      <w:pPr>
        <w:rPr>
          <w:b/>
          <w:color w:val="000000"/>
        </w:rPr>
      </w:pPr>
      <w:r>
        <w:rPr>
          <w:noProof/>
        </w:rPr>
        <w:pict>
          <v:group id="Group 59" o:spid="_x0000_s1078" style="position:absolute;margin-left:30pt;margin-top:.5pt;width:12pt;height:9pt;z-index:251641856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">
            <v:line id="Line 60" o:spid="_x0000_s1079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N6x8QAAADcAAAADwAAAGRycy9kb3ducmV2LnhtbERPy2oCMRTdC/5DuEI3pWa0RXRqFCkI&#10;XbjxwUh3t5PrZJjJzTRJdfr3zUJweTjv5bq3rbiSD7VjBZNxBoK4dLrmSsHpuH2ZgwgRWWPrmBT8&#10;UYD1ajhYYq7djfd0PcRKpBAOOSowMXa5lKE0ZDGMXUecuIvzFmOCvpLa4y2F21ZOs2wmLdacGgx2&#10;9GGobA6/VoGc755//Ob7rSma83lhirLovnZKPY36zTuISH18iO/uT63gdZH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E3rHxAAAANwAAAAPAAAAAAAAAAAA&#10;AAAAAKECAABkcnMvZG93bnJldi54bWxQSwUGAAAAAAQABAD5AAAAkgMAAAAA&#10;"/>
            <v:line id="Line 61" o:spid="_x0000_s1080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eI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vpj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7XiPGAAAA3AAAAA8AAAAAAAAA&#10;AAAAAAAAoQIAAGRycy9kb3ducmV2LnhtbFBLBQYAAAAABAAEAPkAAACUAwAAAAA=&#10;"/>
          </v:group>
        </w:pict>
      </w:r>
    </w:p>
    <w:p w:rsidR="00DF6778" w:rsidRPr="00E80BD3" w:rsidRDefault="00DF6778" w:rsidP="00A90322">
      <w:pPr>
        <w:rPr>
          <w:b/>
          <w:color w:val="000000"/>
        </w:rPr>
      </w:pPr>
      <w:r w:rsidRPr="00E80BD3">
        <w:rPr>
          <w:b/>
          <w:color w:val="000000"/>
        </w:rPr>
        <w:t>göre s(D) kaç derecedir?</w:t>
      </w:r>
    </w:p>
    <w:p w:rsidR="00DF6778" w:rsidRPr="00E80BD3" w:rsidRDefault="00DF6778" w:rsidP="00A90322">
      <w:pPr>
        <w:rPr>
          <w:rFonts w:ascii="Tahoma" w:hAnsi="Tahoma" w:cs="Tahoma"/>
          <w:b/>
          <w:color w:val="000000"/>
        </w:rPr>
      </w:pPr>
      <w:r w:rsidRPr="00E80BD3">
        <w:rPr>
          <w:color w:val="000000"/>
        </w:rPr>
        <w:t>A) 90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 xml:space="preserve">            B) 95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ab/>
        <w:t xml:space="preserve">          C) 105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ab/>
        <w:t xml:space="preserve">         D) 100</w:t>
      </w:r>
      <w:r w:rsidRPr="00E80BD3">
        <w:rPr>
          <w:rFonts w:ascii="Tahoma" w:hAnsi="Tahoma" w:cs="Tahoma"/>
          <w:b/>
          <w:color w:val="000000"/>
        </w:rPr>
        <w:t>˚</w:t>
      </w:r>
    </w:p>
    <w:p w:rsidR="00DF6778" w:rsidRPr="00E80BD3" w:rsidRDefault="00DF6778" w:rsidP="00A90322">
      <w:pPr>
        <w:rPr>
          <w:rFonts w:ascii="Tahoma" w:hAnsi="Tahoma" w:cs="Tahoma"/>
          <w:b/>
          <w:color w:val="000000"/>
        </w:rPr>
      </w:pPr>
    </w:p>
    <w:p w:rsidR="00DF6778" w:rsidRDefault="00DF6778" w:rsidP="00A90322">
      <w:pPr>
        <w:rPr>
          <w:b/>
          <w:color w:val="000000"/>
        </w:rPr>
      </w:pPr>
    </w:p>
    <w:p w:rsidR="00DF6778" w:rsidRDefault="00DF6778" w:rsidP="00A90322">
      <w:pPr>
        <w:rPr>
          <w:b/>
          <w:color w:val="000000"/>
        </w:rPr>
      </w:pPr>
    </w:p>
    <w:p w:rsidR="00DF6778" w:rsidRPr="00E80BD3" w:rsidRDefault="00DF6778" w:rsidP="00A90322">
      <w:pPr>
        <w:rPr>
          <w:b/>
          <w:color w:val="000000"/>
        </w:rPr>
      </w:pPr>
      <w:r w:rsidRPr="00EB171E">
        <w:rPr>
          <w:b/>
          <w:color w:val="FF0000"/>
        </w:rPr>
        <w:t>7.</w:t>
      </w:r>
      <w:r w:rsidRPr="00E80BD3">
        <w:rPr>
          <w:b/>
          <w:color w:val="000000"/>
        </w:rPr>
        <w:t xml:space="preserve">  CDE üçgeninin açılarından s(C)= 70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b/>
          <w:color w:val="000000"/>
        </w:rPr>
        <w:t xml:space="preserve">,  </w:t>
      </w:r>
    </w:p>
    <w:p w:rsidR="00DF6778" w:rsidRPr="00E80BD3" w:rsidRDefault="00DF6778" w:rsidP="00A90322">
      <w:pPr>
        <w:rPr>
          <w:b/>
          <w:color w:val="000000"/>
        </w:rPr>
      </w:pPr>
      <w:r>
        <w:rPr>
          <w:noProof/>
        </w:rPr>
        <w:pict>
          <v:group id="Group 65" o:spid="_x0000_s1081" style="position:absolute;margin-left:6pt;margin-top:2.55pt;width:12pt;height:9pt;z-index:25164390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">
            <v:line id="Line 66" o:spid="_x0000_s1082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N0bscAAADcAAAADwAAAGRycy9kb3ducmV2LnhtbESPT2sCMRTE74V+h/AKvRTN9g913RpF&#10;CoUevGjLirfn5rlZdvOyTVJdv70RCj0OM/MbZrYYbCeO5EPjWMHjOANBXDndcK3g++tjlIMIEVlj&#10;55gUnCnAYn57M8NCuxOv6biJtUgQDgUqMDH2hZShMmQxjF1PnLyD8xZjkr6W2uMpwW0nn7LsVVps&#10;OC0Y7OndUNVufq0Cma8efvxy/9KW7XY7NWVV9ruVUvd3w/INRKQh/of/2p9awXM+geuZd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I3RuxwAAANwAAAAPAAAAAAAA&#10;AAAAAAAAAKECAABkcnMvZG93bnJldi54bWxQSwUGAAAAAAQABAD5AAAAlQMAAAAA&#10;"/>
            <v:line id="Line 67" o:spid="_x0000_s1083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</v:group>
        </w:pict>
      </w:r>
    </w:p>
    <w:p w:rsidR="00DF6778" w:rsidRPr="00E80BD3" w:rsidRDefault="00DF6778" w:rsidP="00A90322">
      <w:pPr>
        <w:rPr>
          <w:b/>
          <w:color w:val="000000"/>
        </w:rPr>
      </w:pPr>
      <w:r w:rsidRPr="00E80BD3">
        <w:rPr>
          <w:b/>
          <w:color w:val="000000"/>
        </w:rPr>
        <w:t>s(D)= 50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b/>
          <w:color w:val="000000"/>
        </w:rPr>
        <w:t xml:space="preserve">  olduğuna göre bu üçgene ne ad verilir?</w:t>
      </w:r>
    </w:p>
    <w:p w:rsidR="00DF6778" w:rsidRPr="00E80BD3" w:rsidRDefault="00DF6778" w:rsidP="00A90322">
      <w:pPr>
        <w:rPr>
          <w:color w:val="000000"/>
        </w:rPr>
      </w:pPr>
      <w:r w:rsidRPr="00E80BD3">
        <w:rPr>
          <w:color w:val="000000"/>
        </w:rPr>
        <w:t>A) geniş açılı üçgen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eşkenar üçgen</w:t>
      </w:r>
    </w:p>
    <w:p w:rsidR="00DF6778" w:rsidRPr="00E80BD3" w:rsidRDefault="00DF6778" w:rsidP="00A90322">
      <w:pPr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4" o:spid="_x0000_s1084" type="#_x0000_t202" style="position:absolute;margin-left:33.75pt;margin-top:4.8pt;width:25.95pt;height:29.5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" filled="f" stroked="f">
            <v:textbox>
              <w:txbxContent>
                <w:p w:rsidR="00DF6778" w:rsidRPr="00266F12" w:rsidRDefault="00DF6778" w:rsidP="004D0A07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28"/>
                      <w:szCs w:val="28"/>
                    </w:rPr>
                  </w:pPr>
                  <w:r w:rsidRPr="00266F12">
                    <w:rPr>
                      <w:rFonts w:ascii="Calibri" w:hAnsi="Calibri" w:cs="Calibri"/>
                      <w:b/>
                      <w:color w:val="000000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E80BD3">
        <w:rPr>
          <w:color w:val="000000"/>
        </w:rPr>
        <w:t>C) dar açılı üçgen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dik açılı üçgen</w:t>
      </w:r>
    </w:p>
    <w:p w:rsidR="00DF6778" w:rsidRPr="00E80BD3" w:rsidRDefault="00DF6778">
      <w:pPr>
        <w:rPr>
          <w:b/>
          <w:color w:val="000000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54" o:spid="_x0000_s1085" type="#_x0000_t5" style="position:absolute;margin-left:20.35pt;margin-top:9.5pt;width:53.6pt;height:53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"/>
        </w:pict>
      </w:r>
    </w:p>
    <w:p w:rsidR="00DF6778" w:rsidRPr="00EB171E" w:rsidRDefault="00DF6778">
      <w:pPr>
        <w:rPr>
          <w:b/>
          <w:color w:val="FF0000"/>
        </w:rPr>
      </w:pPr>
      <w:r w:rsidRPr="00EB171E">
        <w:rPr>
          <w:b/>
          <w:color w:val="FF0000"/>
        </w:rPr>
        <w:t xml:space="preserve">8. </w:t>
      </w:r>
    </w:p>
    <w:p w:rsidR="00DF6778" w:rsidRPr="00E80BD3" w:rsidRDefault="00DF6778">
      <w:pPr>
        <w:rPr>
          <w:b/>
          <w:color w:val="000000"/>
        </w:rPr>
      </w:pPr>
      <w:r>
        <w:rPr>
          <w:noProof/>
        </w:rPr>
        <w:pict>
          <v:line id="Düz Bağlayıcı 443" o:spid="_x0000_s1086" style="position:absolute;flip:x;z-index:251679744;visibility:visible" from="56.55pt,4.75pt" to="66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"/>
        </w:pict>
      </w:r>
      <w:r>
        <w:rPr>
          <w:noProof/>
        </w:rPr>
        <w:pict>
          <v:line id="Düz Bağlayıcı 442" o:spid="_x0000_s1087" style="position:absolute;z-index:251678720;visibility:visible" from="28.75pt,3.65pt" to="38.8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"/>
        </w:pict>
      </w:r>
    </w:p>
    <w:p w:rsidR="00DF6778" w:rsidRPr="00E80BD3" w:rsidRDefault="00DF6778">
      <w:pPr>
        <w:rPr>
          <w:b/>
          <w:color w:val="000000"/>
        </w:rPr>
      </w:pPr>
      <w:r>
        <w:rPr>
          <w:noProof/>
        </w:rPr>
        <w:pict>
          <v:shape id="Metin Kutusu 445" o:spid="_x0000_s1088" type="#_x0000_t202" style="position:absolute;margin-left:70pt;margin-top:3.5pt;width:25.95pt;height:29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" filled="f" stroked="f">
            <v:textbox>
              <w:txbxContent>
                <w:p w:rsidR="00DF6778" w:rsidRPr="00266F12" w:rsidRDefault="00DF6778" w:rsidP="004D0A07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28"/>
                      <w:szCs w:val="28"/>
                    </w:rPr>
                  </w:pPr>
                  <w:r w:rsidRPr="00266F12">
                    <w:rPr>
                      <w:rFonts w:ascii="Calibri" w:hAnsi="Calibri" w:cs="Calibri"/>
                      <w:b/>
                      <w:color w:val="000000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46" o:spid="_x0000_s1089" type="#_x0000_t202" style="position:absolute;margin-left:3.3pt;margin-top:7.95pt;width:25.95pt;height:29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" filled="f" stroked="f">
            <v:textbox>
              <w:txbxContent>
                <w:p w:rsidR="00DF6778" w:rsidRPr="00266F12" w:rsidRDefault="00DF6778" w:rsidP="004D0A07">
                  <w:pPr>
                    <w:jc w:val="center"/>
                    <w:rPr>
                      <w:rFonts w:ascii="Calibri" w:hAnsi="Calibri" w:cs="Calibri"/>
                      <w:b/>
                      <w:color w:val="000000"/>
                      <w:sz w:val="28"/>
                      <w:szCs w:val="28"/>
                    </w:rPr>
                  </w:pPr>
                  <w:r w:rsidRPr="00266F12">
                    <w:rPr>
                      <w:rFonts w:ascii="Calibri" w:hAnsi="Calibri" w:cs="Calibri"/>
                      <w:b/>
                      <w:color w:val="000000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</w:p>
    <w:p w:rsidR="00DF6778" w:rsidRPr="00E80BD3" w:rsidRDefault="00DF6778">
      <w:pPr>
        <w:rPr>
          <w:b/>
          <w:color w:val="000000"/>
        </w:rPr>
      </w:pPr>
    </w:p>
    <w:p w:rsidR="00DF6778" w:rsidRPr="00E80BD3" w:rsidRDefault="00DF6778">
      <w:pPr>
        <w:rPr>
          <w:b/>
          <w:color w:val="000000"/>
        </w:rPr>
      </w:pPr>
      <w:r w:rsidRPr="00E80BD3">
        <w:rPr>
          <w:b/>
          <w:color w:val="000000"/>
        </w:rPr>
        <w:t xml:space="preserve">Yukarıdaki ABC üçgeni, ikizkenar üçgendir. Bu </w:t>
      </w:r>
    </w:p>
    <w:p w:rsidR="00DF6778" w:rsidRPr="00E80BD3" w:rsidRDefault="00DF6778">
      <w:pPr>
        <w:rPr>
          <w:b/>
          <w:color w:val="000000"/>
        </w:rPr>
      </w:pPr>
      <w:r>
        <w:rPr>
          <w:noProof/>
        </w:rPr>
        <w:pict>
          <v:group id="Group 84" o:spid="_x0000_s1090" style="position:absolute;margin-left:187pt;margin-top:6pt;width:12pt;height:9pt;z-index:25164595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">
            <v:line id="Line 85" o:spid="_x0000_s1091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hybccAAADcAAAADwAAAGRycy9kb3ducmV2LnhtbESPQWsCMRSE74X+h/CEXkrNtpayrkaR&#10;QsGDl6qseHtunptlNy/bJNX13zeFQo/DzHzDzJeD7cSFfGgcK3geZyCIK6cbrhXsdx9POYgQkTV2&#10;jknBjQIsF/d3cyy0u/InXbaxFgnCoUAFJsa+kDJUhiyGseuJk3d23mJM0tdSe7wmuO3kS5a9SYsN&#10;pwWDPb0bqtrtt1Ug883jl1+dXtuyPRympqzK/rhR6mE0rGYgIg3xP/zXXmsFk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GHJtxwAAANwAAAAPAAAAAAAA&#10;AAAAAAAAAKECAABkcnMvZG93bnJldi54bWxQSwUGAAAAAAQABAD5AAAAlQMAAAAA&#10;"/>
            <v:line id="Line 86" o:spid="_x0000_s1092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</v:group>
        </w:pict>
      </w:r>
      <w:r>
        <w:rPr>
          <w:noProof/>
        </w:rPr>
        <w:pict>
          <v:group id="Group 81" o:spid="_x0000_s1093" style="position:absolute;margin-left:49pt;margin-top:6pt;width:12pt;height:9pt;z-index:251644928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">
            <v:line id="Line 82" o:spid="_x0000_s1094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rsGsMAAADcAAAADwAAAGRycy9kb3ducmV2LnhtbERPz2vCMBS+D/wfwht4kZk6ZXSdUUQY&#10;ePCiG5Xd3pq3prR5qUnU7r9fDsKOH9/v5XqwnbiSD41jBbNpBoK4crrhWsHnx/tTDiJEZI2dY1Lw&#10;SwHWq9HDEgvtbnyg6zHWIoVwKFCBibEvpAyVIYth6nrixP04bzEm6GupPd5SuO3kc5a9SIsNpwaD&#10;PW0NVe3xYhXIfD85+833oi3b0+nVlFXZf+2VGj8OmzcQkYb4L767d1rBPE/z0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K7BrDAAAA3AAAAA8AAAAAAAAAAAAA&#10;AAAAoQIAAGRycy9kb3ducmV2LnhtbFBLBQYAAAAABAAEAPkAAACRAwAAAAA=&#10;"/>
            <v:line id="Line 83" o:spid="_x0000_s1095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LI/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yP7GAAAA3AAAAA8AAAAAAAAA&#10;AAAAAAAAoQIAAGRycy9kb3ducmV2LnhtbFBLBQYAAAAABAAEAPkAAACUAwAAAAA=&#10;"/>
          </v:group>
        </w:pict>
      </w:r>
    </w:p>
    <w:p w:rsidR="00DF6778" w:rsidRPr="00E80BD3" w:rsidRDefault="00DF6778">
      <w:pPr>
        <w:rPr>
          <w:b/>
          <w:color w:val="000000"/>
        </w:rPr>
      </w:pPr>
      <w:r w:rsidRPr="00E80BD3">
        <w:rPr>
          <w:b/>
          <w:color w:val="000000"/>
        </w:rPr>
        <w:t>üçgende s(A)= 110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b/>
          <w:color w:val="000000"/>
        </w:rPr>
        <w:t xml:space="preserve"> olduğuna göre s(B) kaç derecedir?</w:t>
      </w:r>
    </w:p>
    <w:p w:rsidR="00DF6778" w:rsidRPr="00E80BD3" w:rsidRDefault="00DF6778">
      <w:pPr>
        <w:rPr>
          <w:rFonts w:ascii="Tahoma" w:hAnsi="Tahoma" w:cs="Tahoma"/>
          <w:color w:val="000000"/>
        </w:rPr>
      </w:pPr>
      <w:r w:rsidRPr="00E80BD3">
        <w:rPr>
          <w:color w:val="000000"/>
        </w:rPr>
        <w:t>A) 90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35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  <w:t xml:space="preserve">          C) 45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 xml:space="preserve"> 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55</w:t>
      </w:r>
      <w:r w:rsidRPr="00E80BD3">
        <w:rPr>
          <w:rFonts w:ascii="Tahoma" w:hAnsi="Tahoma" w:cs="Tahoma"/>
          <w:color w:val="000000"/>
        </w:rPr>
        <w:t>˚</w:t>
      </w:r>
    </w:p>
    <w:p w:rsidR="00DF6778" w:rsidRPr="00E80BD3" w:rsidRDefault="00DF6778">
      <w:pPr>
        <w:rPr>
          <w:rFonts w:ascii="Tahoma" w:hAnsi="Tahoma" w:cs="Tahoma"/>
          <w:b/>
          <w:color w:val="000000"/>
        </w:rPr>
      </w:pPr>
    </w:p>
    <w:p w:rsidR="00DF6778" w:rsidRPr="00E80BD3" w:rsidRDefault="00DF6778">
      <w:pPr>
        <w:rPr>
          <w:rFonts w:ascii="Tahoma" w:hAnsi="Tahoma" w:cs="Tahoma"/>
          <w:b/>
          <w:color w:val="000000"/>
        </w:rPr>
      </w:pPr>
    </w:p>
    <w:p w:rsidR="00DF6778" w:rsidRPr="00E80BD3" w:rsidRDefault="00DF6778">
      <w:pPr>
        <w:rPr>
          <w:b/>
          <w:color w:val="000000"/>
        </w:rPr>
      </w:pPr>
      <w:r w:rsidRPr="00EB171E">
        <w:rPr>
          <w:b/>
          <w:color w:val="FF0000"/>
        </w:rPr>
        <w:t>9.</w:t>
      </w:r>
      <w:r w:rsidRPr="00E80BD3">
        <w:rPr>
          <w:b/>
          <w:color w:val="000000"/>
        </w:rPr>
        <w:t xml:space="preserve">  Aşağıdaki üçgenlerden hangisi ikizkenar üçgendir?</w:t>
      </w:r>
      <w:r w:rsidRPr="00E80BD3">
        <w:rPr>
          <w:b/>
          <w:color w:val="000000"/>
        </w:rPr>
        <w:tab/>
      </w:r>
    </w:p>
    <w:p w:rsidR="00DF6778" w:rsidRPr="00E80BD3" w:rsidRDefault="00DF6778">
      <w:pPr>
        <w:rPr>
          <w:color w:val="000000"/>
          <w:sz w:val="22"/>
          <w:szCs w:val="22"/>
        </w:rPr>
      </w:pPr>
      <w:r w:rsidRPr="00E80BD3">
        <w:rPr>
          <w:color w:val="000000"/>
        </w:rPr>
        <w:t xml:space="preserve">A)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DE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 =  </w:t>
      </w:r>
      <w:smartTag w:uri="urn:schemas-microsoft-com:office:smarttags" w:element="metricconverter">
        <w:smartTagPr>
          <w:attr w:name="ProductID" w:val="8 cm"/>
        </w:smartTagPr>
        <w:r w:rsidRPr="00E80BD3">
          <w:rPr>
            <w:color w:val="000000"/>
            <w:sz w:val="22"/>
            <w:szCs w:val="22"/>
          </w:rPr>
          <w:t>8 cm</w:t>
        </w:r>
      </w:smartTag>
      <w:r w:rsidRPr="00E80BD3">
        <w:rPr>
          <w:color w:val="000000"/>
          <w:sz w:val="22"/>
          <w:szCs w:val="22"/>
        </w:rPr>
        <w:t xml:space="preserve">,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EF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8 cm"/>
        </w:smartTagPr>
        <w:r w:rsidRPr="00E80BD3">
          <w:rPr>
            <w:color w:val="000000"/>
            <w:sz w:val="22"/>
            <w:szCs w:val="22"/>
          </w:rPr>
          <w:t>8 cm</w:t>
        </w:r>
      </w:smartTag>
      <w:r w:rsidRPr="00E80BD3">
        <w:rPr>
          <w:color w:val="000000"/>
          <w:sz w:val="22"/>
          <w:szCs w:val="22"/>
        </w:rPr>
        <w:t xml:space="preserve"> ve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FG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6 cm"/>
        </w:smartTagPr>
        <w:r w:rsidRPr="00E80BD3">
          <w:rPr>
            <w:color w:val="000000"/>
            <w:sz w:val="22"/>
            <w:szCs w:val="22"/>
          </w:rPr>
          <w:t>6 cm</w:t>
        </w:r>
      </w:smartTag>
    </w:p>
    <w:p w:rsidR="00DF6778" w:rsidRPr="00E80BD3" w:rsidRDefault="00DF6778">
      <w:pPr>
        <w:rPr>
          <w:color w:val="000000"/>
          <w:sz w:val="22"/>
          <w:szCs w:val="22"/>
        </w:rPr>
      </w:pPr>
      <w:r w:rsidRPr="00E80BD3">
        <w:rPr>
          <w:color w:val="000000"/>
          <w:sz w:val="22"/>
          <w:szCs w:val="22"/>
        </w:rPr>
        <w:t xml:space="preserve">B)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AB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 =  </w:t>
      </w:r>
      <w:smartTag w:uri="urn:schemas-microsoft-com:office:smarttags" w:element="metricconverter">
        <w:smartTagPr>
          <w:attr w:name="ProductID" w:val="4 cm"/>
        </w:smartTagPr>
        <w:r w:rsidRPr="00E80BD3">
          <w:rPr>
            <w:color w:val="000000"/>
            <w:sz w:val="22"/>
            <w:szCs w:val="22"/>
          </w:rPr>
          <w:t>4 cm</w:t>
        </w:r>
      </w:smartTag>
      <w:r w:rsidRPr="00E80BD3">
        <w:rPr>
          <w:color w:val="000000"/>
          <w:sz w:val="22"/>
          <w:szCs w:val="22"/>
        </w:rPr>
        <w:t xml:space="preserve">, 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BC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5 cm"/>
        </w:smartTagPr>
        <w:r w:rsidRPr="00E80BD3">
          <w:rPr>
            <w:color w:val="000000"/>
            <w:sz w:val="22"/>
            <w:szCs w:val="22"/>
          </w:rPr>
          <w:t>5 cm</w:t>
        </w:r>
      </w:smartTag>
      <w:r w:rsidRPr="00E80BD3">
        <w:rPr>
          <w:color w:val="000000"/>
          <w:sz w:val="22"/>
          <w:szCs w:val="22"/>
        </w:rPr>
        <w:t xml:space="preserve"> ve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C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6 cm"/>
        </w:smartTagPr>
        <w:r w:rsidRPr="00E80BD3">
          <w:rPr>
            <w:color w:val="000000"/>
            <w:sz w:val="22"/>
            <w:szCs w:val="22"/>
          </w:rPr>
          <w:t>6 cm</w:t>
        </w:r>
      </w:smartTag>
    </w:p>
    <w:p w:rsidR="00DF6778" w:rsidRPr="00E80BD3" w:rsidRDefault="00DF6778">
      <w:pPr>
        <w:rPr>
          <w:color w:val="000000"/>
          <w:sz w:val="22"/>
          <w:szCs w:val="22"/>
        </w:rPr>
      </w:pPr>
      <w:r w:rsidRPr="00E80BD3">
        <w:rPr>
          <w:color w:val="000000"/>
          <w:sz w:val="22"/>
          <w:szCs w:val="22"/>
        </w:rPr>
        <w:t xml:space="preserve">C)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KL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 =  </w:t>
      </w:r>
      <w:smartTag w:uri="urn:schemas-microsoft-com:office:smarttags" w:element="metricconverter">
        <w:smartTagPr>
          <w:attr w:name="ProductID" w:val="7 cm"/>
        </w:smartTagPr>
        <w:r w:rsidRPr="00E80BD3">
          <w:rPr>
            <w:color w:val="000000"/>
            <w:sz w:val="22"/>
            <w:szCs w:val="22"/>
          </w:rPr>
          <w:t>7 cm</w:t>
        </w:r>
      </w:smartTag>
      <w:r w:rsidRPr="00E80BD3">
        <w:rPr>
          <w:color w:val="000000"/>
          <w:sz w:val="22"/>
          <w:szCs w:val="22"/>
        </w:rPr>
        <w:t xml:space="preserve">,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LM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7 cm"/>
        </w:smartTagPr>
        <w:r w:rsidRPr="00E80BD3">
          <w:rPr>
            <w:color w:val="000000"/>
            <w:sz w:val="22"/>
            <w:szCs w:val="22"/>
          </w:rPr>
          <w:t>7 cm</w:t>
        </w:r>
      </w:smartTag>
      <w:r w:rsidRPr="00E80BD3">
        <w:rPr>
          <w:color w:val="000000"/>
          <w:sz w:val="22"/>
          <w:szCs w:val="22"/>
        </w:rPr>
        <w:t xml:space="preserve"> ve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KM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=7 cm</w:t>
      </w:r>
    </w:p>
    <w:p w:rsidR="00DF6778" w:rsidRPr="00E80BD3" w:rsidRDefault="00DF6778">
      <w:pPr>
        <w:rPr>
          <w:color w:val="000000"/>
          <w:sz w:val="22"/>
          <w:szCs w:val="22"/>
        </w:rPr>
      </w:pPr>
      <w:r w:rsidRPr="00E80BD3">
        <w:rPr>
          <w:color w:val="000000"/>
          <w:sz w:val="22"/>
          <w:szCs w:val="22"/>
        </w:rPr>
        <w:t xml:space="preserve">D)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BC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 =  </w:t>
      </w:r>
      <w:smartTag w:uri="urn:schemas-microsoft-com:office:smarttags" w:element="metricconverter">
        <w:smartTagPr>
          <w:attr w:name="ProductID" w:val="4 cm"/>
        </w:smartTagPr>
        <w:r w:rsidRPr="00E80BD3">
          <w:rPr>
            <w:color w:val="000000"/>
            <w:sz w:val="22"/>
            <w:szCs w:val="22"/>
          </w:rPr>
          <w:t>4 cm</w:t>
        </w:r>
      </w:smartTag>
      <w:r w:rsidRPr="00E80BD3">
        <w:rPr>
          <w:color w:val="000000"/>
          <w:sz w:val="22"/>
          <w:szCs w:val="22"/>
        </w:rPr>
        <w:t xml:space="preserve">, 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CD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5 cm"/>
        </w:smartTagPr>
        <w:r w:rsidRPr="00E80BD3">
          <w:rPr>
            <w:color w:val="000000"/>
            <w:sz w:val="22"/>
            <w:szCs w:val="22"/>
          </w:rPr>
          <w:t>5 cm</w:t>
        </w:r>
      </w:smartTag>
      <w:r w:rsidRPr="00E80BD3">
        <w:rPr>
          <w:color w:val="000000"/>
          <w:sz w:val="22"/>
          <w:szCs w:val="22"/>
        </w:rPr>
        <w:t xml:space="preserve"> ve 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>DB</w:t>
      </w:r>
      <w:r w:rsidRPr="00E80BD3">
        <w:rPr>
          <w:color w:val="000000"/>
          <w:sz w:val="22"/>
          <w:szCs w:val="22"/>
        </w:rPr>
        <w:sym w:font="Webdings" w:char="F07C"/>
      </w:r>
      <w:r w:rsidRPr="00E80BD3">
        <w:rPr>
          <w:color w:val="000000"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6 cm"/>
        </w:smartTagPr>
        <w:r w:rsidRPr="00E80BD3">
          <w:rPr>
            <w:color w:val="000000"/>
            <w:sz w:val="22"/>
            <w:szCs w:val="22"/>
          </w:rPr>
          <w:t>6 cm</w:t>
        </w:r>
      </w:smartTag>
    </w:p>
    <w:p w:rsidR="00DF6778" w:rsidRPr="00E80BD3" w:rsidRDefault="00DF6778">
      <w:pPr>
        <w:rPr>
          <w:color w:val="000000"/>
        </w:rPr>
      </w:pPr>
    </w:p>
    <w:p w:rsidR="00DF6778" w:rsidRPr="00E80BD3" w:rsidRDefault="00DF6778">
      <w:pPr>
        <w:rPr>
          <w:b/>
          <w:color w:val="000000"/>
        </w:rPr>
      </w:pPr>
      <w:r w:rsidRPr="00EB171E">
        <w:rPr>
          <w:b/>
          <w:color w:val="FF0000"/>
        </w:rPr>
        <w:t>10.</w:t>
      </w:r>
      <w:r w:rsidRPr="00E80BD3">
        <w:rPr>
          <w:b/>
          <w:color w:val="000000"/>
        </w:rPr>
        <w:t xml:space="preserve"> Açılarından biri 100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b/>
          <w:color w:val="000000"/>
        </w:rPr>
        <w:t xml:space="preserve">  olan üçgenin diğer açılarından biri kaç derece</w:t>
      </w:r>
      <w:r w:rsidRPr="00E80BD3">
        <w:rPr>
          <w:b/>
          <w:color w:val="000000"/>
          <w:u w:val="single"/>
        </w:rPr>
        <w:t xml:space="preserve"> olamaz</w:t>
      </w:r>
      <w:r w:rsidRPr="00E80BD3">
        <w:rPr>
          <w:b/>
          <w:color w:val="000000"/>
        </w:rPr>
        <w:t>?</w:t>
      </w:r>
    </w:p>
    <w:p w:rsidR="00DF6778" w:rsidRPr="00E80BD3" w:rsidRDefault="00DF6778">
      <w:pPr>
        <w:rPr>
          <w:color w:val="000000"/>
        </w:rPr>
      </w:pPr>
      <w:r w:rsidRPr="00E80BD3">
        <w:rPr>
          <w:color w:val="000000"/>
        </w:rPr>
        <w:t>A) 30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80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C) 70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60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  <w:t xml:space="preserve">  </w:t>
      </w:r>
    </w:p>
    <w:p w:rsidR="00DF6778" w:rsidRPr="00E80BD3" w:rsidRDefault="00DF6778">
      <w:pPr>
        <w:rPr>
          <w:color w:val="000000"/>
        </w:rPr>
      </w:pPr>
      <w:r>
        <w:rPr>
          <w:noProof/>
        </w:rPr>
        <w:pict>
          <v:group id="Group 113" o:spid="_x0000_s1096" style="position:absolute;margin-left:13pt;margin-top:5.6pt;width:114pt;height:90pt;z-index:251646976" coordorigin="7047,7587" coordsize="19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">
            <v:rect id="Rectangle 103" o:spid="_x0000_s1097" style="position:absolute;left:8487;top:88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p2hMQA&#10;AADcAAAADwAAAGRycy9kb3ducmV2LnhtbESPzW7CMBCE75V4B2uReisOpQIUMIjSVPTAgd/7yl6S&#10;iHgdxS6EPj2uhMRxNDPfaKbz1lbiQo0vHSvo9xIQxNqZknMFh/332xiED8gGK8ek4EYe5rPOyxRT&#10;4668pcsu5CJC2KeooAihTqX0uiCLvudq4uidXGMxRNnk0jR4jXBbyfckGUqLJceFAmtaFqTPu1+r&#10;YIP4tflbaf2Z3dYfGS2PGblKqdduu5iACNSGZ/jR/jEKBqMB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KdoT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104" o:spid="_x0000_s1098" style="position:absolute;left:7767;top:75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Pu8MQA&#10;AADcAAAADwAAAGRycy9kb3ducmV2LnhtbESPzW7CMBCE70h9B2sr9QZOKQIUMKjQoHLgwO99ZW+T&#10;qPE6il0IPH2NhMRxNDPfaKbz1lbiTI0vHSt47yUgiLUzJecKjodVdwzCB2SDlWNScCUP89lLZ4qp&#10;cRfe0XkfchEh7FNUUIRQp1J6XZBF33M1cfR+XGMxRNnk0jR4iXBbyX6SDKXFkuNCgTUtC9K/+z+r&#10;YIv4tb19a73IrptBRstTRq5S6u21/ZyACNSGZ/jRXhsFH6MB3M/E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j7vD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Rectangle 105" o:spid="_x0000_s1099" style="position:absolute;left:7047;top:88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9La8QA&#10;AADcAAAADwAAAGRycy9kb3ducmV2LnhtbESPwW7CMBBE75X4B2srcStOKaUoYBCFIDhwoNDeV/aS&#10;RMTrKDYQ+HpcqVKPo5l5o5nMWluJCzW+dKzgtZeAINbOlJwr+D6sXkYgfEA2WDkmBTfyMJt2niaY&#10;GnflL7rsQy4ihH2KCooQ6lRKrwuy6HuuJo7e0TUWQ5RNLk2D1wi3lewnyVBaLDkuFFjToiB92p+t&#10;gh3icndfa/2Z3baDjBY/GblKqe5zOx+DCNSG//Bfe2MUvH28w++Ze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vS2v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shape id="AutoShape 108" o:spid="_x0000_s1100" type="#_x0000_t5" style="position:absolute;left:7527;top:7947;width:8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/ZUcQA&#10;AADcAAAADwAAAGRycy9kb3ducmV2LnhtbESPQYvCMBSE74L/IbwFL7KmuqDSNYoI4uJFbEXw9mje&#10;tqXNS2lS7f57syB4HGbmG2a16U0t7tS60rKC6SQCQZxZXXKu4JLuP5cgnEfWWFsmBX/kYLMeDlYY&#10;a/vgM90Tn4sAYRejgsL7JpbSZQUZdBPbEAfv17YGfZBtLnWLjwA3tZxF0VwaLDksFNjQrqCsSjqj&#10;AKvb9Wj0SXZpXkaHWzdepBUpNfrot98gPPX+HX61f7SCr8Uc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v2VHEAAAA3AAAAA8AAAAAAAAAAAAAAAAAmAIAAGRycy9k&#10;b3ducmV2LnhtbFBLBQYAAAAABAAEAPUAAACJAwAAAAA=&#10;"/>
            <v:line id="Line 111" o:spid="_x0000_s1101" style="position:absolute;visibility:visible" from="7647,8487" to="7767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<v:line id="Line 112" o:spid="_x0000_s1102" style="position:absolute;flip:x;visibility:visible" from="8127,8487" to="8247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</v:group>
        </w:pict>
      </w:r>
    </w:p>
    <w:p w:rsidR="00DF6778" w:rsidRPr="00E80BD3" w:rsidRDefault="00DF6778" w:rsidP="005D564B">
      <w:pPr>
        <w:rPr>
          <w:b/>
          <w:color w:val="000000"/>
        </w:rPr>
      </w:pPr>
      <w:r w:rsidRPr="00EB171E">
        <w:rPr>
          <w:b/>
          <w:color w:val="FF0000"/>
        </w:rPr>
        <w:t>11</w:t>
      </w:r>
      <w:r w:rsidRPr="00E80BD3">
        <w:rPr>
          <w:b/>
          <w:color w:val="000000"/>
        </w:rPr>
        <w:t xml:space="preserve">.   </w:t>
      </w: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  <w:r>
        <w:rPr>
          <w:noProof/>
        </w:rPr>
        <w:pict>
          <v:shape id="AutoShape 114" o:spid="_x0000_s1103" type="#_x0000_t127" style="position:absolute;margin-left:1pt;margin-top:3.8pt;width:18pt;height:9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"/>
        </w:pict>
      </w:r>
      <w:r>
        <w:rPr>
          <w:noProof/>
        </w:rPr>
        <w:pict>
          <v:group id="Group 115" o:spid="_x0000_s1104" style="position:absolute;margin-left:181pt;margin-top:2.5pt;width:12pt;height:9pt;z-index:251649024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">
            <v:line id="Line 116" o:spid="_x0000_s1105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yjfcYAAADc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t4mc7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78o33GAAAA3AAAAA8AAAAAAAAA&#10;AAAAAAAAoQIAAGRycy9kb3ducmV2LnhtbFBLBQYAAAAABAAEAPkAAACUAwAAAAA=&#10;"/>
            <v:line id="Line 117" o:spid="_x0000_s1106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dQs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7HULDAAAA3AAAAA8AAAAAAAAAAAAA&#10;AAAAoQIAAGRycy9kb3ducmV2LnhtbFBLBQYAAAAABAAEAPkAAACRAwAAAAA=&#10;"/>
          </v:group>
        </w:pict>
      </w:r>
    </w:p>
    <w:p w:rsidR="00DF6778" w:rsidRPr="00E80BD3" w:rsidRDefault="00DF6778" w:rsidP="005D564B">
      <w:pPr>
        <w:rPr>
          <w:b/>
          <w:color w:val="000000"/>
        </w:rPr>
      </w:pPr>
      <w:r w:rsidRPr="00E80BD3">
        <w:rPr>
          <w:b/>
          <w:color w:val="000000"/>
        </w:rPr>
        <w:t>CDE üçgeni ikizkenar üçgeninde</w:t>
      </w:r>
      <w:r>
        <w:rPr>
          <w:b/>
          <w:color w:val="000000"/>
        </w:rPr>
        <w:t xml:space="preserve"> </w:t>
      </w:r>
      <w:r w:rsidRPr="00E80BD3">
        <w:rPr>
          <w:b/>
          <w:color w:val="000000"/>
        </w:rPr>
        <w:t xml:space="preserve"> s(E) = 80  ise </w:t>
      </w:r>
    </w:p>
    <w:p w:rsidR="00DF6778" w:rsidRPr="00E80BD3" w:rsidRDefault="00DF6778" w:rsidP="005D564B">
      <w:pPr>
        <w:rPr>
          <w:b/>
          <w:color w:val="000000"/>
        </w:rPr>
      </w:pPr>
      <w:r>
        <w:rPr>
          <w:noProof/>
        </w:rPr>
        <w:pict>
          <v:group id="Group 121" o:spid="_x0000_s1107" style="position:absolute;margin-left:43pt;margin-top:7.4pt;width:12pt;height:9pt;z-index:25165107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">
            <v:line id="Line 122" o:spid="_x0000_s1108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M3D8cAAADcAAAADwAAAGRycy9kb3ducmV2LnhtbESPQWsCMRSE7wX/Q3hCL0WztmXR1ShS&#10;KPTgpbaseHtunptlNy9rkur23zeFQo/DzHzDrDaD7cSVfGgcK5hNMxDEldMN1wo+P14ncxAhImvs&#10;HJOCbwqwWY/uVlhod+N3uu5jLRKEQ4EKTIx9IWWoDFkMU9cTJ+/svMWYpK+l9nhLcNvJxyzLpcWG&#10;04LBnl4MVe3+yyqQ893DxW9Pz23ZHg4LU1Zlf9wpdT8etksQkYb4H/5rv2kFT3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YzcPxwAAANwAAAAPAAAAAAAA&#10;AAAAAAAAAKECAABkcnMvZG93bnJldi54bWxQSwUGAAAAAAQABAD5AAAAlQMAAAAA&#10;"/>
            <v:line id="Line 123" o:spid="_x0000_s1109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</v:group>
        </w:pict>
      </w:r>
      <w:r>
        <w:rPr>
          <w:noProof/>
        </w:rPr>
        <w:pict>
          <v:group id="Group 118" o:spid="_x0000_s1110" style="position:absolute;margin-left:7pt;margin-top:7.4pt;width:12pt;height:9pt;z-index:251650048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">
            <v:line id="Line 119" o:spid="_x0000_s1111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Ul8YAAADcAAAADwAAAGRycy9kb3ducmV2LnhtbESPQWsCMRSE74X+h/AKvUjNVovY1Sgi&#10;CD14UctKb8/N62bZzcuapLr996Yg9DjMzDfMfNnbVlzIh9qxgtdhBoK4dLrmSsHnYfMyBREissbW&#10;MSn4pQDLxePDHHPtrryjyz5WIkE45KjAxNjlUobSkMUwdB1x8r6dtxiT9JXUHq8Jbls5yrKJtFhz&#10;WjDY0dpQ2ex/rAI53Q7OfnV6a4rmeHw3RVl0X1ulnp/61QxEpD7+h+/tD61gPBnD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UlJfGAAAA3AAAAA8AAAAAAAAA&#10;AAAAAAAAoQIAAGRycy9kb3ducmV2LnhtbFBLBQYAAAAABAAEAPkAAACUAwAAAAA=&#10;"/>
            <v:line id="Line 120" o:spid="_x0000_s1112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</v:group>
        </w:pict>
      </w:r>
    </w:p>
    <w:p w:rsidR="00DF6778" w:rsidRPr="00E80BD3" w:rsidRDefault="00DF6778" w:rsidP="005D564B">
      <w:pPr>
        <w:rPr>
          <w:b/>
          <w:color w:val="000000"/>
        </w:rPr>
      </w:pPr>
      <w:r w:rsidRPr="00E80BD3">
        <w:rPr>
          <w:b/>
          <w:color w:val="000000"/>
        </w:rPr>
        <w:t xml:space="preserve">s(D) + s(C) kaç derecedir?   </w:t>
      </w: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 xml:space="preserve"> A) 100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ab/>
        <w:t>B) 90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)80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) 70</w:t>
      </w:r>
      <w:r w:rsidRPr="00E80BD3">
        <w:rPr>
          <w:rFonts w:ascii="Tahoma" w:hAnsi="Tahoma" w:cs="Tahoma"/>
          <w:b/>
          <w:color w:val="000000"/>
        </w:rPr>
        <w:t>˚</w:t>
      </w:r>
      <w:r w:rsidRPr="00E80BD3">
        <w:rPr>
          <w:color w:val="000000"/>
        </w:rPr>
        <w:t xml:space="preserve">                          </w:t>
      </w:r>
    </w:p>
    <w:p w:rsidR="00DF6778" w:rsidRPr="00E80BD3" w:rsidRDefault="00DF6778" w:rsidP="005D564B">
      <w:pPr>
        <w:rPr>
          <w:b/>
          <w:color w:val="000000"/>
        </w:rPr>
      </w:pPr>
    </w:p>
    <w:p w:rsidR="00DF6778" w:rsidRPr="00EB171E" w:rsidRDefault="00DF6778" w:rsidP="005D564B">
      <w:pPr>
        <w:rPr>
          <w:color w:val="FF0000"/>
        </w:rPr>
      </w:pPr>
      <w:r w:rsidRPr="00EB171E">
        <w:rPr>
          <w:b/>
          <w:color w:val="FF0000"/>
        </w:rPr>
        <w:t xml:space="preserve">12. </w:t>
      </w:r>
      <w:r w:rsidRPr="00EB171E">
        <w:rPr>
          <w:color w:val="FF0000"/>
        </w:rPr>
        <w:t xml:space="preserve">               </w:t>
      </w:r>
    </w:p>
    <w:p w:rsidR="00DF6778" w:rsidRPr="00E80BD3" w:rsidRDefault="00DF6778" w:rsidP="005D564B">
      <w:pPr>
        <w:rPr>
          <w:b/>
          <w:color w:val="000000"/>
        </w:rPr>
      </w:pPr>
      <w:r w:rsidRPr="00E80BD3">
        <w:rPr>
          <w:b/>
          <w:color w:val="000000"/>
        </w:rPr>
        <w:t>Y</w:t>
      </w:r>
      <w:r>
        <w:rPr>
          <w:b/>
          <w:color w:val="000000"/>
        </w:rPr>
        <w:t>andaki</w:t>
      </w:r>
      <w:r w:rsidRPr="00E80BD3">
        <w:rPr>
          <w:b/>
          <w:color w:val="000000"/>
        </w:rPr>
        <w:t xml:space="preserve"> kareyi aşağıdakilerden hangisi ile adlandıramayız?</w:t>
      </w: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>A) DEFG</w:t>
      </w:r>
      <w:r>
        <w:rPr>
          <w:color w:val="000000"/>
        </w:rPr>
        <w:t xml:space="preserve">            </w:t>
      </w:r>
      <w:r w:rsidRPr="00E80BD3">
        <w:rPr>
          <w:color w:val="000000"/>
        </w:rPr>
        <w:t>B) GDEF</w:t>
      </w:r>
      <w:r w:rsidRPr="00E80BD3">
        <w:rPr>
          <w:color w:val="000000"/>
        </w:rPr>
        <w:tab/>
      </w: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>C) GFED</w:t>
      </w:r>
      <w:r>
        <w:rPr>
          <w:color w:val="000000"/>
        </w:rPr>
        <w:t xml:space="preserve">           </w:t>
      </w:r>
      <w:r w:rsidRPr="00E80BD3">
        <w:rPr>
          <w:color w:val="000000"/>
        </w:rPr>
        <w:t>D) EGFD</w:t>
      </w:r>
    </w:p>
    <w:p w:rsidR="00DF6778" w:rsidRPr="00E80BD3" w:rsidRDefault="00DF6778" w:rsidP="005D564B">
      <w:pPr>
        <w:rPr>
          <w:color w:val="000000"/>
        </w:rPr>
      </w:pPr>
      <w:r>
        <w:rPr>
          <w:color w:val="000000"/>
        </w:rPr>
        <w:t xml:space="preserve"> </w:t>
      </w: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</w:p>
    <w:p w:rsidR="00DF6778" w:rsidRDefault="00DF6778" w:rsidP="005D564B">
      <w:pPr>
        <w:rPr>
          <w:b/>
          <w:color w:val="FF0000"/>
        </w:rPr>
      </w:pPr>
    </w:p>
    <w:p w:rsidR="00DF6778" w:rsidRDefault="00DF6778" w:rsidP="005D564B">
      <w:pPr>
        <w:rPr>
          <w:b/>
          <w:color w:val="FF0000"/>
        </w:rPr>
      </w:pPr>
    </w:p>
    <w:p w:rsidR="00DF6778" w:rsidRPr="00E80BD3" w:rsidRDefault="00DF6778" w:rsidP="005D564B">
      <w:pPr>
        <w:rPr>
          <w:b/>
          <w:color w:val="000000"/>
        </w:rPr>
      </w:pPr>
      <w:r>
        <w:rPr>
          <w:noProof/>
        </w:rPr>
        <w:pict>
          <v:group id="Group 159" o:spid="_x0000_s1113" style="position:absolute;margin-left:36.9pt;margin-top:1.5pt;width:84pt;height:81pt;z-index:251653120" coordorigin="1287,74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">
            <v:rect id="Rectangle 138" o:spid="_x0000_s1114" style="position:absolute;left:1287;top:1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8q5MQA&#10;AADcAAAADwAAAGRycy9kb3ducmV2LnhtbESPzW7CMBCE75V4B2uReisOpSAUMIjSVPTAgd/7yl6S&#10;iHgdxS6EPj2uhMRxNDPfaKbz1lbiQo0vHSvo9xIQxNqZknMFh/332xiED8gGK8ek4EYe5rPOyxRT&#10;4668pcsu5CJC2KeooAihTqX0uiCLvudq4uidXGMxRNnk0jR4jXBbyfckGUmLJceFAmtaFqTPu1+r&#10;YIP4tflbaf2Z3dYfGS2PGblKqdduu5iACNSGZ/jR/jEKBsMB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/KuT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Rectangle 139" o:spid="_x0000_s1115" style="position:absolute;left:2487;top:1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aykMQA&#10;AADcAAAADwAAAGRycy9kb3ducmV2LnhtbESPzW7CMBCE70h9B2sr9QZOKSAUMKjQoHLgwO99ZW+T&#10;qPE6il0IPH2NhMRxNDPfaKbz1lbiTI0vHSt47yUgiLUzJecKjodVdwzCB2SDlWNScCUP89lLZ4qp&#10;cRfe0XkfchEh7FNUUIRQp1J6XZBF33M1cfR+XGMxRNnk0jR4iXBbyX6SjKTFkuNCgTUtC9K/+z+r&#10;YIv4tb19a73IrptBRstTRq5S6u21/ZyACNSGZ/jRXhsFH8MB3M/E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WspD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</w:txbxContent>
              </v:textbox>
            </v:rect>
            <v:rect id="Rectangle 140" o:spid="_x0000_s1116" style="position:absolute;left:2487;top:7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oXC8QA&#10;AADcAAAADwAAAGRycy9kb3ducmV2LnhtbESPzW7CMBCE70i8g7WVuIHTUhAKGEQhVXvgwO99ZW+T&#10;qPE6ig2EPj1GqsRxNDPfaGaL1lbiQo0vHSt4HSQgiLUzJecKjofP/gSED8gGK8ek4EYeFvNuZ4ap&#10;cVfe0WUfchEh7FNUUIRQp1J6XZBFP3A1cfR+XGMxRNnk0jR4jXBbybckGUuLJceFAmtaFaR/92er&#10;YIu43v59af2R3TbvGa1OGblKqd5Lu5yCCNSGZ/i//W0UDEcjeJy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aFwvEAAAA3A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rect>
            <v:rect id="Rectangle 141" o:spid="_x0000_s1117" style="position:absolute;left:1287;top:7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iJfMUA&#10;AADcAAAADwAAAGRycy9kb3ducmV2LnhtbESPzW7CMBCE75X6DtZW4lYcSkEoxYlaGtQeOPB7X9nb&#10;JCJeR7GB0KevKyFxHM3MN5p53ttGnKnztWMFo2ECglg7U3OpYL9bPs9A+IBssHFMCq7kIc8eH+aY&#10;GnfhDZ23oRQRwj5FBVUIbSql1xVZ9EPXEkfvx3UWQ5RdKU2Hlwi3jXxJkqm0WHNcqLClRUX6uD1Z&#10;BWvEz/Xvl9YfxXX1WtDiUJBrlBo89e9vIAL14R6+tb+NgvFkCv9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Il8xQAAANwAAAAPAAAAAAAAAAAAAAAAAJgCAABkcnMv&#10;ZG93bnJldi54bWxQSwUGAAAAAAQABAD1AAAAig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group id="Group 158" o:spid="_x0000_s1118" style="position:absolute;left:1647;top:1107;width:960;height:900" coordorigin="4287,2007" coordsize="9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<v:group id="Group 157" o:spid="_x0000_s1119" style="position:absolute;left:4287;top:2007;width:960;height:900" coordorigin="4287,2007" coordsize="9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<v:rect id="Rectangle 152" o:spid="_x0000_s1120" style="position:absolute;left:4287;top:200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<v:line id="Line 153" o:spid="_x0000_s1121" style="position:absolute;visibility:visible" from="4287,2007" to="5247,2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  </v:group>
              <v:line id="Line 154" o:spid="_x0000_s1122" style="position:absolute;flip:x;visibility:visible" from="4287,2007" to="5247,2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qve8YAAADcAAAADwAAAGRycy9kb3ducmV2LnhtbESPQWsCMRSE70L/Q3iFXopmbYvY1Sgi&#10;CB68VGWlt+fmdbPs5mWbRN3++6ZQ8DjMzDfMfNnbVlzJh9qxgvEoA0FcOl1zpeB42AynIEJE1tg6&#10;JgU/FGC5eBjMMdfuxh903cdKJAiHHBWYGLtcylAashhGriNO3pfzFmOSvpLa4y3BbStfsmwiLdac&#10;Fgx2tDZUNvuLVSCnu+dvvzq/NUVzOr2boiy6z51ST4/9agYiUh/v4f/2Vit4nYz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Kr3vGAAAA3AAAAA8AAAAAAAAA&#10;AAAAAAAAoQIAAGRycy9kb3ducmV2LnhtbFBLBQYAAAAABAAEAPkAAACUAwAAAAA=&#10;"/>
            </v:group>
          </v:group>
        </w:pict>
      </w:r>
      <w:r w:rsidRPr="007039F0">
        <w:rPr>
          <w:b/>
          <w:color w:val="FF0000"/>
        </w:rPr>
        <w:t>13</w:t>
      </w:r>
      <w:r w:rsidRPr="00E80BD3">
        <w:rPr>
          <w:b/>
          <w:color w:val="000000"/>
        </w:rPr>
        <w:t xml:space="preserve">.  </w:t>
      </w: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  <w:r w:rsidRPr="00E80BD3">
        <w:rPr>
          <w:b/>
          <w:color w:val="000000"/>
        </w:rPr>
        <w:t>Yukarıdaki KLMN karesinde aşağıdaki doğru parçalarından hangisi köşegenleri göstermektedir?</w:t>
      </w: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>A) [KL], [MN]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[ML], [NK]</w:t>
      </w: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>C) [MK], [NL]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[NM], [KN]</w:t>
      </w:r>
    </w:p>
    <w:p w:rsidR="00DF6778" w:rsidRPr="00E80BD3" w:rsidRDefault="00DF6778" w:rsidP="005D564B">
      <w:pPr>
        <w:rPr>
          <w:color w:val="000000"/>
        </w:rPr>
      </w:pPr>
      <w:r>
        <w:rPr>
          <w:noProof/>
        </w:rPr>
        <w:pict>
          <v:shape id="Resim 448" o:spid="_x0000_s1123" type="#_x0000_t75" style="position:absolute;margin-left:211.2pt;margin-top:.95pt;width:113.75pt;height:132.95pt;z-index:-251632640;visibility:visible;mso-wrap-distance-top:.48pt;mso-wrap-distance-right:9.09pt;mso-wrap-distance-bottom:1.06p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">
            <v:imagedata r:id="rId9" o:title=""/>
            <o:lock v:ext="edit" aspectratio="f"/>
          </v:shape>
        </w:pict>
      </w:r>
    </w:p>
    <w:p w:rsidR="00DF6778" w:rsidRPr="00E80BD3" w:rsidRDefault="00DF6778" w:rsidP="005D564B">
      <w:pPr>
        <w:rPr>
          <w:color w:val="000000"/>
        </w:rPr>
      </w:pPr>
    </w:p>
    <w:p w:rsidR="00DF6778" w:rsidRDefault="00DF6778" w:rsidP="00CA364C">
      <w:pPr>
        <w:rPr>
          <w:b/>
          <w:color w:val="000000"/>
        </w:rPr>
      </w:pPr>
      <w:r w:rsidRPr="007039F0">
        <w:rPr>
          <w:b/>
          <w:color w:val="FF0000"/>
        </w:rPr>
        <w:t>14.</w:t>
      </w:r>
      <w:r w:rsidRPr="00E80BD3">
        <w:rPr>
          <w:b/>
          <w:color w:val="000000"/>
        </w:rPr>
        <w:t xml:space="preserve">   </w:t>
      </w:r>
      <w:r w:rsidRPr="007039F0">
        <w:rPr>
          <w:b/>
        </w:rPr>
        <w:t>Aşağıda kenar uzunlukları verilen üçgenlerin, kenarlarına göre ve açılarına göre ne çeşit üçgen olduklarını karşılarına yazınız.</w:t>
      </w:r>
      <w:r w:rsidRPr="00E80BD3">
        <w:rPr>
          <w:b/>
          <w:color w:val="000000"/>
        </w:rPr>
        <w:t xml:space="preserve"> </w:t>
      </w:r>
    </w:p>
    <w:p w:rsidR="00DF6778" w:rsidRDefault="00DF6778" w:rsidP="00CA364C">
      <w:pPr>
        <w:rPr>
          <w:b/>
          <w:color w:val="000000"/>
        </w:rPr>
      </w:pPr>
    </w:p>
    <w:p w:rsidR="00DF6778" w:rsidRPr="00642A3B" w:rsidRDefault="00DF6778" w:rsidP="00CA364C">
      <w:pPr>
        <w:rPr>
          <w:sz w:val="22"/>
          <w:szCs w:val="22"/>
        </w:rPr>
      </w:pPr>
      <w:r w:rsidRPr="00E80BD3">
        <w:rPr>
          <w:b/>
          <w:color w:val="000000"/>
        </w:rPr>
        <w:t xml:space="preserve"> </w:t>
      </w:r>
      <w:r w:rsidRPr="00642A3B">
        <w:rPr>
          <w:sz w:val="22"/>
          <w:szCs w:val="22"/>
        </w:rPr>
        <w:t xml:space="preserve">a.   [AB] = </w:t>
      </w:r>
      <w:smartTag w:uri="urn:schemas-microsoft-com:office:smarttags" w:element="metricconverter">
        <w:smartTagPr>
          <w:attr w:name="ProductID" w:val="2 cm"/>
        </w:smartTagPr>
        <w:r w:rsidRPr="00642A3B">
          <w:rPr>
            <w:sz w:val="22"/>
            <w:szCs w:val="22"/>
          </w:rPr>
          <w:t>9 cm</w:t>
        </w:r>
      </w:smartTag>
      <w:r w:rsidRPr="00642A3B">
        <w:rPr>
          <w:sz w:val="22"/>
          <w:szCs w:val="22"/>
        </w:rPr>
        <w:t xml:space="preserve">    ,   [BC] = </w:t>
      </w:r>
      <w:smartTag w:uri="urn:schemas-microsoft-com:office:smarttags" w:element="metricconverter">
        <w:smartTagPr>
          <w:attr w:name="ProductID" w:val="2 cm"/>
        </w:smartTagPr>
        <w:r w:rsidRPr="00642A3B">
          <w:rPr>
            <w:sz w:val="22"/>
            <w:szCs w:val="22"/>
          </w:rPr>
          <w:t>7 cm</w:t>
        </w:r>
      </w:smartTag>
      <w:r w:rsidRPr="00642A3B">
        <w:rPr>
          <w:sz w:val="22"/>
          <w:szCs w:val="22"/>
        </w:rPr>
        <w:t xml:space="preserve">    ,   [AC] = </w:t>
      </w:r>
      <w:smartTag w:uri="urn:schemas-microsoft-com:office:smarttags" w:element="metricconverter">
        <w:smartTagPr>
          <w:attr w:name="ProductID" w:val="2 cm"/>
        </w:smartTagPr>
        <w:r w:rsidRPr="00642A3B">
          <w:rPr>
            <w:sz w:val="22"/>
            <w:szCs w:val="22"/>
          </w:rPr>
          <w:t>9 cm</w:t>
        </w:r>
      </w:smartTag>
      <w:r w:rsidRPr="00642A3B">
        <w:rPr>
          <w:sz w:val="22"/>
          <w:szCs w:val="22"/>
        </w:rPr>
        <w:t xml:space="preserve">    </w:t>
      </w:r>
      <w:r w:rsidRPr="00CA364C">
        <w:rPr>
          <w:b/>
          <w:sz w:val="22"/>
          <w:szCs w:val="22"/>
        </w:rPr>
        <w:t>ise           ........ kenar üçgendir</w:t>
      </w:r>
      <w:r w:rsidRPr="00642A3B">
        <w:rPr>
          <w:sz w:val="22"/>
          <w:szCs w:val="22"/>
        </w:rPr>
        <w:t>.</w:t>
      </w:r>
    </w:p>
    <w:p w:rsidR="00DF6778" w:rsidRPr="00642A3B" w:rsidRDefault="00DF6778" w:rsidP="00CA364C">
      <w:pPr>
        <w:rPr>
          <w:sz w:val="22"/>
          <w:szCs w:val="22"/>
        </w:rPr>
      </w:pPr>
    </w:p>
    <w:p w:rsidR="00DF6778" w:rsidRPr="00642A3B" w:rsidRDefault="00DF6778" w:rsidP="00CA364C">
      <w:pPr>
        <w:rPr>
          <w:sz w:val="22"/>
          <w:szCs w:val="22"/>
        </w:rPr>
      </w:pPr>
      <w:r>
        <w:rPr>
          <w:noProof/>
        </w:rPr>
        <w:pict>
          <v:group id="Group 313" o:spid="_x0000_s1124" style="position:absolute;margin-left:156.6pt;margin-top:11.05pt;width:9pt;height:9pt;z-index:251667456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">
            <v:line id="Line 314" o:spid="_x0000_s1125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r4278AAADcAAAADwAAAGRycy9kb3ducmV2LnhtbERPy4rCMBTdC/5DuMJsRFOfSDWKCA6z&#10;Unzh9tJc22JzU5poO369WQguD+e9WDWmEE+qXG5ZwaAfgSBOrM45VXA+bXszEM4jaywsk4J/crBa&#10;tlsLjLWt+UDPo09FCGEXo4LM+zKW0iUZGXR9WxIH7mYrgz7AKpW6wjqEm0IOo2gqDeYcGjIsaZNR&#10;cj8+jALk3Ws0qwc0lr90dcPdvru+3JT66TTrOQhPjf+KP+4/rWA0CfPDmXAE5P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9r4278AAADcAAAADwAAAAAAAAAAAAAAAACh&#10;AgAAZHJzL2Rvd25yZXYueG1sUEsFBgAAAAAEAAQA+QAAAI0DAAAAAA==&#10;"/>
            <v:line id="Line 315" o:spid="_x0000_s1126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ZlxscAAADcAAAADwAAAGRycy9kb3ducmV2LnhtbESPQWsCMRSE74X+h/AKvYhmba3o1ihS&#10;EHrwUisr3p6b182ym5dtEnX775uC0OMwM98wi1VvW3EhH2rHCsajDARx6XTNlYL952Y4AxEissbW&#10;MSn4oQCr5f3dAnPtrvxBl12sRIJwyFGBibHLpQylIYth5Dri5H05bzEm6SupPV4T3LbyKcum0mLN&#10;acFgR2+GymZ3tgrkbDv49uvTpCmaw2FuirLojlulHh/69SuISH38D9/a71rB88s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5mXGxwAAANwAAAAPAAAAAAAA&#10;AAAAAAAAAKECAABkcnMvZG93bnJldi54bWxQSwUGAAAAAAQABAD5AAAAlQMAAAAA&#10;"/>
          </v:group>
        </w:pict>
      </w:r>
      <w:r>
        <w:rPr>
          <w:noProof/>
        </w:rPr>
        <w:pict>
          <v:shape id="AutoShape 309" o:spid="_x0000_s1127" type="#_x0000_t5" style="position:absolute;margin-left:219.6pt;margin-top:11.05pt;width:18pt;height: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"/>
        </w:pict>
      </w:r>
      <w:r w:rsidRPr="00642A3B">
        <w:rPr>
          <w:sz w:val="22"/>
          <w:szCs w:val="22"/>
        </w:rPr>
        <w:t xml:space="preserve">b.   [AB] = </w:t>
      </w:r>
      <w:smartTag w:uri="urn:schemas-microsoft-com:office:smarttags" w:element="metricconverter">
        <w:smartTagPr>
          <w:attr w:name="ProductID" w:val="2 cm"/>
        </w:smartTagPr>
        <w:r w:rsidRPr="00642A3B">
          <w:rPr>
            <w:sz w:val="22"/>
            <w:szCs w:val="22"/>
          </w:rPr>
          <w:t>5 cm</w:t>
        </w:r>
      </w:smartTag>
      <w:r w:rsidRPr="00642A3B">
        <w:rPr>
          <w:sz w:val="22"/>
          <w:szCs w:val="22"/>
        </w:rPr>
        <w:t xml:space="preserve">    ,   [BC] = </w:t>
      </w:r>
      <w:smartTag w:uri="urn:schemas-microsoft-com:office:smarttags" w:element="metricconverter">
        <w:smartTagPr>
          <w:attr w:name="ProductID" w:val="2 cm"/>
        </w:smartTagPr>
        <w:r w:rsidRPr="00642A3B">
          <w:rPr>
            <w:sz w:val="22"/>
            <w:szCs w:val="22"/>
          </w:rPr>
          <w:t>6 cm</w:t>
        </w:r>
      </w:smartTag>
      <w:r w:rsidRPr="00642A3B">
        <w:rPr>
          <w:sz w:val="22"/>
          <w:szCs w:val="22"/>
        </w:rPr>
        <w:t xml:space="preserve">    ,   [AC] = </w:t>
      </w:r>
      <w:smartTag w:uri="urn:schemas-microsoft-com:office:smarttags" w:element="metricconverter">
        <w:smartTagPr>
          <w:attr w:name="ProductID" w:val="2 cm"/>
        </w:smartTagPr>
        <w:r>
          <w:rPr>
            <w:sz w:val="22"/>
            <w:szCs w:val="22"/>
          </w:rPr>
          <w:t>2</w:t>
        </w:r>
        <w:r w:rsidRPr="00642A3B">
          <w:rPr>
            <w:sz w:val="22"/>
            <w:szCs w:val="22"/>
          </w:rPr>
          <w:t xml:space="preserve"> cm</w:t>
        </w:r>
      </w:smartTag>
      <w:r w:rsidRPr="00642A3B">
        <w:rPr>
          <w:sz w:val="22"/>
          <w:szCs w:val="22"/>
        </w:rPr>
        <w:t xml:space="preserve">    ise           </w:t>
      </w:r>
      <w:r w:rsidRPr="00CA364C">
        <w:rPr>
          <w:b/>
          <w:sz w:val="22"/>
          <w:szCs w:val="22"/>
        </w:rPr>
        <w:t>........ kenar üçgendir</w:t>
      </w:r>
      <w:r w:rsidRPr="00642A3B">
        <w:rPr>
          <w:sz w:val="22"/>
          <w:szCs w:val="22"/>
        </w:rPr>
        <w:t>.</w:t>
      </w:r>
    </w:p>
    <w:p w:rsidR="00DF6778" w:rsidRPr="00642A3B" w:rsidRDefault="00DF6778" w:rsidP="00CA364C">
      <w:pPr>
        <w:rPr>
          <w:sz w:val="22"/>
          <w:szCs w:val="22"/>
        </w:rPr>
      </w:pPr>
      <w:r>
        <w:rPr>
          <w:noProof/>
        </w:rPr>
        <w:pict>
          <v:group id="Group 310" o:spid="_x0000_s1128" style="position:absolute;margin-left:93.6pt;margin-top:7.4pt;width:9pt;height:9pt;z-index:251666432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">
            <v:line id="Line 311" o:spid="_x0000_s1129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ZT6cMAAADcAAAADwAAAGRycy9kb3ducmV2LnhtbESPS6vCMBSE9xf8D+EIbi6a+kCkGkUE&#10;5a4UX7g9NMe22JyUJtpef70RBJfDzHzDzBaNKcSDKpdbVtDvRSCIE6tzThWcjuvuBITzyBoLy6Tg&#10;nxws5q2fGcba1rynx8GnIkDYxagg876MpXRJRgZdz5bEwbvayqAPskqlrrAOcFPIQRSNpcGcw0KG&#10;Ja0ySm6Hu1GAvH0OJ3WfRnJDFzfY7n6X56tSnXaznILw1Phv+NP+0wqGozG8z4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mU+nDAAAA3AAAAA8AAAAAAAAAAAAA&#10;AAAAoQIAAGRycy9kb3ducmV2LnhtbFBLBQYAAAAABAAEAPkAAACRAwAAAAA=&#10;"/>
            <v:line id="Line 312" o:spid="_x0000_s1130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rO9McAAADcAAAADwAAAGRycy9kb3ducmV2LnhtbESPQWsCMRSE74X+h/AKXopm20rVrVGk&#10;IHjwUisr3p6b182ym5dtEnX775uC0OMwM98w82VvW3EhH2rHCp5GGQji0umaKwX7z/VwCiJEZI2t&#10;Y1LwQwGWi/u7OebaXfmDLrtYiQThkKMCE2OXSxlKQxbDyHXEyfty3mJM0ldSe7wmuG3lc5a9Sos1&#10;pwWDHb0bKpvd2SqQ0+3jt1+dxk3RHA4zU5RFd9wqNXjoV28gIvXxP3xrb7SCl/EE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ms70xwAAANwAAAAPAAAAAAAA&#10;AAAAAAAAAKECAABkcnMvZG93bnJldi54bWxQSwUGAAAAAAQABAD5AAAAlQMAAAAA&#10;"/>
          </v:group>
        </w:pict>
      </w:r>
      <w:r>
        <w:rPr>
          <w:noProof/>
        </w:rPr>
        <w:pict>
          <v:group id="Group 306" o:spid="_x0000_s1131" style="position:absolute;margin-left:30.6pt;margin-top:7.4pt;width:9pt;height:8.95pt;z-index:251664384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">
            <v:line id="Line 307" o:spid="_x0000_s1132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HwccQAAADcAAAADwAAAGRycy9kb3ducmV2LnhtbESPT4vCMBTE7wt+h/AEL8uaakVK1ygi&#10;KHtS/LPs9dE822LzUppou356Iwgeh5n5DTNbdKYSN2pcaVnBaBiBIM6sLjlXcDquvxIQziNrrCyT&#10;gn9ysJj3PmaYatvynm4Hn4sAYZeigsL7OpXSZQUZdENbEwfvbBuDPsgml7rBNsBNJcdRNJUGSw4L&#10;Bda0Kii7HK5GAfL2HiftiCZyQ39uvN19Ln/PSg363fIbhKfOv8Ov9o9WEE9i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0fBxxAAAANwAAAAPAAAAAAAAAAAA&#10;AAAAAKECAABkcnMvZG93bnJldi54bWxQSwUGAAAAAAQABAD5AAAAkgMAAAAA&#10;"/>
            <v:line id="Line 308" o:spid="_x0000_s1133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hQg8cAAADcAAAADwAAAGRycy9kb3ducmV2LnhtbESPQWsCMRSE74X+h/CEXkrNti5FV6NI&#10;oeDBS1VWvD03z82ym5dtkur23zeFQo/DzHzDLFaD7cSVfGgcK3geZyCIK6cbrhUc9u9PUxAhImvs&#10;HJOCbwqwWt7fLbDQ7sYfdN3FWiQIhwIVmBj7QspQGbIYxq4nTt7FeYsxSV9L7fGW4LaTL1n2Ki02&#10;nBYM9vRmqGp3X1aBnG4fP/36nLdlezzOTFmV/Wmr1MNoWM9BRBrif/ivvdEKJnkO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SFCDxwAAANwAAAAPAAAAAAAA&#10;AAAAAAAAAKECAABkcnMvZG93bnJldi54bWxQSwUGAAAAAAQABAD5AAAAlQMAAAAA&#10;"/>
          </v:group>
        </w:pict>
      </w:r>
    </w:p>
    <w:p w:rsidR="00DF6778" w:rsidRPr="00CA364C" w:rsidRDefault="00DF6778" w:rsidP="00CA364C">
      <w:pPr>
        <w:rPr>
          <w:b/>
          <w:sz w:val="22"/>
          <w:szCs w:val="22"/>
        </w:rPr>
      </w:pPr>
      <w:r>
        <w:rPr>
          <w:sz w:val="22"/>
          <w:szCs w:val="22"/>
        </w:rPr>
        <w:t>c</w:t>
      </w:r>
      <w:r w:rsidRPr="00642A3B">
        <w:rPr>
          <w:sz w:val="22"/>
          <w:szCs w:val="22"/>
        </w:rPr>
        <w:t>.  s ( A ) = 50</w:t>
      </w:r>
      <w:r w:rsidRPr="00642A3B">
        <w:rPr>
          <w:sz w:val="22"/>
          <w:szCs w:val="22"/>
          <w:vertAlign w:val="superscript"/>
        </w:rPr>
        <w:t xml:space="preserve">0 </w:t>
      </w:r>
      <w:r w:rsidRPr="00642A3B">
        <w:rPr>
          <w:sz w:val="22"/>
          <w:szCs w:val="22"/>
        </w:rPr>
        <w:t xml:space="preserve"> , s ( B ) = 90</w:t>
      </w:r>
      <w:r w:rsidRPr="00642A3B">
        <w:rPr>
          <w:sz w:val="22"/>
          <w:szCs w:val="22"/>
          <w:vertAlign w:val="superscript"/>
        </w:rPr>
        <w:t xml:space="preserve">0 </w:t>
      </w:r>
      <w:r w:rsidRPr="00642A3B">
        <w:rPr>
          <w:sz w:val="22"/>
          <w:szCs w:val="22"/>
        </w:rPr>
        <w:t>, s ( C ) = 40</w:t>
      </w:r>
      <w:r w:rsidRPr="00642A3B">
        <w:rPr>
          <w:sz w:val="22"/>
          <w:szCs w:val="22"/>
          <w:vertAlign w:val="superscript"/>
        </w:rPr>
        <w:t xml:space="preserve">0 </w:t>
      </w:r>
      <w:r w:rsidRPr="00642A3B">
        <w:rPr>
          <w:sz w:val="22"/>
          <w:szCs w:val="22"/>
        </w:rPr>
        <w:t xml:space="preserve">    ise ABC     </w:t>
      </w:r>
      <w:r w:rsidRPr="00CA364C">
        <w:rPr>
          <w:b/>
          <w:sz w:val="22"/>
          <w:szCs w:val="22"/>
        </w:rPr>
        <w:t>........      açılı üçgendir.</w:t>
      </w:r>
    </w:p>
    <w:p w:rsidR="00DF6778" w:rsidRPr="00642A3B" w:rsidRDefault="00DF6778" w:rsidP="00CA364C">
      <w:pPr>
        <w:rPr>
          <w:sz w:val="22"/>
          <w:szCs w:val="22"/>
        </w:rPr>
      </w:pPr>
      <w:r>
        <w:rPr>
          <w:noProof/>
        </w:rPr>
        <w:pict>
          <v:shape id="AutoShape 322" o:spid="_x0000_s1134" type="#_x0000_t5" style="position:absolute;margin-left:219.6pt;margin-top:.1pt;width:18pt;height: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"/>
        </w:pict>
      </w:r>
      <w:r>
        <w:rPr>
          <w:noProof/>
        </w:rPr>
        <w:pict>
          <v:group id="Group 303" o:spid="_x0000_s1135" style="position:absolute;margin-left:147.6pt;margin-top:.1pt;width:9pt;height:9pt;z-index:251663360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">
            <v:line id="Line 304" o:spid="_x0000_s1136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+05sUAAADcAAAADwAAAGRycy9kb3ducmV2LnhtbESPT2vCQBTE7wW/w/KEXqRu/pRio6uI&#10;UOkppWrp9ZF9JsHs25Bdk9hP3y0IPQ4z8xtmtRlNI3rqXG1ZQTyPQBAXVtdcKjgd354WIJxH1thY&#10;JgU3crBZTx5WmGk78Cf1B1+KAGGXoYLK+zaT0hUVGXRz2xIH72w7gz7IrpS6wyHATSOTKHqRBmsO&#10;CxW2tKuouByuRgFy/pMuhpie5Z6+XZJ/zLZfZ6Uep+N2CcLT6P/D9/a7VpCmr/B3Jhw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+05sUAAADcAAAADwAAAAAAAAAA&#10;AAAAAAChAgAAZHJzL2Rvd25yZXYueG1sUEsFBgAAAAAEAAQA+QAAAJMDAAAAAA==&#10;"/>
            <v:line id="Line 305" o:spid="_x0000_s1137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WgMQAAADcAAAADwAAAGRycy9kb3ducmV2LnhtbERPTWvCMBi+D/wP4RV2kZluirjOKDIY&#10;7ODFD1p2e9e8a0qbN12Saf335iDs+PB8rzaD7cSZfGgcK3ieZiCIK6cbrhWcjh9PSxAhImvsHJOC&#10;KwXYrEcPK8y1u/CezodYixTCIUcFJsY+lzJUhiyGqeuJE/fjvMWYoK+l9nhJ4baTL1m2kBYbTg0G&#10;e3o3VLWHP6tALneTX7/9nrdFW5avpqiK/mun1ON42L6BiDTEf/Hd/akVzOZpfj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c1aAxAAAANwAAAAPAAAAAAAAAAAA&#10;AAAAAKECAABkcnMvZG93bnJldi54bWxQSwUGAAAAAAQABAD5AAAAkgMAAAAA&#10;"/>
          </v:group>
        </w:pict>
      </w:r>
      <w:r>
        <w:rPr>
          <w:noProof/>
        </w:rPr>
        <w:pict>
          <v:group id="Group 319" o:spid="_x0000_s1138" style="position:absolute;margin-left:93.6pt;margin-top:9.1pt;width:9pt;height:8.95pt;z-index:251669504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">
            <v:line id="Line 320" o:spid="_x0000_s1139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AglMQAAADcAAAADwAAAGRycy9kb3ducmV2LnhtbESPT4vCMBTE74LfITxhL7KmWilSjSKC&#10;y55c/MdeH82zLTYvpcna6qffCILHYWZ+wyxWnanEjRpXWlYwHkUgiDOrS84VnI7bzxkI55E1VpZJ&#10;wZ0crJb93gJTbVve0+3gcxEg7FJUUHhfp1K6rCCDbmRr4uBdbGPQB9nkUjfYBrip5CSKEmmw5LBQ&#10;YE2bgrLr4c8oQN494lk7pqn8ol832f0M1+eLUh+Dbj0H4anz7/Cr/a0VxHECzzPhCM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CCUxAAAANwAAAAPAAAAAAAAAAAA&#10;AAAAAKECAABkcnMvZG93bnJldi54bWxQSwUGAAAAAAQABAD5AAAAkgMAAAAA&#10;"/>
            <v:line id="Line 321" o:spid="_x0000_s1140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y9iccAAADcAAAADwAAAGRycy9kb3ducmV2LnhtbESPQUvDQBSE70L/w/IKXqTdaKTW2G0p&#10;guAhF1tJ6e2ZfWZDsm/j7trGf+8KBY/DzHzDrDaj7cWJfGgdK7idZyCIa6dbbhS8719mSxAhImvs&#10;HZOCHwqwWU+uVlhod+Y3Ou1iIxKEQ4EKTIxDIWWoDVkMczcQJ+/TeYsxSd9I7fGc4LaXd1m2kBZb&#10;TgsGB3o2VHe7b6tALsubL7/9uO+q7nB4NFVdDcdSqevpuH0CEWmM/+FL+1UryPMH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nL2JxwAAANwAAAAPAAAAAAAA&#10;AAAAAAAAAKECAABkcnMvZG93bnJldi54bWxQSwUGAAAAAAQABAD5AAAAlQMAAAAA&#10;"/>
          </v:group>
        </w:pict>
      </w:r>
      <w:r>
        <w:rPr>
          <w:noProof/>
        </w:rPr>
        <w:pict>
          <v:group id="Group 316" o:spid="_x0000_s1141" style="position:absolute;margin-left:30.6pt;margin-top:9.1pt;width:9pt;height:8.95pt;z-index:251668480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">
            <v:line id="Line 317" o:spid="_x0000_s1142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eDDMMAAADcAAAADwAAAGRycy9kb3ducmV2LnhtbESPQYvCMBSE74L/ITzBi2iqlaV0jSIL&#10;K54UXcXro3m2ZZuX0kTb3V9vBMHjMDPfMItVZypxp8aVlhVMJxEI4szqknMFp5/vcQLCeWSNlWVS&#10;8EcOVst+b4Gpti0f6H70uQgQdikqKLyvUyldVpBBN7E1cfCutjHog2xyqRtsA9xUchZFH9JgyWGh&#10;wJq+Csp+jzejAHn3HyftlOZyQxc32+1H6/NVqeGgW3+C8NT5d/jV3moFcRz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XgwzDAAAA3AAAAA8AAAAAAAAAAAAA&#10;AAAAoQIAAGRycy9kb3ducmV2LnhtbFBLBQYAAAAABAAEAPkAAACRAwAAAAA=&#10;"/>
            <v:line id="Line 318" o:spid="_x0000_s1143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4j/sYAAADcAAAADwAAAGRycy9kb3ducmV2LnhtbESPQWsCMRSE7wX/Q3iCl1KzVRHdGkUK&#10;BQ9eqrLS23Pzull287JNom7/fVMo9DjMzDfMatPbVtzIh9qxgudxBoK4dLrmSsHp+Pa0ABEissbW&#10;MSn4pgCb9eBhhbl2d36n2yFWIkE45KjAxNjlUobSkMUwdh1x8j6dtxiT9JXUHu8Jbls5ybK5tFhz&#10;WjDY0auhsjlcrQK52D9++e1l1hTN+bw0RVl0H3ulRsN++wIiUh//w3/tnVYwnc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OI/7GAAAA3AAAAA8AAAAAAAAA&#10;AAAAAAAAoQIAAGRycy9kb3ducmV2LnhtbFBLBQYAAAAABAAEAPkAAACUAwAAAAA=&#10;"/>
          </v:group>
        </w:pict>
      </w:r>
    </w:p>
    <w:p w:rsidR="00DF6778" w:rsidRDefault="00DF6778" w:rsidP="00CA364C">
      <w:pPr>
        <w:rPr>
          <w:sz w:val="22"/>
          <w:szCs w:val="22"/>
        </w:rPr>
      </w:pPr>
      <w:r>
        <w:rPr>
          <w:sz w:val="22"/>
          <w:szCs w:val="22"/>
        </w:rPr>
        <w:t>d</w:t>
      </w:r>
      <w:r w:rsidRPr="00642A3B">
        <w:rPr>
          <w:sz w:val="22"/>
          <w:szCs w:val="22"/>
        </w:rPr>
        <w:t>. s ( A ) = 80</w:t>
      </w:r>
      <w:r w:rsidRPr="00642A3B">
        <w:rPr>
          <w:sz w:val="22"/>
          <w:szCs w:val="22"/>
          <w:vertAlign w:val="superscript"/>
        </w:rPr>
        <w:t xml:space="preserve">0 </w:t>
      </w:r>
      <w:r w:rsidRPr="00642A3B">
        <w:rPr>
          <w:sz w:val="22"/>
          <w:szCs w:val="22"/>
        </w:rPr>
        <w:t xml:space="preserve"> , s ( B ) = 35</w:t>
      </w:r>
      <w:r w:rsidRPr="00642A3B">
        <w:rPr>
          <w:sz w:val="22"/>
          <w:szCs w:val="22"/>
          <w:vertAlign w:val="superscript"/>
        </w:rPr>
        <w:t xml:space="preserve">0 </w:t>
      </w:r>
      <w:r w:rsidRPr="00642A3B">
        <w:rPr>
          <w:sz w:val="22"/>
          <w:szCs w:val="22"/>
        </w:rPr>
        <w:t>, s ( C ) = 65</w:t>
      </w:r>
      <w:r w:rsidRPr="00642A3B">
        <w:rPr>
          <w:sz w:val="22"/>
          <w:szCs w:val="22"/>
          <w:vertAlign w:val="superscript"/>
        </w:rPr>
        <w:t xml:space="preserve">0 </w:t>
      </w:r>
      <w:r w:rsidRPr="00642A3B">
        <w:rPr>
          <w:sz w:val="22"/>
          <w:szCs w:val="22"/>
        </w:rPr>
        <w:t xml:space="preserve">    ise ABC     </w:t>
      </w:r>
      <w:r w:rsidRPr="00CA364C">
        <w:rPr>
          <w:b/>
          <w:sz w:val="22"/>
          <w:szCs w:val="22"/>
        </w:rPr>
        <w:t>........      açılı üçgendir</w:t>
      </w:r>
      <w:r w:rsidRPr="00642A3B">
        <w:rPr>
          <w:sz w:val="22"/>
          <w:szCs w:val="22"/>
        </w:rPr>
        <w:t>.</w:t>
      </w:r>
    </w:p>
    <w:p w:rsidR="00DF6778" w:rsidRDefault="00DF6778" w:rsidP="00CA364C">
      <w:pPr>
        <w:rPr>
          <w:sz w:val="22"/>
          <w:szCs w:val="22"/>
        </w:rPr>
      </w:pPr>
    </w:p>
    <w:p w:rsidR="00DF6778" w:rsidRPr="00E80BD3" w:rsidRDefault="00DF6778" w:rsidP="005D564B">
      <w:pPr>
        <w:rPr>
          <w:b/>
          <w:color w:val="000000"/>
        </w:rPr>
      </w:pPr>
      <w:r>
        <w:rPr>
          <w:noProof/>
        </w:rPr>
        <w:pict>
          <v:group id="Group 172" o:spid="_x0000_s1144" style="position:absolute;margin-left:24pt;margin-top:2pt;width:102pt;height:70.15pt;z-index:251654144" coordorigin="1647,4347" coordsize="24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">
            <v:rect id="Rectangle 173" o:spid="_x0000_s1145" style="position:absolute;left:1647;top:43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JfmsUA&#10;AADcAAAADwAAAGRycy9kb3ducmV2LnhtbESPzW7CMBCE75X6DtZW4lacQgUoxEEtDWoPHPi9r+xt&#10;EjVeR7GB0KevKyFxHM3MN5ps0dtGnKnztWMFL8MEBLF2puZSwWG/ep6B8AHZYOOYFFzJwyJ/fMgw&#10;Ne7CWzrvQikihH2KCqoQ2lRKryuy6IeuJY7et+sshii7UpoOLxFuGzlKkom0WHNcqLClZUX6Z3ey&#10;CjaIH5vfT63fi+v6taDlsSDXKDV46t/mIAL14R6+tb+MgvFoC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l+axQAAANwAAAAPAAAAAAAAAAAAAAAAAJgCAABkcnMv&#10;ZG93bnJldi54bWxQSwUGAAAAAAQABAD1AAAAigMAAAAA&#10;" strokecolor="white">
              <v:textbox>
                <w:txbxContent>
                  <w:p w:rsidR="00DF6778" w:rsidRPr="003824BC" w:rsidRDefault="00DF6778" w:rsidP="00386D5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P</w:t>
                    </w:r>
                  </w:p>
                </w:txbxContent>
              </v:textbox>
            </v:rect>
            <v:rect id="Rectangle 174" o:spid="_x0000_s1146" style="position:absolute;left:1647;top:56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3L6MIA&#10;AADcAAAADwAAAGRycy9kb3ducmV2LnhtbERPu27CMBTdkfgH6yJ1Iw60qlCKQTxStUMHSNv9yr4k&#10;EfF1ZLsQ+vX1UInx6LyX68F24kI+tI4VzLIcBLF2puVawdfn63QBIkRkg51jUnCjAOvVeLTEwrgr&#10;H+lSxVqkEA4FKmhi7Aspg27IYshcT5y4k/MWY4K+lsbjNYXbTs7z/FlabDk1NNjTriF9rn6sggPi&#10;/vD7pvW2vH08lbT7Lsl1Sj1Mhs0LiEhDvIv/3e9GweM8rU1n0hG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ncvowgAAANwAAAAPAAAAAAAAAAAAAAAAAJgCAABkcnMvZG93&#10;bnJldi54bWxQSwUGAAAAAAQABAD1AAAAhwMAAAAA&#10;" strokecolor="white">
              <v:textbox>
                <w:txbxContent>
                  <w:p w:rsidR="00DF6778" w:rsidRPr="003824BC" w:rsidRDefault="00DF6778" w:rsidP="00386D5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</w:t>
                    </w:r>
                  </w:p>
                </w:txbxContent>
              </v:textbox>
            </v:rect>
            <v:rect id="Rectangle 175" o:spid="_x0000_s1147" style="position:absolute;left:3567;top:43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uc8UA&#10;AADcAAAADwAAAGRycy9kb3ducmV2LnhtbESPzW7CMBCE75X6DtZW4lacQoUgxEEtDWoPHPi9r+xt&#10;EjVeR7GB0KevKyFxHM3MN5ps0dtGnKnztWMFL8MEBLF2puZSwWG/ep6C8AHZYOOYFFzJwyJ/fMgw&#10;Ne7CWzrvQikihH2KCqoQ2lRKryuy6IeuJY7et+sshii7UpoOLxFuGzlKkom0WHNcqLClZUX6Z3ey&#10;CjaIH5vfT63fi+v6taDlsSDXKDV46t/mIAL14R6+tb+MgvFoB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W5zxQAAANwAAAAPAAAAAAAAAAAAAAAAAJgCAABkcnMv&#10;ZG93bnJldi54bWxQSwUGAAAAAAQABAD1AAAAigMAAAAA&#10;" strokecolor="white">
              <v:textbox>
                <w:txbxContent>
                  <w:p w:rsidR="00DF6778" w:rsidRPr="003824BC" w:rsidRDefault="00DF6778" w:rsidP="00386D5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R</w:t>
                    </w:r>
                  </w:p>
                </w:txbxContent>
              </v:textbox>
            </v:rect>
            <v:rect id="Rectangle 176" o:spid="_x0000_s1148" style="position:absolute;left:3567;top:56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JRM8EA&#10;AADcAAAADwAAAGRycy9kb3ducmV2LnhtbERPPW/CMBDdkfgP1iF1Iw5QVSjFIKCp2qEDpO1+so8k&#10;Ij5Htguhv74eKjE+ve/VZrCduJAPrWMFsywHQaydablW8PX5Ol2CCBHZYOeYFNwowGY9Hq2wMO7K&#10;R7pUsRYphEOBCpoY+0LKoBuyGDLXEyfu5LzFmKCvpfF4TeG2k/M8f5IWW04NDfa0b0ifqx+r4ID4&#10;cvh903pX3j4eS9p/l+Q6pR4mw/YZRKQh3sX/7nejYLFI89OZd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yUTPBAAAA3AAAAA8AAAAAAAAAAAAAAAAAmAIAAGRycy9kb3du&#10;cmV2LnhtbFBLBQYAAAAABAAEAPUAAACGAwAAAAA=&#10;" strokecolor="white">
              <v:textbox>
                <w:txbxContent>
                  <w:p w:rsidR="00DF6778" w:rsidRPr="003824BC" w:rsidRDefault="00DF6778" w:rsidP="00386D5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</w:t>
                    </w:r>
                  </w:p>
                </w:txbxContent>
              </v:textbox>
            </v:rect>
            <v:rect id="Rectangle 177" o:spid="_x0000_s1149" style="position:absolute;left:2007;top:4707;width:168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<w10:wrap type="square"/>
          </v:group>
        </w:pict>
      </w:r>
      <w:r w:rsidRPr="007039F0">
        <w:rPr>
          <w:b/>
          <w:color w:val="FF0000"/>
        </w:rPr>
        <w:t>15</w:t>
      </w:r>
      <w:r w:rsidRPr="00E80BD3">
        <w:rPr>
          <w:b/>
          <w:color w:val="000000"/>
        </w:rPr>
        <w:t>. Y</w:t>
      </w:r>
      <w:r>
        <w:rPr>
          <w:b/>
          <w:color w:val="000000"/>
        </w:rPr>
        <w:t>andaki</w:t>
      </w:r>
      <w:r w:rsidRPr="00E80BD3">
        <w:rPr>
          <w:b/>
          <w:color w:val="000000"/>
        </w:rPr>
        <w:t xml:space="preserve"> dikdörtgen için aşağıdaki bilgilerden </w:t>
      </w:r>
      <w:r w:rsidRPr="00C87D2E">
        <w:rPr>
          <w:b/>
          <w:color w:val="000000"/>
          <w:u w:val="single"/>
        </w:rPr>
        <w:t>hangisi doğrudur</w:t>
      </w:r>
      <w:r w:rsidRPr="00E80BD3">
        <w:rPr>
          <w:b/>
          <w:color w:val="000000"/>
        </w:rPr>
        <w:t>?</w:t>
      </w:r>
    </w:p>
    <w:p w:rsidR="00DF6778" w:rsidRDefault="00DF6778" w:rsidP="005D564B">
      <w:pPr>
        <w:rPr>
          <w:color w:val="000000"/>
        </w:rPr>
      </w:pPr>
    </w:p>
    <w:p w:rsidR="00DF6778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>A) [PR] = [RT]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[ST] = [TR]</w:t>
      </w:r>
    </w:p>
    <w:p w:rsidR="00DF6778" w:rsidRPr="00E80BD3" w:rsidRDefault="00DF6778" w:rsidP="005D564B">
      <w:pPr>
        <w:rPr>
          <w:color w:val="000000"/>
        </w:rPr>
      </w:pPr>
      <w:r w:rsidRPr="00E80BD3">
        <w:rPr>
          <w:color w:val="000000"/>
        </w:rPr>
        <w:t>C) [RT] = [ST]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[TS] = [RP]</w:t>
      </w:r>
    </w:p>
    <w:p w:rsidR="00DF6778" w:rsidRPr="00E80BD3" w:rsidRDefault="00DF6778" w:rsidP="005D564B">
      <w:pPr>
        <w:rPr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  <w:r w:rsidRPr="007039F0">
        <w:rPr>
          <w:b/>
          <w:color w:val="FF0000"/>
        </w:rPr>
        <w:t>16.</w:t>
      </w:r>
      <w:r w:rsidRPr="00E80BD3">
        <w:rPr>
          <w:b/>
          <w:color w:val="000000"/>
        </w:rPr>
        <w:t xml:space="preserve">  Aşağıdaki dikdörtgenlerden hangisinin köşegenleri </w:t>
      </w:r>
      <w:r w:rsidRPr="00C87D2E">
        <w:rPr>
          <w:b/>
          <w:color w:val="000000"/>
          <w:u w:val="single"/>
        </w:rPr>
        <w:t>doğru çizilmiştir</w:t>
      </w:r>
      <w:r w:rsidRPr="00E80BD3">
        <w:rPr>
          <w:b/>
          <w:color w:val="000000"/>
        </w:rPr>
        <w:t>?</w:t>
      </w:r>
    </w:p>
    <w:p w:rsidR="00DF6778" w:rsidRPr="00E80BD3" w:rsidRDefault="00DF6778" w:rsidP="005D564B">
      <w:pPr>
        <w:rPr>
          <w:b/>
          <w:color w:val="000000"/>
        </w:rPr>
      </w:pPr>
      <w:r>
        <w:rPr>
          <w:noProof/>
        </w:rPr>
        <w:pict>
          <v:group id="Group 220" o:spid="_x0000_s1150" style="position:absolute;margin-left:156pt;margin-top:6.65pt;width:108pt;height:63pt;z-index:251656192" coordorigin="3807,1208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">
            <v:group id="Group 219" o:spid="_x0000_s1151" style="position:absolute;left:3807;top:12087;width:2160;height:1260" coordorigin="3807,12087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group id="Group 218" o:spid="_x0000_s1152" style="position:absolute;left:3807;top:12087;width:2160;height:1260" coordorigin="3807,12087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208" o:spid="_x0000_s1153" style="position:absolute;left:3807;top:120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J58MA&#10;AADbAAAADwAAAGRycy9kb3ducmV2LnhtbESPzYvCMBTE74L/Q3iCN00VkaUaxY/K7sGD68f9kTzb&#10;YvNSmqh1//qNsLDHYWZ+w8yXra3EgxpfOlYwGiYgiLUzJecKzqfd4AOED8gGK8ek4EUelotuZ46p&#10;cU/+pscx5CJC2KeooAihTqX0uiCLfuhq4uhdXWMxRNnk0jT4jHBbyXGSTKXFkuNCgTVtCtK3490q&#10;OCBuDz+fWq+z136S0eaSkauU6vfa1QxEoDb8h//aX0bBdAzvL/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TJ58MAAADbAAAADwAAAAAAAAAAAAAAAACYAgAAZHJzL2Rv&#10;d25yZXYueG1sUEsFBgAAAAAEAAQA9QAAAIgDAAAAAA==&#10;" strokecolor="white">
                  <v:textbox>
                    <w:txbxContent>
                      <w:p w:rsidR="00DF6778" w:rsidRPr="003824BC" w:rsidRDefault="00DF6778">
                        <w:pPr>
                          <w:rPr>
                            <w:b/>
                          </w:rPr>
                        </w:pPr>
                        <w:r w:rsidRPr="003824BC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Rectangle 209" o:spid="_x0000_s1154" style="position:absolute;left:5487;top:120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sfMQA&#10;AADbAAAADwAAAGRycy9kb3ducmV2LnhtbESPQWvCQBSE7wX/w/KE3upGW6REN6FqSnvwYFO9P3af&#10;SWj2bchuNfrr3YLQ4zAz3zDLfLCtOFHvG8cKppMEBLF2puFKwf77/ekVhA/IBlvHpOBCHvJs9LDE&#10;1Lgzf9GpDJWIEPYpKqhD6FIpva7Jop+4jjh6R9dbDFH2lTQ9niPctnKWJHNpseG4UGNH65r0T/lr&#10;FewQN7vrh9ar4rJ9KWh9KMi1Sj2Oh7cFiEBD+A/f259GwfwZ/r7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obHzEAAAA2wAAAA8AAAAAAAAAAAAAAAAAmAIAAGRycy9k&#10;b3ducmV2LnhtbFBLBQYAAAAABAAEAPUAAACJAwAAAAA=&#10;" strokecolor="white">
                  <v:textbox>
                    <w:txbxContent>
                      <w:p w:rsidR="00DF6778" w:rsidRPr="003824BC" w:rsidRDefault="00DF677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  <v:rect id="Rectangle 210" o:spid="_x0000_s1155" style="position:absolute;left:548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H7sIA&#10;AADcAAAADwAAAGRycy9kb3ducmV2LnhtbERPu27CMBTdkfgH6yJ1Iw60qlCKQTxStUMHSNv9yr4k&#10;EfF1ZLsQ+vX1UInx6LyX68F24kI+tI4VzLIcBLF2puVawdfn63QBIkRkg51jUnCjAOvVeLTEwrgr&#10;H+lSxVqkEA4FKmhi7Aspg27IYshcT5y4k/MWY4K+lsbjNYXbTs7z/FlabDk1NNjTriF9rn6sggPi&#10;/vD7pvW2vH08lbT7Lsl1Sj1Mhs0LiEhDvIv/3e9GweM8zU9n0hG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68fuwgAAANwAAAAPAAAAAAAAAAAAAAAAAJgCAABkcnMvZG93&#10;bnJldi54bWxQSwUGAAAAAAQABAD1AAAAhwMAAAAA&#10;" strokecolor="white">
                  <v:textbox>
                    <w:txbxContent>
                      <w:p w:rsidR="00DF6778" w:rsidRPr="003824BC" w:rsidRDefault="00DF677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  <v:rect id="Rectangle 211" o:spid="_x0000_s1156" style="position:absolute;left:380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idcUA&#10;AADcAAAADwAAAGRycy9kb3ducmV2LnhtbESPT2vCQBTE7wW/w/IK3urGPxSJbkK1KfXQg6b1/th9&#10;TUKzb0N2q9FP7xYKHoeZ+Q2zzgfbihP1vnGsYDpJQBBrZxquFHx9vj0tQfiAbLB1TAou5CHPRg9r&#10;TI0784FOZahEhLBPUUEdQpdK6XVNFv3EdcTR+3a9xRBlX0nT4znCbStnSfIsLTYcF2rsaFuT/il/&#10;rYI94uv++q71prh8LAraHgtyrVLjx+FlBSLQEO7h//bOKJjPpvB3Jh4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2J1xQAAANwAAAAPAAAAAAAAAAAAAAAAAJgCAABkcnMv&#10;ZG93bnJldi54bWxQSwUGAAAAAAQABAD1AAAAigMAAAAA&#10;" strokecolor="white">
                  <v:textbox>
                    <w:txbxContent>
                      <w:p w:rsidR="00DF6778" w:rsidRPr="003824BC" w:rsidRDefault="00DF677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  <v:rect id="Rectangle 212" o:spid="_x0000_s1157" style="position:absolute;left:4287;top:1226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5o28YA&#10;AADcAAAADwAAAGRycy9kb3ducmV2LnhtbESPT2vCQBTE70K/w/IKvUjdmIKUNKtIi614EdN46O2R&#10;fflDs2/D7lbjt+8KgsdhZn7D5KvR9OJEzneWFcxnCQjiyuqOGwXl9+b5FYQPyBp7y6TgQh5Wy4dJ&#10;jpm2Zz7QqQiNiBD2GSpoQxgyKX3VkkE/swNx9GrrDIYoXSO1w3OEm16mSbKQBjuOCy0O9N5S9Vv8&#10;GQXbz9I5PU3G48dld6yLn/Uevxqlnh7H9RuIQGO4h2/trVbwkqZwPROP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5o28YAAADcAAAADwAAAAAAAAAAAAAAAACYAgAAZHJz&#10;L2Rvd25yZXYueG1sUEsFBgAAAAAEAAQA9QAAAIsDAAAAAA==&#10;" strokecolor="#548dd4"/>
              </v:group>
              <v:line id="Line 215" o:spid="_x0000_s1158" style="position:absolute;visibility:visible" from="4887,12267" to="4887,12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</v:group>
            <v:line id="Line 216" o:spid="_x0000_s1159" style="position:absolute;visibility:visible" from="4287,12627" to="5487,12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</v:group>
        </w:pict>
      </w:r>
      <w:r>
        <w:rPr>
          <w:noProof/>
        </w:rPr>
        <w:pict>
          <v:group id="Group 205" o:spid="_x0000_s1160" style="position:absolute;margin-left:12pt;margin-top:6.65pt;width:90pt;height:63pt;z-index:251655168" coordorigin="1287,11907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">
            <v:group id="Group 204" o:spid="_x0000_s1161" style="position:absolute;left:1287;top:11907;width:1800;height:1260" coordorigin="1287,11907" coordsize="180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163" o:spid="_x0000_s1162" style="position:absolute;left:128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DWsQA&#10;AADbAAAADwAAAGRycy9kb3ducmV2LnhtbESPT2vCQBTE74V+h+UJ3upGsUWim2A1Yg89WP/cH7vP&#10;JJh9G7Krxn76bqHQ4zAzv2EWeW8bcaPO144VjEcJCGLtTM2lguNh8zID4QOywcYxKXiQhzx7flpg&#10;atydv+i2D6WIEPYpKqhCaFMpva7Ioh+5ljh6Z9dZDFF2pTQd3iPcNnKSJG/SYs1xocKWVhXpy/5q&#10;FewQ17vvrdbvxeNzWtDqVJBrlBoO+uUcRKA+/If/2h9GwesE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IA1rEAAAA2wAAAA8AAAAAAAAAAAAAAAAAmAIAAGRycy9k&#10;b3ducmV2LnhtbFBLBQYAAAAABAAEAPUAAACJAwAAAAA=&#10;" strokecolor="white">
                <v:textbox>
                  <w:txbxContent>
                    <w:p w:rsidR="00DF6778" w:rsidRPr="003824BC" w:rsidRDefault="00DF6778">
                      <w:pPr>
                        <w:rPr>
                          <w:b/>
                        </w:rPr>
                      </w:pPr>
                      <w:r w:rsidRPr="003824BC">
                        <w:rPr>
                          <w:b/>
                        </w:rPr>
                        <w:t>C</w:t>
                      </w:r>
                    </w:p>
                  </w:txbxContent>
                </v:textbox>
              </v:rect>
              <v:rect id="Rectangle 193" o:spid="_x0000_s1163" style="position:absolute;left:260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mwc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kzH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SmwcMAAADbAAAADwAAAAAAAAAAAAAAAACYAgAAZHJzL2Rv&#10;d25yZXYueG1sUEsFBgAAAAAEAAQA9QAAAIgDAAAAAA==&#10;" strokecolor="white">
                <v:textbox>
                  <w:txbxContent>
                    <w:p w:rsidR="00DF6778" w:rsidRPr="003824BC" w:rsidRDefault="00DF677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Rectangle 194" o:spid="_x0000_s1164" style="position:absolute;left:2607;top:126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+tcMA&#10;AADbAAAADwAAAGRycy9kb3ducmV2LnhtbESPQWvCQBSE70L/w/IEb7pRVCR1Fasp7cGDje39sfua&#10;BLNvQ3bV6K/vCkKPw8x8wyzXna3FhVpfOVYwHiUgiLUzFRcKvo/vwwUIH5AN1o5JwY08rFcvvSWm&#10;xl35iy55KESEsE9RQRlCk0rpdUkW/cg1xNH7da3FEGVbSNPiNcJtLSdJMpcWK44LJTa0LUmf8rNV&#10;cEDcHe4fWr9lt/00o+1PRq5WatDvNq8gAnXhP/xsfxoFsy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0+tcMAAADbAAAADwAAAAAAAAAAAAAAAACYAgAAZHJzL2Rv&#10;d25yZXYueG1sUEsFBgAAAAAEAAQA9QAAAIgDAAAAAA==&#10;" strokecolor="white">
                <v:textbox>
                  <w:txbxContent>
                    <w:p w:rsidR="00DF6778" w:rsidRPr="003824BC" w:rsidRDefault="00DF677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  <v:rect id="Rectangle 195" o:spid="_x0000_s1165" style="position:absolute;left:1287;top:126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GbLsQA&#10;AADbAAAADwAAAGRycy9kb3ducmV2LnhtbESPQWvCQBSE74L/YXlCb7pRainRTaia0h482FTvj91n&#10;Epp9G7Jbjf31XaHQ4zAz3zDrfLCtuFDvG8cK5rMEBLF2puFKwfHzdfoMwgdkg61jUnAjD3k2Hq0x&#10;Ne7KH3QpQyUihH2KCuoQulRKr2uy6GeuI47e2fUWQ5R9JU2P1wi3rVwkyZO02HBcqLGjbU36q/y2&#10;Cg6Iu8PPm9ab4rZ/LGh7Ksi1Sj1MhpcViEBD+A//td+NguUS7l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hmy7EAAAA2wAAAA8AAAAAAAAAAAAAAAAAmAIAAGRycy9k&#10;b3ducmV2LnhtbFBLBQYAAAAABAAEAPUAAACJAwAAAAA=&#10;" strokecolor="white">
                <v:textbox>
                  <w:txbxContent>
                    <w:p w:rsidR="00DF6778" w:rsidRPr="003824BC" w:rsidRDefault="00DF677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rect>
              <v:rect id="Rectangle 198" o:spid="_x0000_s1166" style="position:absolute;left:1767;top:12267;width:9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rVsUA&#10;AADbAAAADwAAAGRycy9kb3ducmV2LnhtbESPQWvCQBSE7wX/w/IK3ppNxVpJXSWIgpfaRnPw+Mg+&#10;k9Ds27C7mvTfdwuFHoeZ+YZZbUbTiTs531pW8JykIIgrq1uuFZTn/dMShA/IGjvLpOCbPGzWk4cV&#10;ZtoOXND9FGoRIewzVNCE0GdS+qohgz6xPXH0rtYZDFG6WmqHQ4SbTs7SdCENthwXGuxp21D1dboZ&#10;BUt3lO+XTzxe82H7mu/KYt5+jEpNH8f8DUSgMfyH/9oHreBlAb9f4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KtWxQAAANsAAAAPAAAAAAAAAAAAAAAAAJgCAABkcnMv&#10;ZG93bnJldi54bWxQSwUGAAAAAAQABAD1AAAAigMAAAAA&#10;" strokecolor="#31849b"/>
              <v:line id="Line 201" o:spid="_x0000_s1167" style="position:absolute;visibility:visible" from="1767,12267" to="2727,1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/v:group>
            <v:line id="Line 202" o:spid="_x0000_s1168" style="position:absolute;flip:x;visibility:visible" from="1767,12267" to="2727,1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</v:group>
        </w:pict>
      </w:r>
      <w:r w:rsidRPr="00E80BD3">
        <w:rPr>
          <w:b/>
          <w:color w:val="000000"/>
        </w:rPr>
        <w:t xml:space="preserve">A) </w:t>
      </w:r>
      <w:r w:rsidRPr="00E80BD3">
        <w:rPr>
          <w:b/>
          <w:color w:val="000000"/>
        </w:rPr>
        <w:tab/>
      </w:r>
      <w:r w:rsidRPr="00E80BD3">
        <w:rPr>
          <w:b/>
          <w:color w:val="000000"/>
        </w:rPr>
        <w:tab/>
      </w:r>
      <w:r w:rsidRPr="00E80BD3">
        <w:rPr>
          <w:b/>
          <w:color w:val="000000"/>
        </w:rPr>
        <w:tab/>
      </w:r>
      <w:r w:rsidRPr="00E80BD3">
        <w:rPr>
          <w:b/>
          <w:color w:val="000000"/>
        </w:rPr>
        <w:tab/>
        <w:t xml:space="preserve">B) </w:t>
      </w: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5D564B">
      <w:pPr>
        <w:rPr>
          <w:b/>
          <w:color w:val="000000"/>
        </w:rPr>
      </w:pPr>
    </w:p>
    <w:p w:rsidR="00DF6778" w:rsidRPr="00E80BD3" w:rsidRDefault="00DF6778" w:rsidP="00750B16">
      <w:pPr>
        <w:rPr>
          <w:b/>
          <w:color w:val="000000"/>
        </w:rPr>
      </w:pPr>
    </w:p>
    <w:p w:rsidR="00DF6778" w:rsidRPr="00E80BD3" w:rsidRDefault="00DF6778" w:rsidP="00750B16">
      <w:pPr>
        <w:rPr>
          <w:b/>
          <w:color w:val="000000"/>
        </w:rPr>
      </w:pPr>
      <w:r>
        <w:rPr>
          <w:noProof/>
        </w:rPr>
        <w:pict>
          <v:group id="Group 243" o:spid="_x0000_s1169" style="position:absolute;margin-left:156pt;margin-top:4.25pt;width:108pt;height:63pt;z-index:251658240" coordorigin="3927,1280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">
            <v:rect id="Rectangle 234" o:spid="_x0000_s1170" style="position:absolute;left:392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0wHMQA&#10;AADbAAAADwAAAGRycy9kb3ducmV2LnhtbESPQWvCQBSE74L/YXlCb7rRSinRTaia0h482FTvj91n&#10;Epp9G7Jbjf31XaHQ4zAz3zDrfLCtuFDvG8cK5rMEBLF2puFKwfHzdfoMwgdkg61jUnAjD3k2Hq0x&#10;Ne7KH3QpQyUihH2KCuoQulRKr2uy6GeuI47e2fUWQ5R9JU2P1wi3rVwkyZO02HBcqLGjbU36q/y2&#10;Cg6Iu8PPm9ab4rZfFrQ9FeRapR4mw8sKRKAh/If/2u9GwfIR7l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dMBzEAAAA2w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Rectangle 235" o:spid="_x0000_s1171" style="position:absolute;left:560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SoaMIA&#10;AADbAAAADwAAAGRycy9kb3ducmV2LnhtbESPT4vCMBTE78J+h/AW9qapS5GlGkXdynrYg3/vj+TZ&#10;FpuX0kStfnqzsOBxmJnfMJNZZ2txpdZXjhUMBwkIYu1MxYWCw37V/wLhA7LB2jEpuJOH2fStN8HM&#10;uBtv6boLhYgQ9hkqKENoMim9LsmiH7iGOHon11oMUbaFNC3eItzW8jNJRtJixXGhxIaWJenz7mIV&#10;bBC/N48frRf5/TfNaXnMydVKfbx38zGIQF14hf/ba6MgTeHvS/wB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KhowgAAANsAAAAPAAAAAAAAAAAAAAAAAJgCAABkcnMvZG93&#10;bnJldi54bWxQSwUGAAAAAAQABAD1AAAAhw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236" o:spid="_x0000_s1172" style="position:absolute;left:5607;top:135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N88MA&#10;AADbAAAADwAAAGRycy9kb3ducmV2LnhtbESPQWvCQBSE70L/w/IEb7pRVCR1Fasp7cGDje39sfua&#10;BLNvQ3bV6K/vCkKPw8x8wyzXna3FhVpfOVYwHiUgiLUzFRcKvo/vwwUIH5AN1o5JwY08rFcvvSWm&#10;xl35iy55KESEsE9RQRlCk0rpdUkW/cg1xNH7da3FEGVbSNPiNcJtLSdJMpcWK44LJTa0LUmf8rNV&#10;cEDcHe4fWr9lt/00o+1PRq5WatDvNq8gAnXhP/xsfxoF0x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gN88MAAADbAAAADwAAAAAAAAAAAAAAAACYAgAAZHJzL2Rv&#10;d25yZXYueG1sUEsFBgAAAAAEAAQA9QAAAIgDAAAAAA=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237" o:spid="_x0000_s1173" style="position:absolute;left:3927;top:135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qThMIA&#10;AADbAAAADwAAAGRycy9kb3ducmV2LnhtbESPT4vCMBTE78J+h/AW9qbpiohUo6jbRQ978O/9kTzb&#10;YvNSmqjVT28WBI/DzPyGmcxaW4krNb50rOC7l4Ag1s6UnCs47H+7IxA+IBusHJOCO3mYTT86E0yN&#10;u/GWrruQiwhhn6KCIoQ6ldLrgiz6nquJo3dyjcUQZZNL0+Atwm0l+0kylBZLjgsF1rQsSJ93F6tg&#10;g/izeay0XmT3v0FGy2NGrlLq67Odj0EEasM7/GqvjYLBEP6/xB8gp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pOEwgAAANsAAAAPAAAAAAAAAAAAAAAAAJgCAABkcnMvZG93&#10;bnJldi54bWxQSwUGAAAAAAQABAD1AAAAhwMAAAAA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Rectangle 238" o:spid="_x0000_s1174" style="position:absolute;left:4407;top:1298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XXcQA&#10;AADbAAAADwAAAGRycy9kb3ducmV2LnhtbESPQWsCMRSE7wX/Q3iCF9GsUrRsjSKKVryIWz14e2ye&#10;u0s3L0sSdf33TUHocZiZb5jZojW1uJPzlWUFo2ECgji3uuJCwel7M/gA4QOyxtoyKXiSh8W88zbD&#10;VNsHH+mehUJECPsUFZQhNKmUPi/JoB/ahjh6V+sMhihdIbXDR4SbWo6TZCINVhwXSmxoVVL+k92M&#10;gt325JzuJ+15/dyfr9llecCvQqlet11+ggjUhv/wq73TCt6n8Pc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l13EAAAA2wAAAA8AAAAAAAAAAAAAAAAAmAIAAGRycy9k&#10;b3ducmV2LnhtbFBLBQYAAAAABAAEAPUAAACJAwAAAAA=&#10;" strokecolor="#548dd4"/>
            <v:line id="Line 241" o:spid="_x0000_s1175" style="position:absolute;visibility:visible" from="4407,13167" to="5607,13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242" o:spid="_x0000_s1176" style="position:absolute;visibility:visible" from="4407,13527" to="5607,13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noProof/>
        </w:rPr>
        <w:pict>
          <v:group id="Group 232" o:spid="_x0000_s1177" style="position:absolute;margin-left:12pt;margin-top:4.25pt;width:108pt;height:63pt;z-index:251657216" coordorigin="2967,1316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">
            <v:rect id="Rectangle 224" o:spid="_x0000_s1178" style="position:absolute;left:2967;top:1316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+js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4w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5+jsMAAADbAAAADwAAAAAAAAAAAAAAAACYAgAAZHJzL2Rv&#10;d25yZXYueG1sUEsFBgAAAAAEAAQA9QAAAIgDAAAAAA=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Rectangle 225" o:spid="_x0000_s1179" style="position:absolute;left:4647;top:1316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g+cQA&#10;AADbAAAADwAAAGRycy9kb3ducmV2LnhtbESPQWvCQBSE7wX/w/KE3upGW6REN6FqSnvwYFO9P3af&#10;SWj2bchuNfrr3YLQ4zAz3zDLfLCtOFHvG8cKppMEBLF2puFKwf77/ekVhA/IBlvHpOBCHvJs9LDE&#10;1Lgzf9GpDJWIEPYpKqhD6FIpva7Jop+4jjh6R9dbDFH2lTQ9niPctnKWJHNpseG4UGNH65r0T/lr&#10;FewQN7vrh9ar4rJ9KWh9KMi1Sj2Oh7cFiEBD+A/f259GwfMc/r7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s4PnEAAAA2wAAAA8AAAAAAAAAAAAAAAAAmAIAAGRycy9k&#10;b3ducmV2LnhtbFBLBQYAAAAABAAEAPUAAACJAwAAAAA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226" o:spid="_x0000_s1180" style="position:absolute;left:4647;top:138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BFYsMA&#10;AADbAAAADwAAAGRycy9kb3ducmV2LnhtbESPzW7CMBCE70i8g7VI3MChVIACBrU0qD30wO99ZS9J&#10;RLyOYgOhT19XQupxNDPfaBar1lbiRo0vHSsYDRMQxNqZknMFx8NmMAPhA7LByjEpeJCH1bLbWWBq&#10;3J13dNuHXEQI+xQVFCHUqZReF2TRD11NHL2zayyGKJtcmgbvEW4r+ZIkE2mx5LhQYE3rgvRlf7UK&#10;togf259Prd+zx/drRutTRq5Sqt9r3+YgArXhP/xsfxkF4y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BFYsMAAADbAAAADwAAAAAAAAAAAAAAAACYAgAAZHJzL2Rv&#10;d25yZXYueG1sUEsFBgAAAAAEAAQA9QAAAIgDAAAAAA=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227" o:spid="_x0000_s1181" style="position:absolute;left:2967;top:138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REMAA&#10;AADbAAAADwAAAGRycy9kb3ducmV2LnhtbERPyW7CMBC9I/EP1iD1Bg6LKhQwiCUVHHqgLPeRPSQR&#10;8TiKDYR+fX1A6vHp7fNlayvxoMaXjhUMBwkIYu1MybmC8+mrPwXhA7LByjEpeJGH5aLbmWNq3JN/&#10;6HEMuYgh7FNUUIRQp1J6XZBFP3A1ceSurrEYImxyaRp8xnBbyVGSfEqLJceGAmvaFKRvx7tVcEDc&#10;Hn53Wq+z1/cko80lI1cp9dFrVzMQgdrwL36790bBOI6N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/REMAAAADbAAAADwAAAAAAAAAAAAAAAACYAgAAZHJzL2Rvd25y&#10;ZXYueG1sUEsFBgAAAAAEAAQA9QAAAIUDAAAAAA==&#10;" strokecolor="white">
              <v:textbox>
                <w:txbxContent>
                  <w:p w:rsidR="00DF6778" w:rsidRPr="003824BC" w:rsidRDefault="00DF677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Rectangle 228" o:spid="_x0000_s1182" style="position:absolute;left:3447;top:1334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XVycQA&#10;AADbAAAADwAAAGRycy9kb3ducmV2LnhtbESPQWsCMRSE7wX/Q3iCF9GsFsRujSKKVryIWz14e2ye&#10;u0s3L0sSdf33TUHocZiZb5jZojW1uJPzlWUFo2ECgji3uuJCwel7M5iC8AFZY22ZFDzJw2LeeZth&#10;qu2Dj3TPQiEihH2KCsoQmlRKn5dk0A9tQxy9q3UGQ5SukNrhI8JNLcdJMpEGK44LJTa0Kin/yW5G&#10;wW57ck73k/a8fu7P1+yyPOBXoVSv2y4/QQRqw3/41d5pBe8f8Pc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l1cnEAAAA2wAAAA8AAAAAAAAAAAAAAAAAmAIAAGRycy9k&#10;b3ducmV2LnhtbFBLBQYAAAAABAAEAPUAAACJAwAAAAA=&#10;" strokecolor="#548dd4"/>
            <v:line id="Line 229" o:spid="_x0000_s1183" style="position:absolute;visibility:visible" from="4287,13347" to="428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231" o:spid="_x0000_s1184" style="position:absolute;visibility:visible" from="3807,13347" to="380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</v:group>
        </w:pict>
      </w:r>
      <w:r w:rsidRPr="00E80BD3">
        <w:rPr>
          <w:b/>
          <w:color w:val="000000"/>
        </w:rPr>
        <w:t xml:space="preserve">C)                                           D) </w:t>
      </w: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  <w:r w:rsidRPr="00E80BD3">
        <w:rPr>
          <w:b/>
          <w:color w:val="000000"/>
        </w:rPr>
        <w:t xml:space="preserve">.          </w:t>
      </w: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B02937" w:rsidRDefault="00DF6778" w:rsidP="00A117CE">
      <w:pPr>
        <w:rPr>
          <w:b/>
          <w:color w:val="FF0000"/>
        </w:rPr>
      </w:pPr>
      <w:r>
        <w:rPr>
          <w:noProof/>
        </w:rPr>
        <w:pict>
          <v:group id="Group 261" o:spid="_x0000_s1185" style="position:absolute;margin-left:25pt;margin-top:3.4pt;width:152.2pt;height:108pt;z-index:251659264" coordorigin="7047,927" coordsize="2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">
            <v:group id="Group 262" o:spid="_x0000_s1186" style="position:absolute;left:7527;top:1287;width:1560;height:1440" coordorigin="7527,1287" coordsize="15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rect id="Rectangle 263" o:spid="_x0000_s1187" style="position:absolute;left:7527;top:1287;width:15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line id="Line 264" o:spid="_x0000_s1188" style="position:absolute;visibility:visible" from="7527,1287" to="9087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<v:line id="Line 265" o:spid="_x0000_s1189" style="position:absolute;flip:x;visibility:visible" from="7527,1287" to="9087,2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/v:group>
            <v:group id="Group 266" o:spid="_x0000_s1190" style="position:absolute;left:7047;top:927;width:2400;height:2160" coordorigin="6807,747" coordsize="240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67" o:spid="_x0000_s1191" style="position:absolute;left:6807;top:747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ndFsAA&#10;AADbAAAADwAAAGRycy9kb3ducmV2LnhtbERPyW7CMBC9I/EP1iD1Bg6LKhQwiCUVHHqgLPeRPSQR&#10;8TiKDYR+fX1A6vHp7fNlayvxoMaXjhUMBwkIYu1MybmC8+mrPwXhA7LByjEpeJGH5aLbmWNq3JN/&#10;6HEMuYgh7FNUUIRQp1J6XZBFP3A1ceSurrEYImxyaRp8xnBbyVGSfEqLJceGAmvaFKRvx7tVcEDc&#10;Hn53Wq+z1/cko80lI1cp9dFrVzMQgdrwL36790bBO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ndFsAAAADbAAAADwAAAAAAAAAAAAAAAACYAgAAZHJzL2Rvd25y&#10;ZXYueG1sUEsFBgAAAAAEAAQA9QAAAIUDAAAAAA==&#10;" strokecolor="white">
                <v:textbox>
                  <w:txbxContent>
                    <w:p w:rsidR="00DF6778" w:rsidRPr="003824BC" w:rsidRDefault="00DF6778" w:rsidP="00761DE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</w:p>
                  </w:txbxContent>
                </v:textbox>
              </v:rect>
              <v:rect id="Rectangle 268" o:spid="_x0000_s1192" style="position:absolute;left:6807;top:2367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4jcMA&#10;AADbAAAADwAAAGRycy9kb3ducmV2LnhtbESPQWvCQBSE74L/YXlCb7rRFimpm1A1Yg8e1Lb3x+5r&#10;Epp9G7Krxv76riB4HGbmG2aR97YRZ+p87VjBdJKAINbO1Fwq+PrcjF9B+IBssHFMCq7kIc+GgwWm&#10;xl34QOdjKEWEsE9RQRVCm0rpdUUW/cS1xNH7cZ3FEGVXStPhJcJtI2dJMpcWa44LFba0qkj/Hk9W&#10;wR5xvf/bar0srruXglbfBblGqadR//4GIlAfHuF7+8MoeJ7C7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V4jcMAAADbAAAADwAAAAAAAAAAAAAAAACYAgAAZHJzL2Rv&#10;d25yZXYueG1sUEsFBgAAAAAEAAQA9QAAAIgDAAAAAA==&#10;" strokecolor="white">
                <v:textbox>
                  <w:txbxContent>
                    <w:p w:rsidR="00DF6778" w:rsidRPr="003824BC" w:rsidRDefault="00DF6778" w:rsidP="00761DE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Rectangle 269" o:spid="_x0000_s1193" style="position:absolute;left:8967;top:747;width:2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m+sQA&#10;AADbAAAADwAAAGRycy9kb3ducmV2LnhtbESPT2vCQBTE74V+h+UJ3upGLUWim2A1Yg89WP/cH7vP&#10;JJh9G7Krxn76bqHQ4zAzv2EWeW8bcaPO144VjEcJCGLtTM2lguNh8zID4QOywcYxKXiQhzx7flpg&#10;atydv+i2D6WIEPYpKqhCaFMpva7Ioh+5ljh6Z9dZDFF2pTQd3iPcNnKSJG/SYs1xocKWVhXpy/5q&#10;FewQ17vvrdbvxePztaDVqSDXKDUc9Ms5iEB9+A//tT+MgukE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X5vrEAAAA2wAAAA8AAAAAAAAAAAAAAAAAmAIAAGRycy9k&#10;b3ducmV2LnhtbFBLBQYAAAAABAAEAPUAAACJAwAAAAA=&#10;" strokecolor="white">
                <v:textbox>
                  <w:txbxContent>
                    <w:p w:rsidR="00DF6778" w:rsidRPr="003824BC" w:rsidRDefault="00DF6778" w:rsidP="00761DE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rect>
              <v:rect id="Rectangle 270" o:spid="_x0000_s1194" style="position:absolute;left:8967;top:2367;width:2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tDYcMA&#10;AADbAAAADwAAAGRycy9kb3ducmV2LnhtbESPT2vCQBTE70K/w/IEb7rxDyKpq1hNaQ8ebGzvj93X&#10;JJh9G7KrRj99VxB6HGbmN8xy3dlaXKj1lWMF41ECglg7U3Gh4Pv4PlyA8AHZYO2YFNzIw3r10lti&#10;atyVv+iSh0JECPsUFZQhNKmUXpdk0Y9cQxy9X9daDFG2hTQtXiPc1nKSJHNpseK4UGJD25L0KT9b&#10;BQfE3eH+ofVbdtvPMtr+ZORqpQb9bvMKIlAX/sPP9qdRMJ3C40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tDYcMAAADbAAAADwAAAAAAAAAAAAAAAACYAgAAZHJzL2Rv&#10;d25yZXYueG1sUEsFBgAAAAAEAAQA9QAAAIgDAAAAAA==&#10;" strokecolor="white">
                <v:textbox>
                  <w:txbxContent>
                    <w:p w:rsidR="00DF6778" w:rsidRPr="003824BC" w:rsidRDefault="00DF6778" w:rsidP="00761DE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</v:group>
          </v:group>
        </w:pict>
      </w:r>
      <w:r w:rsidRPr="00B02937">
        <w:rPr>
          <w:b/>
          <w:color w:val="FF0000"/>
        </w:rPr>
        <w:t>1</w:t>
      </w:r>
      <w:r>
        <w:rPr>
          <w:b/>
          <w:color w:val="FF0000"/>
        </w:rPr>
        <w:t>7</w:t>
      </w:r>
      <w:r w:rsidRPr="00B02937">
        <w:rPr>
          <w:b/>
          <w:color w:val="FF0000"/>
        </w:rPr>
        <w:t xml:space="preserve">.  </w:t>
      </w: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b/>
          <w:color w:val="000000"/>
        </w:rPr>
      </w:pPr>
      <w:r w:rsidRPr="00E80BD3">
        <w:rPr>
          <w:b/>
          <w:color w:val="000000"/>
        </w:rPr>
        <w:t>Yukarıda  kaç tane  üçgen vardır?</w:t>
      </w:r>
    </w:p>
    <w:p w:rsidR="00DF6778" w:rsidRPr="00E80BD3" w:rsidRDefault="00DF6778" w:rsidP="00A117CE">
      <w:pPr>
        <w:rPr>
          <w:color w:val="000000"/>
        </w:rPr>
      </w:pPr>
      <w:r w:rsidRPr="00E80BD3">
        <w:rPr>
          <w:color w:val="000000"/>
        </w:rPr>
        <w:t>A) 4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5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C) 6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8</w:t>
      </w:r>
    </w:p>
    <w:p w:rsidR="00DF6778" w:rsidRPr="00E80BD3" w:rsidRDefault="00DF6778" w:rsidP="00A117CE">
      <w:pPr>
        <w:rPr>
          <w:color w:val="000000"/>
        </w:rPr>
      </w:pPr>
    </w:p>
    <w:p w:rsidR="00DF6778" w:rsidRPr="00B02937" w:rsidRDefault="00DF6778" w:rsidP="00A117CE">
      <w:pPr>
        <w:rPr>
          <w:b/>
          <w:color w:val="FF0000"/>
        </w:rPr>
      </w:pPr>
      <w:r>
        <w:rPr>
          <w:noProof/>
        </w:rPr>
        <w:pict>
          <v:group id="Group 301" o:spid="_x0000_s1195" style="position:absolute;margin-left:19pt;margin-top:-.15pt;width:135.35pt;height:111.55pt;z-index:251661312" coordorigin="6807,8262" coordsize="3120,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">
            <v:rect id="Rectangle 244" o:spid="_x0000_s1196" style="position:absolute;left:6927;top:8262;width:480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UZAsEA&#10;AADbAAAADwAAAGRycy9kb3ducmV2LnhtbERPTWvCQBC9F/oflil4qxuLWImuYjWlHnrQqPdhd0yC&#10;2dmQXTX6691Cwds83udM552txYVaXzlWMOgnIIi1MxUXCva77/cxCB+QDdaOScGNPMxnry9TTI27&#10;8pYueShEDGGfooIyhCaV0uuSLPq+a4gjd3StxRBhW0jT4jWG21p+JMlIWqw4NpTY0LIkfcrPVsEG&#10;cbW5/2j9ld1+hxktDxm5WqneW7eYgAjUhaf43702cf4n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GQLBAAAA2wAAAA8AAAAAAAAAAAAAAAAAmAIAAGRycy9kb3du&#10;cmV2LnhtbFBLBQYAAAAABAAEAPUAAACGAwAAAAA=&#10;" strokecolor="white">
              <v:textbox>
                <w:txbxContent>
                  <w:p w:rsidR="00DF6778" w:rsidRPr="003824BC" w:rsidRDefault="00DF6778" w:rsidP="00C95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rect>
            <v:rect id="Rectangle 273" o:spid="_x0000_s1197" style="position:absolute;left:7407;top:8532;width:1920;height:1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DF6778" w:rsidRDefault="00DF6778"/>
                  <w:p w:rsidR="00DF6778" w:rsidRDefault="00DF6778"/>
                  <w:p w:rsidR="00DF6778" w:rsidRDefault="00DF6778">
                    <w:r>
                      <w:t xml:space="preserve">          O</w:t>
                    </w:r>
                  </w:p>
                  <w:p w:rsidR="00DF6778" w:rsidRDefault="00DF6778"/>
                </w:txbxContent>
              </v:textbox>
            </v:rect>
            <v:rect id="Rectangle 277" o:spid="_x0000_s1198" style="position:absolute;left:6807;top:10107;width:480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Dp6MMA&#10;AADbAAAADwAAAGRycy9kb3ducmV2LnhtbERPTWvCQBC9F/oflhF6Ed3YQmtjVilCQagXTSkeh+w0&#10;G83Ohuw2if56VxB6m8f7nGw12Fp01PrKsYLZNAFBXDhdcangO/+czEH4gKyxdkwKzuRhtXx8yDDV&#10;rucddftQihjCPkUFJoQmldIXhiz6qWuII/frWoshwraUusU+httaPifJq7RYcWww2NDaUHHa/1kF&#10;x45K3o7zH/NWf5394WVzGTcHpZ5Gw8cCRKAh/Ivv7o2O89/h9ks8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Dp6MMAAADbAAAADwAAAAAAAAAAAAAAAACYAgAAZHJzL2Rv&#10;d25yZXYueG1sUEsFBgAAAAAEAAQA9QAAAIgDAAAAAA==&#10;" filled="f" strokecolor="white">
              <v:textbox>
                <w:txbxContent>
                  <w:p w:rsidR="00DF6778" w:rsidRPr="003824BC" w:rsidRDefault="00DF6778" w:rsidP="00C95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</w:t>
                    </w:r>
                  </w:p>
                </w:txbxContent>
              </v:textbox>
            </v:rect>
            <v:rect id="Rectangle 278" o:spid="_x0000_s1199" style="position:absolute;left:9447;top:10107;width:480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BLy7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9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5QS8u+AAAA2wAAAA8AAAAAAAAAAAAAAAAAmAIAAGRycy9kb3ducmV2&#10;LnhtbFBLBQYAAAAABAAEAPUAAACDAwAAAAA=&#10;" strokecolor="white">
              <v:textbox>
                <w:txbxContent>
                  <w:p w:rsidR="00DF6778" w:rsidRPr="003824BC" w:rsidRDefault="00DF6778" w:rsidP="00C95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rect id="Rectangle 280" o:spid="_x0000_s1200" style="position:absolute;left:9447;top:8307;width:480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uUMMA&#10;AADbAAAADwAAAGRycy9kb3ducmV2LnhtbESPQWvCQBSE74L/YXmCN90YpEjqKm2M2EMPqW3vj93X&#10;JDT7NmRXTfrruwWhx2FmvmG2+8G24kq9bxwrWC0TEMTamYYrBR/vx8UGhA/IBlvHpGAkD/vddLLF&#10;zLgbv9H1HCoRIewzVFCH0GVSel2TRb90HXH0vlxvMUTZV9L0eItw28o0SR6kxYbjQo0d5TXp7/PF&#10;KigRD+XPSevnYnxdF5R/FuRapeaz4ekRRKAh/Ifv7RejIF3B35f4A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zuUMMAAADbAAAADwAAAAAAAAAAAAAAAACYAgAAZHJzL2Rv&#10;d25yZXYueG1sUEsFBgAAAAAEAAQA9QAAAIgDAAAAAA==&#10;" strokecolor="white">
              <v:textbox>
                <w:txbxContent>
                  <w:p w:rsidR="00DF6778" w:rsidRPr="003824BC" w:rsidRDefault="00DF6778" w:rsidP="00C95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line id="Line 290" o:spid="_x0000_s1201" style="position:absolute;flip:x;visibility:visible" from="7407,8487" to="932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line id="Line 291" o:spid="_x0000_s1202" style="position:absolute;flip:x y;visibility:visible" from="8367,9387" to="932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UQsMAAADbAAAADwAAAGRycy9kb3ducmV2LnhtbESPT4vCMBTE74LfITxhL7KmVpFSjSKC&#10;sifFf+z10TzbYvNSmmi7++nNwoLHYWZ+wyxWnanEkxpXWlYwHkUgiDOrS84VXM7bzwSE88gaK8uk&#10;4IccrJb93gJTbVs+0vPkcxEg7FJUUHhfp1K6rCCDbmRr4uDdbGPQB9nkUjfYBripZBxFM2mw5LBQ&#10;YE2bgrL76WEUIO9/J0k7pqnc0beL94fh+npT6mPQrecgPHX+Hf5vf2kF8QT+vo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z1ELDAAAA2wAAAA8AAAAAAAAAAAAA&#10;AAAAoQIAAGRycy9kb3ducmV2LnhtbFBLBQYAAAAABAAEAPkAAACRAwAAAAA=&#10;"/>
          </v:group>
        </w:pict>
      </w:r>
      <w:r w:rsidRPr="00B02937">
        <w:rPr>
          <w:b/>
          <w:color w:val="FF0000"/>
        </w:rPr>
        <w:t>1</w:t>
      </w:r>
      <w:r>
        <w:rPr>
          <w:b/>
          <w:color w:val="FF0000"/>
        </w:rPr>
        <w:t>8</w:t>
      </w:r>
      <w:r w:rsidRPr="00B02937">
        <w:rPr>
          <w:b/>
          <w:color w:val="FF0000"/>
        </w:rPr>
        <w:t xml:space="preserve">.  </w:t>
      </w: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</w:p>
    <w:p w:rsidR="00DF6778" w:rsidRPr="00E80BD3" w:rsidRDefault="00DF6778" w:rsidP="00A117CE">
      <w:pPr>
        <w:rPr>
          <w:color w:val="000000"/>
        </w:rPr>
      </w:pPr>
      <w:r>
        <w:rPr>
          <w:noProof/>
        </w:rPr>
        <w:pict>
          <v:shape id="AutoShape 302" o:spid="_x0000_s1203" type="#_x0000_t127" style="position:absolute;margin-left:145pt;margin-top:5.85pt;width:18pt;height: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"/>
        </w:pict>
      </w:r>
    </w:p>
    <w:p w:rsidR="00DF6778" w:rsidRPr="00E80BD3" w:rsidRDefault="00DF6778" w:rsidP="00A117CE">
      <w:pPr>
        <w:rPr>
          <w:b/>
          <w:color w:val="000000"/>
        </w:rPr>
      </w:pPr>
      <w:r w:rsidRPr="00E80BD3">
        <w:rPr>
          <w:b/>
          <w:color w:val="000000"/>
        </w:rPr>
        <w:t xml:space="preserve">Yukarıdaki karede şekilde  </w:t>
      </w:r>
      <w:r>
        <w:rPr>
          <w:b/>
          <w:color w:val="000000"/>
        </w:rPr>
        <w:t>T</w:t>
      </w:r>
      <w:r w:rsidRPr="00E80BD3">
        <w:rPr>
          <w:b/>
          <w:color w:val="000000"/>
        </w:rPr>
        <w:t>O</w:t>
      </w:r>
      <w:r>
        <w:rPr>
          <w:b/>
          <w:color w:val="000000"/>
        </w:rPr>
        <w:t>K</w:t>
      </w:r>
      <w:r w:rsidRPr="00E80BD3">
        <w:rPr>
          <w:b/>
          <w:color w:val="000000"/>
        </w:rPr>
        <w:t xml:space="preserve"> ikizkenar </w:t>
      </w:r>
    </w:p>
    <w:p w:rsidR="00DF6778" w:rsidRPr="00E80BD3" w:rsidRDefault="00DF6778" w:rsidP="00A117CE">
      <w:pPr>
        <w:rPr>
          <w:b/>
          <w:color w:val="000000"/>
        </w:rPr>
      </w:pPr>
      <w:r>
        <w:rPr>
          <w:noProof/>
        </w:rPr>
        <w:pict>
          <v:group id="Group 285" o:spid="_x0000_s1204" style="position:absolute;margin-left:133pt;margin-top:5.25pt;width:18pt;height:9pt;z-index:251660288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">
            <v:line id="Line 286" o:spid="_x0000_s1205" style="position:absolute;flip:y;visibility:visibl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<v:line id="Line 287" o:spid="_x0000_s1206" style="position:absolute;visibility:visibl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</w:p>
    <w:p w:rsidR="00DF6778" w:rsidRPr="00E80BD3" w:rsidRDefault="00DF6778" w:rsidP="00A117CE">
      <w:pPr>
        <w:rPr>
          <w:b/>
          <w:color w:val="000000"/>
        </w:rPr>
      </w:pPr>
      <w:r w:rsidRPr="00E80BD3">
        <w:rPr>
          <w:b/>
          <w:color w:val="000000"/>
        </w:rPr>
        <w:t>üçgen olduğuna göre   s(O</w:t>
      </w:r>
      <w:r>
        <w:rPr>
          <w:b/>
          <w:color w:val="000000"/>
        </w:rPr>
        <w:t>T</w:t>
      </w:r>
      <w:r w:rsidRPr="00E80BD3">
        <w:rPr>
          <w:b/>
          <w:color w:val="000000"/>
        </w:rPr>
        <w:t>K) kaç derecedir?</w:t>
      </w:r>
    </w:p>
    <w:p w:rsidR="00DF6778" w:rsidRPr="00E80BD3" w:rsidRDefault="00DF6778" w:rsidP="00A117CE">
      <w:pPr>
        <w:rPr>
          <w:rFonts w:ascii="Tahoma" w:hAnsi="Tahoma" w:cs="Tahoma"/>
          <w:color w:val="000000"/>
        </w:rPr>
      </w:pPr>
      <w:r w:rsidRPr="00E80BD3">
        <w:rPr>
          <w:color w:val="000000"/>
        </w:rPr>
        <w:t>A) 30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B) 45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C) 60</w:t>
      </w:r>
      <w:r w:rsidRPr="00E80BD3">
        <w:rPr>
          <w:rFonts w:ascii="Tahoma" w:hAnsi="Tahoma" w:cs="Tahoma"/>
          <w:color w:val="000000"/>
        </w:rPr>
        <w:t>˚</w:t>
      </w:r>
      <w:r w:rsidRPr="00E80BD3">
        <w:rPr>
          <w:color w:val="000000"/>
        </w:rPr>
        <w:tab/>
      </w:r>
      <w:r w:rsidRPr="00E80BD3">
        <w:rPr>
          <w:color w:val="000000"/>
        </w:rPr>
        <w:tab/>
        <w:t>D) 75</w:t>
      </w:r>
      <w:r w:rsidRPr="00E80BD3">
        <w:rPr>
          <w:rFonts w:ascii="Tahoma" w:hAnsi="Tahoma" w:cs="Tahoma"/>
          <w:color w:val="000000"/>
        </w:rPr>
        <w:t>˚</w:t>
      </w:r>
    </w:p>
    <w:p w:rsidR="00DF6778" w:rsidRPr="00E80BD3" w:rsidRDefault="00DF6778" w:rsidP="00A117CE">
      <w:pPr>
        <w:rPr>
          <w:rFonts w:ascii="Tahoma" w:hAnsi="Tahoma" w:cs="Tahoma"/>
          <w:color w:val="000000"/>
        </w:rPr>
      </w:pPr>
      <w:r>
        <w:rPr>
          <w:noProof/>
        </w:rPr>
        <w:pict>
          <v:group id="Tuval 323" o:spid="_x0000_s1207" editas="canvas" style="position:absolute;margin-left:-14.25pt;margin-top:6.45pt;width:270pt;height:54pt;z-index:251671552" coordsize="34290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">
            <v:shape id="_x0000_s1208" type="#_x0000_t75" style="position:absolute;width:34290;height:6858;visibility:visible">
              <v:fill o:detectmouseclick="t"/>
              <v:path o:connecttype="none"/>
            </v:shape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AutoShape 325" o:spid="_x0000_s1209" type="#_x0000_t23" style="position:absolute;top:762;width:4364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dGisAA&#10;AADaAAAADwAAAGRycy9kb3ducmV2LnhtbERPzWqDQBC+B/oOyxR6i2tykGCyCdK0pdBTrA8wuFNX&#10;4s6qu422T98VAj0NH9/vHE6z7cSNRt86VrBJUhDEtdMtNwqqz9f1DoQPyBo7x6Tghzycjg+rA+ba&#10;TXyhWxkaEUPY56jAhNDnUvrakEWfuJ44cl9utBgiHBupR5xiuO3kNk0zabHl2GCwp2dD9bX8tgp2&#10;tcvM9aV9q8qC/HZwv9nwcVbq6XEu9iACzeFffHe/6zgflleWK49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dGisAAAADaAAAADwAAAAAAAAAAAAAAAACYAgAAZHJzL2Rvd25y&#10;ZXYueG1sUEsFBgAAAAAEAAQA9QAAAIUDAAAAAA==&#10;" adj="5760" fillcolor="#fc9"/>
            <v:shape id="AutoShape 326" o:spid="_x0000_s1210" type="#_x0000_t23" style="position:absolute;left:4987;top:762;width:4364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Fqr4A&#10;AADaAAAADwAAAGRycy9kb3ducmV2LnhtbESPzQrCMBCE74LvEFbwZlM9iFajiCLqzb+D3pZmbYvN&#10;pjRR69sbQfA4zMw3zHTemFI8qXaFZQX9KAZBnFpdcKbgfFr3RiCcR9ZYWiYFb3Iwn7VbU0y0ffGB&#10;nkefiQBhl6CC3PsqkdKlORl0ka2Ig3eztUEfZJ1JXeMrwE0pB3E8lAYLDgs5VrTMKb0fH0bBSK72&#10;m3GVSb7s8GD3w22ZXq1S3U6zmIDw1Ph/+NfeagUD+F4JN0DO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Mhaq+AAAA2gAAAA8AAAAAAAAAAAAAAAAAmAIAAGRycy9kb3ducmV2&#10;LnhtbFBLBQYAAAAABAAEAPUAAACDAwAAAAA=&#10;" adj="5760" fillcolor="#cff"/>
            <v:shape id="AutoShape 327" o:spid="_x0000_s1211" type="#_x0000_t23" style="position:absolute;left:10226;top:762;width:4364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BXjcMA&#10;AADaAAAADwAAAGRycy9kb3ducmV2LnhtbESPT2sCMRTE74V+h/AKXopm1SJlaxQVBMGTf6h4e2xe&#10;N9tuXpZNjOu3N0LB4zAzv2Gm887WIlLrK8cKhoMMBHHhdMWlguNh3f8E4QOyxtoxKbiRh/ns9WWK&#10;uXZX3lHch1IkCPscFZgQmlxKXxiy6AeuIU7ej2sthiTbUuoWrwluaznKsom0WHFaMNjQylDxt79Y&#10;BYfi+3d9jrF8N9t4qpvTMXwsM6V6b93iC0SgLjzD/+2NVjCGx5V0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BXjcMAAADaAAAADwAAAAAAAAAAAAAAAACYAgAAZHJzL2Rv&#10;d25yZXYueG1sUEsFBgAAAAAEAAQA9QAAAIgDAAAAAA==&#10;" adj="5760" fillcolor="#f9f"/>
            <v:shape id="AutoShape 328" o:spid="_x0000_s1212" type="#_x0000_t23" style="position:absolute;left:14962;top:762;width:4365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L6MAA&#10;AADaAAAADwAAAGRycy9kb3ducmV2LnhtbESPzarCMBSE94LvEI5wd5oqF9FqFBGFe5dWQZfH5vQH&#10;m5PaRK1vbwTB5TAz3zDzZWsqcafGlZYVDAcRCOLU6pJzBYf9tj8B4TyyxsoyKXiSg+Wi25ljrO2D&#10;d3RPfC4ChF2MCgrv61hKlxZk0A1sTRy8zDYGfZBNLnWDjwA3lRxF0VgaLDksFFjTuqD0ktyMAjr/&#10;H8tTffY2uWbZZTreZMnxoNRPr13NQHhq/Tf8af9pBb/wvhJu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SL6MAAAADaAAAADwAAAAAAAAAAAAAAAACYAgAAZHJzL2Rvd25y&#10;ZXYueG1sUEsFBgAAAAAEAAQA9QAAAIUDAAAAAA==&#10;" adj="5760" fillcolor="#c9f"/>
            <v:shape id="AutoShape 329" o:spid="_x0000_s1213" type="#_x0000_t23" style="position:absolute;left:19950;top:762;width:4364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gbsQA&#10;AADaAAAADwAAAGRycy9kb3ducmV2LnhtbESPQWvCQBSE7wX/w/KEXopurDSU6CpB2iJCEa0I3h7Z&#10;ZzaYfRuy2xj/vSsUehxm5htmvuxtLTpqfeVYwWScgCAunK64VHD4+Ry9g/ABWWPtmBTcyMNyMXia&#10;Y6bdlXfU7UMpIoR9hgpMCE0mpS8MWfRj1xBH7+xaiyHKtpS6xWuE21q+JkkqLVYcFww2tDJUXPa/&#10;VkGXTk5nOvLUfF3ky2b7nafVR67U87DPZyAC9eE//NdeawVv8LgSb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B4G7EAAAA2gAAAA8AAAAAAAAAAAAAAAAAmAIAAGRycy9k&#10;b3ducmV2LnhtbFBLBQYAAAAABAAEAPUAAACJAwAAAAA=&#10;" adj="5760" fillcolor="#ffc"/>
            <v:shape id="AutoShape 330" o:spid="_x0000_s1214" type="#_x0000_t23" style="position:absolute;left:24938;top:762;width:4364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c8MA&#10;AADaAAAADwAAAGRycy9kb3ducmV2LnhtbESP0WrCQBRE3wv+w3KFvohutBDa6CoiFQriQ9UPuGSv&#10;2Wj2bpLdxvj3bkHwcZiZM8xi1dtKdNT60rGC6SQBQZw7XXKh4HTcjj9B+ICssXJMCu7kYbUcvC0w&#10;0+7Gv9QdQiEihH2GCkwIdSalzw1Z9BNXE0fv7FqLIcq2kLrFW4TbSs6SJJUWS44LBmvaGMqvhz+r&#10;YPRx2ZTfjfnaj46nvb/vmu7cpEq9D/v1HESgPrzCz/aPVpDC/5V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FEc8MAAADaAAAADwAAAAAAAAAAAAAAAACYAgAAZHJzL2Rv&#10;d25yZXYueG1sUEsFBgAAAAAEAAQA9QAAAIgDAAAAAA==&#10;" adj="5760" fillcolor="#cf6"/>
            <v:shape id="AutoShape 331" o:spid="_x0000_s1215" type="#_x0000_t23" style="position:absolute;left:29925;top:762;width:4365;height:60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3h6MUA&#10;AADaAAAADwAAAGRycy9kb3ducmV2LnhtbESP0WrCQBRE3wv+w3ILfZG6sQW1MauItFAoPhj9gEv2&#10;mo3N3k2yaxL/vlso9HGYmTNMth1tLXrqfOVYwXyWgCAunK64VHA+fTyvQPiArLF2TAru5GG7mTxk&#10;mGo38JH6PJQiQtinqMCE0KRS+sKQRT9zDXH0Lq6zGKLsSqk7HCLc1vIlSRbSYsVxwWBDe0PFd36z&#10;Cqav13313pq3w/R0Pvj7V9tf2oVST4/jbg0i0Bj+w3/tT61gCb9X4g2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eHoxQAAANoAAAAPAAAAAAAAAAAAAAAAAJgCAABkcnMv&#10;ZG93bnJldi54bWxQSwUGAAAAAAQABAD1AAAAigMAAAAA&#10;" adj="5760" fillcolor="#cf6"/>
            <v:shape id="Text Box 332" o:spid="_x0000_s1216" type="#_x0000_t202" style="position:absolute;left:623;top:2286;width:3598;height:2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DF6778" w:rsidRPr="00B573A3" w:rsidRDefault="00DF6778" w:rsidP="00B02937">
                    <w:pPr>
                      <w:rPr>
                        <w:b/>
                      </w:rPr>
                    </w:pPr>
                    <w:r w:rsidRPr="00B573A3">
                      <w:rPr>
                        <w:b/>
                      </w:rPr>
                      <w:t>12</w:t>
                    </w:r>
                  </w:p>
                </w:txbxContent>
              </v:textbox>
            </v:shape>
            <v:shape id="Text Box 333" o:spid="_x0000_s1217" type="#_x0000_t202" style="position:absolute;left:4983;top:2286;width:3048;height:2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DF6778" w:rsidRPr="00B573A3" w:rsidRDefault="00DF6778" w:rsidP="00B0293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shape>
            <v:shape id="Text Box 334" o:spid="_x0000_s1218" type="#_x0000_t202" style="position:absolute;left:10222;top:2286;width:3468;height:29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DF6778" w:rsidRPr="00B573A3" w:rsidRDefault="00DF6778" w:rsidP="00B0293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18</w:t>
                    </w:r>
                  </w:p>
                </w:txbxContent>
              </v:textbox>
            </v:shape>
            <v:shape id="Text Box 335" o:spid="_x0000_s1219" type="#_x0000_t202" style="position:absolute;left:15127;top:2286;width:2974;height:2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DF6778" w:rsidRPr="00B573A3" w:rsidRDefault="00DF6778" w:rsidP="00B0293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</v:group>
        </w:pict>
      </w:r>
    </w:p>
    <w:p w:rsidR="00DF6778" w:rsidRPr="00E80BD3" w:rsidRDefault="00DF6778" w:rsidP="00A117CE">
      <w:pPr>
        <w:rPr>
          <w:rFonts w:ascii="Tahoma" w:hAnsi="Tahoma" w:cs="Tahoma"/>
          <w:color w:val="000000"/>
        </w:rPr>
      </w:pPr>
    </w:p>
    <w:p w:rsidR="00DF6778" w:rsidRDefault="00DF6778" w:rsidP="00A117CE">
      <w:pPr>
        <w:rPr>
          <w:rFonts w:ascii="Tahoma" w:hAnsi="Tahoma" w:cs="Tahoma"/>
          <w:b/>
          <w:color w:val="FF0000"/>
          <w:u w:val="single"/>
        </w:rPr>
      </w:pPr>
    </w:p>
    <w:p w:rsidR="00DF6778" w:rsidRDefault="00DF6778" w:rsidP="00A117CE">
      <w:pPr>
        <w:rPr>
          <w:rFonts w:ascii="Tahoma" w:hAnsi="Tahoma" w:cs="Tahoma"/>
          <w:b/>
          <w:color w:val="FF0000"/>
          <w:u w:val="single"/>
        </w:rPr>
      </w:pPr>
    </w:p>
    <w:p w:rsidR="00DF6778" w:rsidRDefault="00DF6778" w:rsidP="00294DD4">
      <w:pPr>
        <w:rPr>
          <w:rFonts w:ascii="Tahoma" w:hAnsi="Tahoma" w:cs="Tahoma"/>
          <w:b/>
          <w:color w:val="FF0000"/>
          <w:u w:val="single"/>
        </w:rPr>
      </w:pPr>
    </w:p>
    <w:p w:rsidR="00DF6778" w:rsidRDefault="00DF6778" w:rsidP="00A117CE">
      <w:pPr>
        <w:rPr>
          <w:rFonts w:ascii="Tahoma" w:hAnsi="Tahoma" w:cs="Tahoma"/>
        </w:rPr>
      </w:pPr>
      <w:r>
        <w:rPr>
          <w:rFonts w:ascii="Tahoma" w:hAnsi="Tahoma" w:cs="Tahoma"/>
          <w:b/>
          <w:color w:val="FF0000"/>
          <w:u w:val="single"/>
        </w:rPr>
        <w:t>19.</w:t>
      </w:r>
      <w:r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>;Yukarıdaki örüntüyü tamamlayınız.</w:t>
      </w:r>
    </w:p>
    <w:p w:rsidR="00DF6778" w:rsidRDefault="00DF6778" w:rsidP="00A117CE">
      <w:pPr>
        <w:rPr>
          <w:rFonts w:ascii="Tahoma" w:hAnsi="Tahoma" w:cs="Tahoma"/>
        </w:rPr>
      </w:pPr>
      <w:r>
        <w:rPr>
          <w:rFonts w:ascii="Tahoma" w:hAnsi="Tahoma" w:cs="Tahoma"/>
        </w:rPr>
        <w:t>(5 puan)</w:t>
      </w:r>
    </w:p>
    <w:p w:rsidR="00DF6778" w:rsidRDefault="00DF6778" w:rsidP="00A117CE">
      <w:pPr>
        <w:rPr>
          <w:rFonts w:ascii="Tahoma" w:hAnsi="Tahoma" w:cs="Tahoma"/>
          <w:b/>
          <w:color w:val="FF0000"/>
        </w:rPr>
      </w:pPr>
    </w:p>
    <w:p w:rsidR="00DF6778" w:rsidRDefault="00DF6778" w:rsidP="00A117CE">
      <w:pPr>
        <w:rPr>
          <w:rFonts w:ascii="Tahoma" w:hAnsi="Tahoma" w:cs="Tahoma"/>
          <w:b/>
          <w:color w:val="FF0000"/>
        </w:rPr>
      </w:pPr>
    </w:p>
    <w:p w:rsidR="00DF6778" w:rsidRDefault="00DF6778" w:rsidP="00A117CE">
      <w:pPr>
        <w:rPr>
          <w:rFonts w:ascii="Tahoma" w:hAnsi="Tahoma" w:cs="Tahoma"/>
          <w:b/>
          <w:color w:val="FF0000"/>
        </w:rPr>
      </w:pPr>
    </w:p>
    <w:p w:rsidR="00DF6778" w:rsidRDefault="00DF6778" w:rsidP="00A117CE">
      <w:pPr>
        <w:rPr>
          <w:rFonts w:ascii="Tahoma" w:hAnsi="Tahoma" w:cs="Tahoma"/>
        </w:rPr>
      </w:pPr>
      <w:r w:rsidRPr="00B02937">
        <w:rPr>
          <w:rFonts w:ascii="Tahoma" w:hAnsi="Tahoma" w:cs="Tahoma"/>
          <w:b/>
          <w:color w:val="FF0000"/>
        </w:rPr>
        <w:t>2</w:t>
      </w:r>
      <w:r>
        <w:rPr>
          <w:rFonts w:ascii="Tahoma" w:hAnsi="Tahoma" w:cs="Tahoma"/>
          <w:b/>
          <w:color w:val="FF0000"/>
        </w:rPr>
        <w:t>0</w:t>
      </w:r>
      <w:r>
        <w:rPr>
          <w:rFonts w:ascii="Tahoma" w:hAnsi="Tahoma" w:cs="Tahoma"/>
        </w:rPr>
        <w:t>. Aşağıdaki harflerin simetri doğrularını çiziniz.(5P)</w:t>
      </w:r>
    </w:p>
    <w:bookmarkStart w:id="0" w:name="_GoBack"/>
    <w:bookmarkEnd w:id="0"/>
    <w:p w:rsidR="00DF6778" w:rsidRDefault="00DF6778" w:rsidP="00A117CE">
      <w:pPr>
        <w:rPr>
          <w:rFonts w:ascii="Tahoma" w:hAnsi="Tahoma" w:cs="Tahoma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"http://www.sorubak.com/" </w:instrText>
      </w:r>
      <w:r>
        <w:rPr>
          <w:color w:val="000000"/>
        </w:rPr>
        <w:fldChar w:fldCharType="separate"/>
      </w:r>
      <w:r>
        <w:rPr>
          <w:rStyle w:val="Hyperlink"/>
        </w:rPr>
        <w:t>www.sorubak.com</w:t>
      </w:r>
      <w:r>
        <w:rPr>
          <w:color w:val="000000"/>
        </w:rPr>
        <w:fldChar w:fldCharType="end"/>
      </w:r>
    </w:p>
    <w:p w:rsidR="00DF6778" w:rsidRDefault="00DF6778" w:rsidP="00A117CE">
      <w:pPr>
        <w:rPr>
          <w:rFonts w:ascii="Tahoma" w:hAnsi="Tahoma" w:cs="Tahoma"/>
          <w:color w:val="943634"/>
          <w:sz w:val="72"/>
          <w:szCs w:val="72"/>
        </w:rPr>
      </w:pPr>
      <w:r>
        <w:rPr>
          <w:rFonts w:ascii="Tahoma" w:hAnsi="Tahoma" w:cs="Tahoma"/>
        </w:rPr>
        <w:t xml:space="preserve">   </w:t>
      </w:r>
      <w:r w:rsidRPr="00B02937">
        <w:rPr>
          <w:rFonts w:ascii="Tahoma" w:hAnsi="Tahoma" w:cs="Tahoma"/>
          <w:color w:val="943634"/>
          <w:sz w:val="72"/>
          <w:szCs w:val="72"/>
        </w:rPr>
        <w:t xml:space="preserve">X </w:t>
      </w:r>
      <w:r>
        <w:rPr>
          <w:rFonts w:ascii="Tahoma" w:hAnsi="Tahoma" w:cs="Tahoma"/>
          <w:color w:val="943634"/>
          <w:sz w:val="72"/>
          <w:szCs w:val="72"/>
        </w:rPr>
        <w:t xml:space="preserve"> </w:t>
      </w:r>
      <w:r w:rsidRPr="00B02937">
        <w:rPr>
          <w:rFonts w:ascii="Tahoma" w:hAnsi="Tahoma" w:cs="Tahoma"/>
          <w:color w:val="943634"/>
          <w:sz w:val="72"/>
          <w:szCs w:val="72"/>
        </w:rPr>
        <w:t>W</w:t>
      </w:r>
      <w:r>
        <w:rPr>
          <w:rFonts w:ascii="Tahoma" w:hAnsi="Tahoma" w:cs="Tahoma"/>
          <w:color w:val="943634"/>
          <w:sz w:val="72"/>
          <w:szCs w:val="72"/>
        </w:rPr>
        <w:t xml:space="preserve"> </w:t>
      </w:r>
      <w:r w:rsidRPr="00B02937">
        <w:rPr>
          <w:rFonts w:ascii="Tahoma" w:hAnsi="Tahoma" w:cs="Tahoma"/>
          <w:color w:val="943634"/>
          <w:sz w:val="72"/>
          <w:szCs w:val="72"/>
        </w:rPr>
        <w:t xml:space="preserve"> K  P</w:t>
      </w:r>
      <w:r>
        <w:rPr>
          <w:rFonts w:ascii="Tahoma" w:hAnsi="Tahoma" w:cs="Tahoma"/>
          <w:color w:val="943634"/>
          <w:sz w:val="72"/>
          <w:szCs w:val="72"/>
        </w:rPr>
        <w:t xml:space="preserve"> </w:t>
      </w:r>
      <w:r w:rsidRPr="00B02937">
        <w:rPr>
          <w:rFonts w:ascii="Tahoma" w:hAnsi="Tahoma" w:cs="Tahoma"/>
          <w:color w:val="943634"/>
          <w:sz w:val="72"/>
          <w:szCs w:val="72"/>
        </w:rPr>
        <w:t xml:space="preserve"> R</w:t>
      </w:r>
    </w:p>
    <w:p w:rsidR="00DF6778" w:rsidRDefault="00DF6778" w:rsidP="00A117CE">
      <w:pPr>
        <w:rPr>
          <w:rFonts w:ascii="Tahoma" w:hAnsi="Tahoma" w:cs="Tahoma"/>
          <w:b/>
        </w:rPr>
      </w:pPr>
    </w:p>
    <w:p w:rsidR="00DF6778" w:rsidRPr="00E77B5E" w:rsidRDefault="00DF6778" w:rsidP="00A117CE">
      <w:pPr>
        <w:rPr>
          <w:rFonts w:ascii="Tahoma" w:hAnsi="Tahoma" w:cs="Tahoma"/>
          <w:b/>
        </w:rPr>
      </w:pPr>
    </w:p>
    <w:sectPr w:rsidR="00DF6778" w:rsidRPr="00E77B5E" w:rsidSect="00CC02D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78" w:rsidRDefault="00DF6778">
      <w:r>
        <w:separator/>
      </w:r>
    </w:p>
  </w:endnote>
  <w:endnote w:type="continuationSeparator" w:id="0">
    <w:p w:rsidR="00DF6778" w:rsidRDefault="00DF6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78" w:rsidRDefault="00DF6778" w:rsidP="00164E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6778" w:rsidRDefault="00DF6778" w:rsidP="002F489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778" w:rsidRDefault="00DF6778" w:rsidP="00164E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F6778" w:rsidRPr="00742B23" w:rsidRDefault="00DF6778" w:rsidP="00A03CAD">
    <w:pPr>
      <w:pStyle w:val="Footer"/>
      <w:ind w:right="360"/>
      <w:jc w:val="center"/>
      <w:rPr>
        <w:b/>
        <w:sz w:val="20"/>
        <w:szCs w:val="20"/>
      </w:rPr>
    </w:pPr>
    <w:r w:rsidRPr="005B43E9">
      <w:rPr>
        <w:b/>
        <w:sz w:val="20"/>
        <w:szCs w:val="20"/>
      </w:rPr>
      <w:t xml:space="preserve">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78" w:rsidRDefault="00DF6778">
      <w:r>
        <w:separator/>
      </w:r>
    </w:p>
  </w:footnote>
  <w:footnote w:type="continuationSeparator" w:id="0">
    <w:p w:rsidR="00DF6778" w:rsidRDefault="00DF67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75pt;height:27pt" o:bullet="t">
        <v:imagedata r:id="rId1" o:title=""/>
      </v:shape>
    </w:pict>
  </w:numPicBullet>
  <w:abstractNum w:abstractNumId="0">
    <w:nsid w:val="79184FC0"/>
    <w:multiLevelType w:val="hybridMultilevel"/>
    <w:tmpl w:val="51B4E970"/>
    <w:lvl w:ilvl="0" w:tplc="E60CEA12">
      <w:start w:val="3"/>
      <w:numFmt w:val="upperLetter"/>
      <w:lvlText w:val="%1)"/>
      <w:lvlJc w:val="left"/>
      <w:pPr>
        <w:tabs>
          <w:tab w:val="num" w:pos="3195"/>
        </w:tabs>
        <w:ind w:left="3195" w:hanging="28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BDB"/>
    <w:rsid w:val="00031A0E"/>
    <w:rsid w:val="0006147B"/>
    <w:rsid w:val="00067172"/>
    <w:rsid w:val="00070856"/>
    <w:rsid w:val="000C14C4"/>
    <w:rsid w:val="0012340F"/>
    <w:rsid w:val="0013195B"/>
    <w:rsid w:val="0013233A"/>
    <w:rsid w:val="0014322E"/>
    <w:rsid w:val="00164EFC"/>
    <w:rsid w:val="001F4EFE"/>
    <w:rsid w:val="00214088"/>
    <w:rsid w:val="0023138E"/>
    <w:rsid w:val="00233E0A"/>
    <w:rsid w:val="00235460"/>
    <w:rsid w:val="00236AC1"/>
    <w:rsid w:val="00266F12"/>
    <w:rsid w:val="00272DBA"/>
    <w:rsid w:val="002833D0"/>
    <w:rsid w:val="00294DD4"/>
    <w:rsid w:val="002B5FCC"/>
    <w:rsid w:val="002B6706"/>
    <w:rsid w:val="002E52B7"/>
    <w:rsid w:val="002E713D"/>
    <w:rsid w:val="002F4892"/>
    <w:rsid w:val="003371F9"/>
    <w:rsid w:val="00343152"/>
    <w:rsid w:val="00347448"/>
    <w:rsid w:val="00377B79"/>
    <w:rsid w:val="003824BC"/>
    <w:rsid w:val="003858DE"/>
    <w:rsid w:val="00386D54"/>
    <w:rsid w:val="003D086D"/>
    <w:rsid w:val="003E0574"/>
    <w:rsid w:val="003F3D84"/>
    <w:rsid w:val="00402A5A"/>
    <w:rsid w:val="00413532"/>
    <w:rsid w:val="00497BC4"/>
    <w:rsid w:val="004B4CC2"/>
    <w:rsid w:val="004C6099"/>
    <w:rsid w:val="004D0A07"/>
    <w:rsid w:val="004D6CAC"/>
    <w:rsid w:val="004E64A9"/>
    <w:rsid w:val="005257C2"/>
    <w:rsid w:val="00542452"/>
    <w:rsid w:val="005560C9"/>
    <w:rsid w:val="005871A7"/>
    <w:rsid w:val="005B43E9"/>
    <w:rsid w:val="005D357B"/>
    <w:rsid w:val="005D564B"/>
    <w:rsid w:val="005F00F1"/>
    <w:rsid w:val="00602FF9"/>
    <w:rsid w:val="00642A3B"/>
    <w:rsid w:val="00653727"/>
    <w:rsid w:val="006564B2"/>
    <w:rsid w:val="00657E0D"/>
    <w:rsid w:val="006807F9"/>
    <w:rsid w:val="00693DE5"/>
    <w:rsid w:val="006A70D8"/>
    <w:rsid w:val="006D33D2"/>
    <w:rsid w:val="006F726D"/>
    <w:rsid w:val="007039F0"/>
    <w:rsid w:val="00740FCB"/>
    <w:rsid w:val="00742B23"/>
    <w:rsid w:val="00750B16"/>
    <w:rsid w:val="00750EB5"/>
    <w:rsid w:val="00761DE3"/>
    <w:rsid w:val="00784A0A"/>
    <w:rsid w:val="007C301F"/>
    <w:rsid w:val="007D2753"/>
    <w:rsid w:val="007E7135"/>
    <w:rsid w:val="007F4EF5"/>
    <w:rsid w:val="00804CA6"/>
    <w:rsid w:val="00814FFA"/>
    <w:rsid w:val="00820B3B"/>
    <w:rsid w:val="0082171D"/>
    <w:rsid w:val="008379AD"/>
    <w:rsid w:val="00856A88"/>
    <w:rsid w:val="00871888"/>
    <w:rsid w:val="00890AA6"/>
    <w:rsid w:val="00895487"/>
    <w:rsid w:val="008B6DF2"/>
    <w:rsid w:val="008C35F1"/>
    <w:rsid w:val="008C586D"/>
    <w:rsid w:val="008D1CF3"/>
    <w:rsid w:val="008D3304"/>
    <w:rsid w:val="00977BDB"/>
    <w:rsid w:val="00982898"/>
    <w:rsid w:val="00983414"/>
    <w:rsid w:val="009A06FF"/>
    <w:rsid w:val="009C090B"/>
    <w:rsid w:val="009D7B8B"/>
    <w:rsid w:val="00A03CAD"/>
    <w:rsid w:val="00A117CE"/>
    <w:rsid w:val="00A12304"/>
    <w:rsid w:val="00A8256E"/>
    <w:rsid w:val="00A90322"/>
    <w:rsid w:val="00AA1067"/>
    <w:rsid w:val="00AE6FF3"/>
    <w:rsid w:val="00B02937"/>
    <w:rsid w:val="00B467DB"/>
    <w:rsid w:val="00B47560"/>
    <w:rsid w:val="00B51B34"/>
    <w:rsid w:val="00B573A3"/>
    <w:rsid w:val="00BC1A12"/>
    <w:rsid w:val="00BD4990"/>
    <w:rsid w:val="00C87D2E"/>
    <w:rsid w:val="00C9555C"/>
    <w:rsid w:val="00CA1D05"/>
    <w:rsid w:val="00CA364C"/>
    <w:rsid w:val="00CA6B47"/>
    <w:rsid w:val="00CC02D2"/>
    <w:rsid w:val="00CC7D29"/>
    <w:rsid w:val="00CF57DD"/>
    <w:rsid w:val="00D450CE"/>
    <w:rsid w:val="00D51F0F"/>
    <w:rsid w:val="00D564B5"/>
    <w:rsid w:val="00DB48C3"/>
    <w:rsid w:val="00DF1BF3"/>
    <w:rsid w:val="00DF6778"/>
    <w:rsid w:val="00E214D0"/>
    <w:rsid w:val="00E31AAC"/>
    <w:rsid w:val="00E360A1"/>
    <w:rsid w:val="00E52A76"/>
    <w:rsid w:val="00E555ED"/>
    <w:rsid w:val="00E76D4F"/>
    <w:rsid w:val="00E77B5E"/>
    <w:rsid w:val="00E80BD3"/>
    <w:rsid w:val="00E81D01"/>
    <w:rsid w:val="00E8462D"/>
    <w:rsid w:val="00E875C2"/>
    <w:rsid w:val="00EA323D"/>
    <w:rsid w:val="00EB171E"/>
    <w:rsid w:val="00EB43E2"/>
    <w:rsid w:val="00EB7BBA"/>
    <w:rsid w:val="00F52959"/>
    <w:rsid w:val="00F80948"/>
    <w:rsid w:val="00FA5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57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48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10E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F489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A5BB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10E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954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0EA"/>
    <w:rPr>
      <w:sz w:val="0"/>
      <w:szCs w:val="0"/>
    </w:rPr>
  </w:style>
  <w:style w:type="character" w:styleId="Hyperlink">
    <w:name w:val="Hyperlink"/>
    <w:basedOn w:val="DefaultParagraphFont"/>
    <w:uiPriority w:val="99"/>
    <w:rsid w:val="00E81D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544</Words>
  <Characters>3107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KONU TESTİ</dc:subject>
  <dc:creator>www.sevgisinifi.com</dc:creator>
  <cp:keywords>www.sorubak.com; x</cp:keywords>
  <dc:description>x</dc:description>
  <cp:lastModifiedBy>edanur</cp:lastModifiedBy>
  <cp:revision>5</cp:revision>
  <cp:lastPrinted>2013-11-02T21:19:00Z</cp:lastPrinted>
  <dcterms:created xsi:type="dcterms:W3CDTF">2013-11-02T21:27:00Z</dcterms:created>
  <dcterms:modified xsi:type="dcterms:W3CDTF">2014-10-13T14:39:00Z</dcterms:modified>
  <cp:category>x</cp:category>
</cp:coreProperties>
</file>