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46" w:rsidRDefault="00444246" w:rsidP="00B763FD">
      <w:pPr>
        <w:tabs>
          <w:tab w:val="left" w:pos="9517"/>
        </w:tabs>
      </w:pPr>
      <w:r>
        <w:t xml:space="preserve">Adı Soyadı:                                                          Sınıfı:                 No:                        </w:t>
      </w:r>
      <w:r w:rsidRPr="00AA23A8">
        <w:rPr>
          <w:b/>
          <w:sz w:val="24"/>
        </w:rPr>
        <w:t>Aldığı puan:</w:t>
      </w:r>
      <w:r>
        <w:tab/>
      </w:r>
    </w:p>
    <w:p w:rsidR="00444246" w:rsidRDefault="00444246" w:rsidP="00B763FD">
      <w:pPr>
        <w:jc w:val="center"/>
      </w:pPr>
      <w:r>
        <w:t>2014-2015 ÖĞRETİM YILI 60.YIL İLKOKULU MATEMATİK DERSİ 4.SINIF  1.DÖNEM 2.  SINAVI</w:t>
      </w:r>
    </w:p>
    <w:p w:rsidR="00444246" w:rsidRPr="00C84C76" w:rsidRDefault="00444246" w:rsidP="00C84C76">
      <w:pPr>
        <w:rPr>
          <w:b/>
        </w:rPr>
      </w:pPr>
      <w:r>
        <w:rPr>
          <w:b/>
        </w:rPr>
        <w:t xml:space="preserve">                                                  NOT: Her  soru 5  puandır.                                        Başarılar dilerim.                                             </w:t>
      </w:r>
    </w:p>
    <w:p w:rsidR="00444246" w:rsidRPr="005701B9" w:rsidRDefault="00444246" w:rsidP="005701B9">
      <w:pPr>
        <w:rPr>
          <w:color w:val="000000"/>
        </w:rPr>
      </w:pPr>
      <w:r>
        <w:rPr>
          <w:b/>
          <w:color w:val="000000"/>
          <w:sz w:val="24"/>
          <w:szCs w:val="24"/>
        </w:rPr>
        <w:t>1) Aşağıdaki iki resimdeki soruyu cevaplayınız.</w:t>
      </w:r>
    </w:p>
    <w:tbl>
      <w:tblPr>
        <w:tblW w:w="986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30"/>
        <w:gridCol w:w="4930"/>
      </w:tblGrid>
      <w:tr w:rsidR="00444246" w:rsidTr="006737B2">
        <w:trPr>
          <w:trHeight w:val="3717"/>
        </w:trPr>
        <w:tc>
          <w:tcPr>
            <w:tcW w:w="4930" w:type="dxa"/>
          </w:tcPr>
          <w:p w:rsidR="00444246" w:rsidRDefault="00444246" w:rsidP="00503885">
            <w:pPr>
              <w:rPr>
                <w:bCs/>
              </w:rPr>
            </w:pPr>
            <w:r>
              <w:rPr>
                <w:bCs/>
              </w:rPr>
              <w:t xml:space="preserve">Aşağıdaki şekilde kaç tane dar açı vardır? </w:t>
            </w:r>
          </w:p>
          <w:p w:rsidR="00444246" w:rsidRDefault="00444246" w:rsidP="00503885">
            <w:pPr>
              <w:rPr>
                <w:bCs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4" o:spid="_x0000_s1026" type="#_x0000_t75" style="position:absolute;margin-left:10.7pt;margin-top:27.1pt;width:181.9pt;height:131.45pt;z-index:251658752;visibility:visible">
                  <v:imagedata r:id="rId7" o:title=""/>
                  <w10:wrap type="square" side="right"/>
                </v:shape>
              </w:pict>
            </w:r>
            <w:r w:rsidRPr="005930E1">
              <w:rPr>
                <w:b/>
                <w:bCs/>
              </w:rPr>
              <w:t>cevap:</w:t>
            </w:r>
            <w:r>
              <w:rPr>
                <w:bCs/>
              </w:rPr>
              <w:t xml:space="preserve">                   </w:t>
            </w:r>
          </w:p>
          <w:p w:rsidR="00444246" w:rsidRPr="00C97C1F" w:rsidRDefault="00444246" w:rsidP="00503885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 xml:space="preserve"> </w:t>
            </w:r>
          </w:p>
        </w:tc>
        <w:tc>
          <w:tcPr>
            <w:tcW w:w="4930" w:type="dxa"/>
          </w:tcPr>
          <w:p w:rsidR="00444246" w:rsidRPr="005930E1" w:rsidRDefault="00444246" w:rsidP="00C1693F">
            <w:pPr>
              <w:rPr>
                <w:b/>
                <w:bCs/>
              </w:rPr>
            </w:pPr>
            <w:r w:rsidRPr="005930E1">
              <w:rPr>
                <w:color w:val="000000"/>
              </w:rPr>
              <w:t>Aşağıdaki açı ölçer üzerindeki açı kaç derecedir?</w:t>
            </w:r>
            <w:r>
              <w:rPr>
                <w:color w:val="000000"/>
              </w:rPr>
              <w:t xml:space="preserve"> </w:t>
            </w:r>
            <w:r w:rsidRPr="005930E1">
              <w:rPr>
                <w:b/>
                <w:bCs/>
              </w:rPr>
              <w:t>cevap:</w:t>
            </w:r>
          </w:p>
          <w:p w:rsidR="00444246" w:rsidRPr="00C97C1F" w:rsidRDefault="00444246" w:rsidP="00654560">
            <w:pPr>
              <w:rPr>
                <w:bCs/>
                <w:color w:val="0000FF"/>
              </w:rPr>
            </w:pPr>
            <w:r>
              <w:rPr>
                <w:noProof/>
                <w:lang w:eastAsia="tr-TR"/>
              </w:rPr>
              <w:pict>
                <v:group id="_x0000_s1027" style="position:absolute;margin-left:16.5pt;margin-top:-.2pt;width:201.9pt;height:103.5pt;z-index:251657728" coordorigin="6148,10647" coordsize="5467,3059">
                  <v:shape id="_x0000_s1028" type="#_x0000_t75" style="position:absolute;left:6148;top:10647;width:5467;height:3059;mso-wrap-edited:f;mso-position-horizontal-relative:page;mso-position-vertical-relative:page">
                    <v:imagedata r:id="rId8" o:title="" croptop="45692f" cropbottom="7510f" cropleft="37541f" cropright="3090f" gain="1.5625"/>
                  </v:shape>
                  <v:line id="_x0000_s1029" style="position:absolute;flip:x" from="6191,12999" to="9089,13045" strokecolor="red" strokeweight="2.25pt">
                    <v:stroke endarrow="block"/>
                    <v:imagedata gain="1.5625"/>
                  </v:line>
                  <v:line id="_x0000_s1030" style="position:absolute;flip:y" from="8938,10996" to="10947,13048" strokecolor="red" strokeweight="2.25pt">
                    <v:stroke endarrow="block"/>
                    <v:imagedata gain="1.5625"/>
                  </v:line>
                </v:group>
              </w:pict>
            </w:r>
          </w:p>
        </w:tc>
      </w:tr>
    </w:tbl>
    <w:p w:rsidR="00444246" w:rsidRDefault="00444246" w:rsidP="00C1693F">
      <w:pPr>
        <w:pStyle w:val="NoSpacing"/>
        <w:rPr>
          <w:rFonts w:ascii="Cambria Math" w:hAnsi="Cambria Math"/>
        </w:rPr>
        <w:sectPr w:rsidR="00444246" w:rsidSect="00C0744B">
          <w:pgSz w:w="11906" w:h="16838"/>
          <w:pgMar w:top="426" w:right="424" w:bottom="142" w:left="567" w:header="708" w:footer="708" w:gutter="0"/>
          <w:cols w:space="708"/>
          <w:docGrid w:linePitch="360"/>
        </w:sectPr>
      </w:pPr>
    </w:p>
    <w:p w:rsidR="00444246" w:rsidRDefault="00444246" w:rsidP="00C1693F">
      <w:pPr>
        <w:pStyle w:val="NoSpacing"/>
        <w:rPr>
          <w:rFonts w:ascii="Cambria Math" w:hAnsi="Cambria Math"/>
        </w:rPr>
      </w:pP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444246" w:rsidRDefault="00444246" w:rsidP="00C1693F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2B68D4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Pr="002B68D4">
        <w:rPr>
          <w:rFonts w:ascii="Times New Roman" w:hAnsi="Times New Roman"/>
          <w:b/>
        </w:rPr>
        <w:t>Aşağıdaki soruları grafiğe göre cevaplayınız</w:t>
      </w:r>
      <w:r>
        <w:rPr>
          <w:rFonts w:ascii="Times New Roman" w:hAnsi="Times New Roman"/>
          <w:b/>
        </w:rPr>
        <w:t xml:space="preserve">  </w:t>
      </w:r>
    </w:p>
    <w:p w:rsidR="00444246" w:rsidRPr="005930E1" w:rsidRDefault="00444246" w:rsidP="00C1693F">
      <w:pPr>
        <w:pStyle w:val="NoSpacing"/>
        <w:rPr>
          <w:rFonts w:ascii="Cambria Math" w:hAnsi="Cambria Math"/>
        </w:rPr>
      </w:pPr>
    </w:p>
    <w:p w:rsidR="00444246" w:rsidRPr="0081158A" w:rsidRDefault="00444246" w:rsidP="00C1693F">
      <w:pPr>
        <w:autoSpaceDE w:val="0"/>
        <w:autoSpaceDN w:val="0"/>
        <w:adjustRightInd w:val="0"/>
      </w:pPr>
      <w:r w:rsidRPr="00666B9F">
        <w:rPr>
          <w:b/>
        </w:rPr>
        <w:t>a)</w:t>
      </w:r>
      <w:r w:rsidRPr="0081158A">
        <w:t xml:space="preserve"> En çok tercih edilen meslek</w:t>
      </w:r>
      <w:r>
        <w:t xml:space="preserve">    </w:t>
      </w:r>
      <w:r w:rsidRPr="0081158A">
        <w:t>…….……………..</w:t>
      </w:r>
    </w:p>
    <w:p w:rsidR="00444246" w:rsidRPr="0081158A" w:rsidRDefault="00444246" w:rsidP="00C1693F">
      <w:pPr>
        <w:autoSpaceDE w:val="0"/>
        <w:autoSpaceDN w:val="0"/>
        <w:adjustRightInd w:val="0"/>
      </w:pPr>
      <w:r w:rsidRPr="00666B9F">
        <w:rPr>
          <w:b/>
        </w:rPr>
        <w:t>b)</w:t>
      </w:r>
      <w:r w:rsidRPr="0081158A">
        <w:t xml:space="preserve"> En az tercih edilen meslek</w:t>
      </w:r>
      <w:r>
        <w:t xml:space="preserve">   </w:t>
      </w:r>
      <w:r w:rsidRPr="0081158A">
        <w:t>………….…………</w:t>
      </w:r>
    </w:p>
    <w:p w:rsidR="00444246" w:rsidRDefault="00444246" w:rsidP="00C1693F">
      <w:pPr>
        <w:autoSpaceDE w:val="0"/>
        <w:autoSpaceDN w:val="0"/>
        <w:adjustRightInd w:val="0"/>
      </w:pPr>
      <w:r w:rsidRPr="00666B9F">
        <w:rPr>
          <w:b/>
        </w:rPr>
        <w:t>c)</w:t>
      </w:r>
      <w:r w:rsidRPr="0081158A">
        <w:t xml:space="preserve"> </w:t>
      </w:r>
      <w:r>
        <w:t xml:space="preserve">Ankete </w:t>
      </w:r>
      <w:r w:rsidRPr="0081158A">
        <w:t>toplam kaç kişi</w:t>
      </w:r>
      <w:r>
        <w:t xml:space="preserve"> </w:t>
      </w:r>
      <w:r w:rsidRPr="0081158A">
        <w:t>katılmıştı</w:t>
      </w:r>
      <w:r>
        <w:t>r?  .........................</w:t>
      </w:r>
    </w:p>
    <w:p w:rsidR="00444246" w:rsidRDefault="00444246" w:rsidP="00C1693F">
      <w:pPr>
        <w:autoSpaceDE w:val="0"/>
        <w:autoSpaceDN w:val="0"/>
        <w:adjustRightInd w:val="0"/>
        <w:rPr>
          <w:rFonts w:ascii="Times New Roman" w:hAnsi="Times New Roman"/>
        </w:rPr>
      </w:pPr>
      <w:r w:rsidRPr="00666B9F">
        <w:rPr>
          <w:b/>
        </w:rPr>
        <w:t>d)</w:t>
      </w:r>
      <w:r w:rsidRPr="0081158A">
        <w:t xml:space="preserve"> Futbolcu isteyenler</w:t>
      </w:r>
      <w:r w:rsidRPr="00B37BB8">
        <w:t xml:space="preserve"> </w:t>
      </w:r>
      <w:r>
        <w:t xml:space="preserve"> </w:t>
      </w:r>
      <w:r w:rsidRPr="0081158A">
        <w:t>öğretmen</w:t>
      </w:r>
      <w:r>
        <w:t xml:space="preserve"> </w:t>
      </w:r>
      <w:r>
        <w:rPr>
          <w:rFonts w:ascii="Times New Roman" w:hAnsi="Times New Roman"/>
        </w:rPr>
        <w:t xml:space="preserve"> isteyen</w:t>
      </w:r>
      <w:r w:rsidRPr="0081158A">
        <w:rPr>
          <w:rFonts w:ascii="Times New Roman" w:hAnsi="Times New Roman"/>
        </w:rPr>
        <w:t xml:space="preserve">den ne kadar </w:t>
      </w:r>
      <w:r>
        <w:rPr>
          <w:rFonts w:ascii="Times New Roman" w:hAnsi="Times New Roman"/>
        </w:rPr>
        <w:t xml:space="preserve">   </w:t>
      </w:r>
    </w:p>
    <w:p w:rsidR="00444246" w:rsidRPr="00C84C76" w:rsidRDefault="00444246" w:rsidP="00C1693F">
      <w:pPr>
        <w:autoSpaceDE w:val="0"/>
        <w:autoSpaceDN w:val="0"/>
        <w:adjustRightInd w:val="0"/>
      </w:pPr>
      <w:r>
        <w:rPr>
          <w:rFonts w:ascii="Times New Roman" w:hAnsi="Times New Roman"/>
        </w:rPr>
        <w:t xml:space="preserve">    </w:t>
      </w:r>
      <w:r w:rsidRPr="0081158A">
        <w:rPr>
          <w:rFonts w:ascii="Times New Roman" w:hAnsi="Times New Roman"/>
        </w:rPr>
        <w:t>fazladır</w:t>
      </w:r>
      <w:r>
        <w:rPr>
          <w:rFonts w:ascii="Times New Roman" w:hAnsi="Times New Roman"/>
        </w:rPr>
        <w:t>?  …………</w:t>
      </w:r>
    </w:p>
    <w:p w:rsidR="00444246" w:rsidRDefault="00444246" w:rsidP="00057204">
      <w:pPr>
        <w:autoSpaceDE w:val="0"/>
        <w:autoSpaceDN w:val="0"/>
        <w:adjustRightInd w:val="0"/>
        <w:sectPr w:rsidR="00444246" w:rsidSect="00C84C76">
          <w:type w:val="continuous"/>
          <w:pgSz w:w="11906" w:h="16838"/>
          <w:pgMar w:top="426" w:right="991" w:bottom="142" w:left="567" w:header="708" w:footer="708" w:gutter="0"/>
          <w:cols w:num="2" w:space="708"/>
          <w:docGrid w:linePitch="360"/>
        </w:sectPr>
      </w:pPr>
      <w:r w:rsidRPr="00D7306E">
        <w:rPr>
          <w:noProof/>
          <w:lang w:eastAsia="tr-TR"/>
        </w:rPr>
        <w:pict>
          <v:shape id="Resim 18" o:spid="_x0000_i1025" type="#_x0000_t75" style="width:252pt;height:168pt;visibility:visible">
            <v:imagedata r:id="rId9" o:title=""/>
          </v:shape>
        </w:pic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6"/>
        <w:gridCol w:w="5498"/>
      </w:tblGrid>
      <w:tr w:rsidR="00444246" w:rsidRPr="008C1610" w:rsidTr="008C1610">
        <w:trPr>
          <w:trHeight w:val="1371"/>
        </w:trPr>
        <w:tc>
          <w:tcPr>
            <w:tcW w:w="5496" w:type="dxa"/>
          </w:tcPr>
          <w:p w:rsidR="00444246" w:rsidRDefault="00444246" w:rsidP="00AA23A8">
            <w:pPr>
              <w:pStyle w:val="NoSpacing"/>
              <w:ind w:right="-107"/>
              <w:rPr>
                <w:rFonts w:ascii="Comic Sans MS" w:hAnsi="Comic Sans MS"/>
                <w:b/>
              </w:rPr>
            </w:pPr>
            <w:r>
              <w:rPr>
                <w:b/>
                <w:bCs/>
              </w:rPr>
              <w:t>3</w:t>
            </w:r>
            <w:r w:rsidRPr="001F3068">
              <w:rPr>
                <w:b/>
                <w:bCs/>
              </w:rPr>
              <w:t>)</w:t>
            </w:r>
            <w:r w:rsidRPr="002F2A77">
              <w:rPr>
                <w:rFonts w:ascii="Comic Sans MS" w:hAnsi="Comic Sans MS"/>
                <w:b/>
              </w:rPr>
              <w:t>Aşağ</w:t>
            </w:r>
            <w:r>
              <w:rPr>
                <w:rFonts w:ascii="Comic Sans MS" w:hAnsi="Comic Sans MS"/>
                <w:b/>
              </w:rPr>
              <w:t>ıda verilen dikdörtgenin çevresi kaç cm’</w:t>
            </w:r>
            <w:r w:rsidRPr="002F2A77">
              <w:rPr>
                <w:rFonts w:ascii="Comic Sans MS" w:hAnsi="Comic Sans MS"/>
                <w:b/>
              </w:rPr>
              <w:t>dir?</w:t>
            </w:r>
          </w:p>
          <w:p w:rsidR="00444246" w:rsidRPr="005701B9" w:rsidRDefault="00444246" w:rsidP="00AA23A8">
            <w:pPr>
              <w:pStyle w:val="NoSpacing"/>
              <w:ind w:right="-10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2F2A77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</w:t>
            </w:r>
            <w:r w:rsidRPr="002F2A77">
              <w:rPr>
                <w:rFonts w:ascii="Comic Sans MS" w:hAnsi="Comic Sans MS"/>
              </w:rPr>
              <w:t>6 cm</w:t>
            </w:r>
          </w:p>
          <w:p w:rsidR="00444246" w:rsidRPr="002F2A77" w:rsidRDefault="00444246" w:rsidP="00736A9D">
            <w:pPr>
              <w:pStyle w:val="NoSpacing"/>
              <w:rPr>
                <w:rFonts w:ascii="Comic Sans MS" w:hAnsi="Comic Sans MS"/>
                <w:color w:val="000000"/>
              </w:rPr>
            </w:pPr>
            <w:r>
              <w:rPr>
                <w:noProof/>
                <w:lang w:eastAsia="tr-TR"/>
              </w:rPr>
              <w:pict>
                <v:rect id="_x0000_s1031" style="position:absolute;margin-left:47.4pt;margin-top:7pt;width:99pt;height:45.75pt;z-index:251664896"/>
              </w:pict>
            </w:r>
            <w:r w:rsidRPr="002F2A77">
              <w:rPr>
                <w:rFonts w:ascii="Comic Sans MS" w:hAnsi="Comic Sans MS"/>
                <w:color w:val="000000"/>
              </w:rPr>
              <w:t xml:space="preserve">   </w:t>
            </w:r>
          </w:p>
          <w:p w:rsidR="00444246" w:rsidRPr="005701B9" w:rsidRDefault="00444246" w:rsidP="00736A9D">
            <w:pPr>
              <w:pStyle w:val="NoSpacing"/>
              <w:tabs>
                <w:tab w:val="center" w:pos="2761"/>
              </w:tabs>
              <w:rPr>
                <w:rFonts w:ascii="Comic Sans MS" w:hAnsi="Comic Sans MS"/>
                <w:color w:val="000000"/>
              </w:rPr>
            </w:pPr>
            <w:r w:rsidRPr="002F2A77">
              <w:rPr>
                <w:rFonts w:ascii="Comic Sans MS" w:hAnsi="Comic Sans MS"/>
                <w:color w:val="000000"/>
              </w:rPr>
              <w:t xml:space="preserve">     4 cm</w:t>
            </w:r>
            <w:r w:rsidRPr="002F2A77">
              <w:rPr>
                <w:rFonts w:ascii="Comic Sans MS" w:hAnsi="Comic Sans MS"/>
                <w:color w:val="000000"/>
              </w:rPr>
              <w:tab/>
              <w:t xml:space="preserve">         </w:t>
            </w:r>
            <w:r>
              <w:rPr>
                <w:rFonts w:ascii="Comic Sans MS" w:hAnsi="Comic Sans MS"/>
                <w:color w:val="000000"/>
              </w:rPr>
              <w:t xml:space="preserve">   </w:t>
            </w:r>
            <w:r w:rsidRPr="002F2A77">
              <w:rPr>
                <w:rFonts w:ascii="Comic Sans MS" w:hAnsi="Comic Sans MS"/>
                <w:color w:val="000000"/>
              </w:rPr>
              <w:t>?</w:t>
            </w:r>
          </w:p>
          <w:p w:rsidR="00444246" w:rsidRDefault="00444246" w:rsidP="00736A9D">
            <w:pPr>
              <w:pStyle w:val="Header"/>
              <w:spacing w:before="120" w:after="12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</w:t>
            </w:r>
          </w:p>
          <w:p w:rsidR="00444246" w:rsidRPr="008C1610" w:rsidRDefault="00444246" w:rsidP="00736A9D">
            <w:pPr>
              <w:spacing w:after="0" w:line="240" w:lineRule="auto"/>
              <w:rPr>
                <w:b/>
              </w:rPr>
            </w:pPr>
            <w:r>
              <w:rPr>
                <w:rFonts w:ascii="Comic Sans MS" w:hAnsi="Comic Sans MS"/>
              </w:rPr>
              <w:t xml:space="preserve">                               ?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  <w:tc>
          <w:tcPr>
            <w:tcW w:w="5498" w:type="dxa"/>
          </w:tcPr>
          <w:p w:rsidR="00444246" w:rsidRPr="002F2A77" w:rsidRDefault="00444246" w:rsidP="00736A9D">
            <w:pPr>
              <w:pStyle w:val="NoSpacing"/>
              <w:rPr>
                <w:rFonts w:ascii="Comic Sans MS" w:hAnsi="Comic Sans MS"/>
              </w:rPr>
            </w:pPr>
            <w:r>
              <w:rPr>
                <w:b/>
                <w:bCs/>
              </w:rPr>
              <w:t>4</w:t>
            </w:r>
            <w:r w:rsidRPr="001F3068">
              <w:rPr>
                <w:b/>
                <w:bCs/>
              </w:rPr>
              <w:t>)</w:t>
            </w:r>
            <w:r w:rsidRPr="002F2A77">
              <w:rPr>
                <w:rFonts w:ascii="Comic Sans MS" w:hAnsi="Comic Sans MS"/>
                <w:b/>
              </w:rPr>
              <w:t>Aşağıdaki şekillerin köşegenlerini çiziniz</w:t>
            </w:r>
            <w:r w:rsidRPr="00610E5D">
              <w:rPr>
                <w:rFonts w:ascii="Comic Sans MS" w:hAnsi="Comic Sans MS"/>
                <w:b/>
              </w:rPr>
              <w:t xml:space="preserve">. </w:t>
            </w:r>
          </w:p>
          <w:p w:rsidR="00444246" w:rsidRPr="008C1610" w:rsidRDefault="00444246" w:rsidP="00736A9D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78.95pt;margin-top:12.95pt;width:71.25pt;height:70.55pt;z-index:251662848" strokeweight="1.5pt"/>
              </w:pict>
            </w:r>
            <w:r>
              <w:rPr>
                <w:noProof/>
                <w:lang w:eastAsia="tr-TR"/>
              </w:rPr>
              <w:pict>
                <v:rect id="_x0000_s1033" style="position:absolute;margin-left:168.75pt;margin-top:13pt;width:87pt;height:44.25pt;z-index:251661824" strokeweight="1.5pt"/>
              </w:pict>
            </w:r>
            <w:r>
              <w:rPr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4" type="#_x0000_t4" style="position:absolute;margin-left:-4.5pt;margin-top:.7pt;width:83.65pt;height:83.2pt;rotation:3013140fd;z-index:251663872" strokeweight="1.5pt"/>
              </w:pict>
            </w:r>
          </w:p>
        </w:tc>
      </w:tr>
      <w:tr w:rsidR="00444246" w:rsidRPr="008C1610" w:rsidTr="005701B9">
        <w:trPr>
          <w:trHeight w:val="1517"/>
        </w:trPr>
        <w:tc>
          <w:tcPr>
            <w:tcW w:w="5496" w:type="dxa"/>
          </w:tcPr>
          <w:p w:rsidR="00444246" w:rsidRPr="008C1610" w:rsidRDefault="00444246" w:rsidP="008C161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 xml:space="preserve">5 </w:t>
            </w:r>
            <w:r w:rsidRPr="002B68D4">
              <w:rPr>
                <w:rFonts w:ascii="Times New Roman" w:hAnsi="Times New Roman"/>
                <w:b/>
              </w:rPr>
              <w:t>)</w:t>
            </w:r>
            <w:r w:rsidRPr="008C1610">
              <w:rPr>
                <w:b/>
              </w:rPr>
              <w:t xml:space="preserve"> “ 7 – 2 – 0 – 1 – 5 ”   rakamlarını birer kez kullanarak oluşturulabilecek beş basamaklı en büyük ve en küçük sayının farkı kaçtır?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  <w:color w:val="000000"/>
              </w:rPr>
            </w:pPr>
            <w:r w:rsidRPr="008C1610">
              <w:rPr>
                <w:b/>
                <w:color w:val="000000"/>
              </w:rPr>
              <w:t>A) 64 843      B) 64 953      C) 65 043    D) 65053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  <w:tc>
          <w:tcPr>
            <w:tcW w:w="5498" w:type="dxa"/>
          </w:tcPr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6 </w:t>
            </w:r>
            <w:r w:rsidRPr="002B68D4">
              <w:rPr>
                <w:rFonts w:ascii="Times New Roman" w:hAnsi="Times New Roman"/>
                <w:b/>
              </w:rPr>
              <w:t>)</w:t>
            </w:r>
            <w:r w:rsidRPr="008C1610">
              <w:rPr>
                <w:b/>
              </w:rPr>
              <w:t xml:space="preserve"> “650 574”doğal sayısında, 5 rakamlarının basamak değerleri toplamı kaçtır?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 w:rsidRPr="008C1610">
              <w:rPr>
                <w:b/>
              </w:rPr>
              <w:t xml:space="preserve">A) 50 005       B) 50 050        C) 50 500       D) 55 000   </w:t>
            </w:r>
          </w:p>
        </w:tc>
      </w:tr>
      <w:tr w:rsidR="00444246" w:rsidRPr="008C1610" w:rsidTr="00C84C76">
        <w:trPr>
          <w:trHeight w:val="2704"/>
        </w:trPr>
        <w:tc>
          <w:tcPr>
            <w:tcW w:w="5496" w:type="dxa"/>
          </w:tcPr>
          <w:p w:rsidR="00444246" w:rsidRPr="008C1610" w:rsidRDefault="00444246" w:rsidP="000310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Pr="002B68D4">
              <w:rPr>
                <w:rFonts w:ascii="Times New Roman" w:hAnsi="Times New Roman"/>
                <w:b/>
              </w:rPr>
              <w:t>)</w:t>
            </w:r>
            <w:r w:rsidRPr="008C1610">
              <w:rPr>
                <w:b/>
              </w:rPr>
              <w:t xml:space="preserve"> “8 yüz binlik+</w:t>
            </w:r>
            <w:r w:rsidRPr="008C1610">
              <w:rPr>
                <w:b/>
                <w:color w:val="000000"/>
              </w:rPr>
              <w:t>7 on binlik+3 yüzlük+5 birlik “ şeklinde çözümlenmiş sayı hangisidir?</w:t>
            </w:r>
          </w:p>
          <w:p w:rsidR="00444246" w:rsidRDefault="00444246" w:rsidP="00031048">
            <w:pPr>
              <w:tabs>
                <w:tab w:val="left" w:pos="3645"/>
              </w:tabs>
              <w:rPr>
                <w:b/>
                <w:bCs/>
              </w:rPr>
            </w:pPr>
            <w:r w:rsidRPr="008C1610">
              <w:rPr>
                <w:b/>
                <w:color w:val="000000"/>
              </w:rPr>
              <w:t>A) 870 305      B) 870 350      C) 807 305      D) 807 350</w:t>
            </w:r>
          </w:p>
          <w:p w:rsidR="00444246" w:rsidRPr="00B37BB8" w:rsidRDefault="00444246" w:rsidP="00736A9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  <w:tc>
          <w:tcPr>
            <w:tcW w:w="5498" w:type="dxa"/>
          </w:tcPr>
          <w:p w:rsidR="00444246" w:rsidRPr="008C1610" w:rsidRDefault="00444246" w:rsidP="00736A9D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5" type="#_x0000_t78" style="position:absolute;margin-left:72.55pt;margin-top:72.2pt;width:64.6pt;height:54pt;z-index:251653632;mso-position-horizontal-relative:text;mso-position-vertical-relative:text" adj="14128,6000,17593,8500"/>
              </w:pict>
            </w:r>
            <w:r>
              <w:rPr>
                <w:noProof/>
                <w:lang w:eastAsia="tr-TR"/>
              </w:rPr>
              <w:pict>
                <v:rect id="_x0000_s1036" style="position:absolute;margin-left:126.35pt;margin-top:20.25pt;width:52.6pt;height:51.95pt;z-index:2516567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7" type="#_x0000_t12" style="position:absolute;margin-left:-4.25pt;margin-top:14.2pt;width:73pt;height:64.1pt;z-index:2516526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  <v:f eqn="sum 21600 0 #0"/>
                    <v:f eqn="sum 21600 0 #2"/>
                  </v:formulas>
                  <v:path o:connecttype="rect" textboxrect="@0,@0,@8,@8"/>
                  <v:handles>
                    <v:h position="topLeft,#0" yrange="@2,@1"/>
                    <v:h position="#1,topLeft" xrange="@0,@3"/>
                    <v:h position="#3,#2" xrange="@1,10800" yrange="0,@0"/>
                  </v:handles>
                </v:shapetype>
                <v:shape id="_x0000_s1038" type="#_x0000_t83" style="position:absolute;margin-left:171.9pt;margin-top:68.05pt;width:63.5pt;height:63pt;z-index:251654656;mso-position-horizontal-relative:text;mso-position-vertical-relative:text" adj=",,3051,9116"/>
              </w:pict>
            </w:r>
            <w:r>
              <w:rPr>
                <w:noProof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39" type="#_x0000_t21" style="position:absolute;margin-left:221.2pt;margin-top:14.2pt;width:38.5pt;height:58pt;z-index:251655680;mso-position-horizontal-relative:text;mso-position-vertical-relative:text" adj="6957"/>
              </w:pict>
            </w:r>
            <w:r>
              <w:rPr>
                <w:b/>
                <w:color w:val="000000"/>
              </w:rPr>
              <w:t>8</w:t>
            </w:r>
            <w:r w:rsidRPr="008119A6">
              <w:rPr>
                <w:b/>
                <w:color w:val="000000"/>
              </w:rPr>
              <w:t>)</w:t>
            </w:r>
            <w:r w:rsidRPr="0013720C">
              <w:rPr>
                <w:b/>
              </w:rPr>
              <w:t xml:space="preserve"> </w:t>
            </w:r>
            <w:r w:rsidRPr="00D05D57">
              <w:rPr>
                <w:b/>
              </w:rPr>
              <w:t>Aşağıdaki şekilleri</w:t>
            </w:r>
            <w:r>
              <w:rPr>
                <w:b/>
              </w:rPr>
              <w:t>n simetri doğrularını çiziniz</w:t>
            </w:r>
            <w:r w:rsidRPr="00D05D57">
              <w:rPr>
                <w:b/>
              </w:rPr>
              <w:t>.</w:t>
            </w:r>
            <w:r w:rsidRPr="002B68D4">
              <w:t xml:space="preserve"> </w:t>
            </w:r>
          </w:p>
        </w:tc>
      </w:tr>
      <w:tr w:rsidR="00444246" w:rsidRPr="008C1610" w:rsidTr="009F6CF2">
        <w:trPr>
          <w:trHeight w:val="4830"/>
        </w:trPr>
        <w:tc>
          <w:tcPr>
            <w:tcW w:w="5496" w:type="dxa"/>
          </w:tcPr>
          <w:p w:rsidR="00444246" w:rsidRDefault="00444246" w:rsidP="00FC49DC">
            <w:r>
              <w:rPr>
                <w:noProof/>
                <w:lang w:eastAsia="tr-TR"/>
              </w:rPr>
              <w:pict>
                <v:rect id="_x0000_s1040" style="position:absolute;margin-left:8.75pt;margin-top:32.05pt;width:250.9pt;height:27.4pt;z-index:251659776;mso-position-horizontal-relative:text;mso-position-vertical-relative:text">
                  <v:textbox style="mso-next-textbox:#_x0000_s1040">
                    <w:txbxContent>
                      <w:p w:rsidR="00444246" w:rsidRPr="00B066A2" w:rsidRDefault="00444246" w:rsidP="00FC49DC">
                        <w:r w:rsidRPr="00B066A2">
                          <w:t xml:space="preserve">ikizkenar,  </w:t>
                        </w:r>
                        <w:r w:rsidRPr="00666B9F">
                          <w:rPr>
                            <w:b/>
                          </w:rPr>
                          <w:t>eş kenar</w:t>
                        </w:r>
                        <w:r w:rsidRPr="00B066A2">
                          <w:t xml:space="preserve">, dar açı, </w:t>
                        </w:r>
                        <w:r w:rsidRPr="00666B9F">
                          <w:rPr>
                            <w:b/>
                          </w:rPr>
                          <w:t>seksen dokuz</w:t>
                        </w:r>
                        <w:r w:rsidRPr="00B066A2">
                          <w:t>, geniş açılı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</w:rPr>
              <w:t>9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</w:rPr>
              <w:t>Aşağıdaki ifadelerde boş bırakılan yerleri uygun sözcükle tamamlayın</w:t>
            </w:r>
            <w:r>
              <w:t>.</w:t>
            </w:r>
          </w:p>
          <w:p w:rsidR="00444246" w:rsidRDefault="00444246" w:rsidP="00FC49DC">
            <w:pPr>
              <w:pStyle w:val="AralkYok1"/>
              <w:rPr>
                <w:color w:val="auto"/>
                <w:sz w:val="22"/>
              </w:rPr>
            </w:pPr>
          </w:p>
          <w:p w:rsidR="00444246" w:rsidRDefault="00444246" w:rsidP="00FC49DC">
            <w:pPr>
              <w:pStyle w:val="AralkYok1"/>
              <w:rPr>
                <w:color w:val="auto"/>
                <w:sz w:val="22"/>
              </w:rPr>
            </w:pPr>
          </w:p>
          <w:p w:rsidR="00444246" w:rsidRDefault="00444246" w:rsidP="00FC49DC">
            <w:pPr>
              <w:pStyle w:val="AralkYok1"/>
              <w:ind w:firstLine="426"/>
              <w:rPr>
                <w:color w:val="auto"/>
                <w:szCs w:val="24"/>
              </w:rPr>
            </w:pPr>
            <w:r w:rsidRPr="00666B9F">
              <w:rPr>
                <w:b/>
                <w:color w:val="auto"/>
                <w:szCs w:val="24"/>
              </w:rPr>
              <w:t>1.</w:t>
            </w:r>
            <w:r>
              <w:rPr>
                <w:color w:val="auto"/>
                <w:szCs w:val="24"/>
              </w:rPr>
              <w:t>Doksan dereceden küçük bütün açılara ………………………………. denir.</w:t>
            </w:r>
          </w:p>
          <w:p w:rsidR="00444246" w:rsidRDefault="00444246" w:rsidP="00FC49DC">
            <w:pPr>
              <w:pStyle w:val="AralkYok1"/>
              <w:ind w:firstLine="426"/>
              <w:rPr>
                <w:color w:val="auto"/>
                <w:szCs w:val="24"/>
              </w:rPr>
            </w:pPr>
            <w:r w:rsidRPr="00666B9F">
              <w:rPr>
                <w:b/>
                <w:color w:val="auto"/>
                <w:szCs w:val="24"/>
              </w:rPr>
              <w:t>2.</w:t>
            </w:r>
            <w:r>
              <w:rPr>
                <w:color w:val="auto"/>
                <w:szCs w:val="24"/>
              </w:rPr>
              <w:t>En büyük dar açı ………………………………  derecedir.</w:t>
            </w:r>
          </w:p>
          <w:p w:rsidR="00444246" w:rsidRDefault="00444246" w:rsidP="00FC49DC">
            <w:pPr>
              <w:pStyle w:val="AralkYok1"/>
              <w:ind w:firstLine="426"/>
              <w:rPr>
                <w:color w:val="auto"/>
                <w:szCs w:val="24"/>
              </w:rPr>
            </w:pPr>
            <w:r w:rsidRPr="00666B9F">
              <w:rPr>
                <w:b/>
                <w:color w:val="auto"/>
                <w:szCs w:val="24"/>
              </w:rPr>
              <w:t>3.</w:t>
            </w:r>
            <w:r w:rsidRPr="00B066A2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Bütün kenar uzunlukları birbirine eşit olan üçgenlere………………………..üçgen denir.</w:t>
            </w:r>
          </w:p>
          <w:p w:rsidR="00444246" w:rsidRDefault="00444246" w:rsidP="00FC49DC">
            <w:pPr>
              <w:pStyle w:val="AralkYok1"/>
              <w:ind w:firstLine="426"/>
              <w:rPr>
                <w:color w:val="auto"/>
                <w:szCs w:val="24"/>
              </w:rPr>
            </w:pPr>
            <w:r w:rsidRPr="00666B9F">
              <w:rPr>
                <w:b/>
                <w:color w:val="auto"/>
                <w:szCs w:val="24"/>
              </w:rPr>
              <w:t>4.</w:t>
            </w:r>
            <w:r>
              <w:rPr>
                <w:color w:val="auto"/>
                <w:szCs w:val="24"/>
              </w:rPr>
              <w:t>İki kenarın uzunluğu birbirine eşit üçgenlere …………………………………..üçgen denir.</w:t>
            </w:r>
          </w:p>
          <w:p w:rsidR="00444246" w:rsidRDefault="00444246" w:rsidP="00FC49DC">
            <w:pPr>
              <w:pStyle w:val="AralkYok1"/>
              <w:ind w:firstLine="426"/>
              <w:rPr>
                <w:color w:val="auto"/>
                <w:szCs w:val="24"/>
              </w:rPr>
            </w:pPr>
            <w:r w:rsidRPr="00666B9F">
              <w:rPr>
                <w:b/>
                <w:color w:val="auto"/>
                <w:szCs w:val="24"/>
              </w:rPr>
              <w:t>5.</w:t>
            </w:r>
            <w:r>
              <w:rPr>
                <w:color w:val="auto"/>
                <w:szCs w:val="24"/>
              </w:rPr>
              <w:t>Bir açısının ölçüsü geniş açı olan üçgenlere…………………………………….denir.</w:t>
            </w:r>
          </w:p>
          <w:p w:rsidR="00444246" w:rsidRPr="008C1610" w:rsidRDefault="00444246" w:rsidP="00C40A3D">
            <w:pPr>
              <w:spacing w:after="0" w:line="240" w:lineRule="auto"/>
              <w:rPr>
                <w:b/>
              </w:rPr>
            </w:pPr>
          </w:p>
        </w:tc>
        <w:tc>
          <w:tcPr>
            <w:tcW w:w="5498" w:type="dxa"/>
          </w:tcPr>
          <w:p w:rsidR="00444246" w:rsidRDefault="00444246" w:rsidP="008C1610">
            <w:pPr>
              <w:spacing w:after="200" w:line="276" w:lineRule="auto"/>
            </w:pPr>
            <w:r>
              <w:rPr>
                <w:b/>
                <w:bCs/>
              </w:rPr>
              <w:t>10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</w:rPr>
              <w:t xml:space="preserve">Aşağıdaki ifadeleri </w:t>
            </w:r>
            <w:r w:rsidRPr="008C1610">
              <w:rPr>
                <w:b/>
              </w:rPr>
              <w:t>rakamları</w:t>
            </w:r>
            <w:r>
              <w:rPr>
                <w:b/>
              </w:rPr>
              <w:t>n yanına numaralayın.</w:t>
            </w:r>
            <w:r w:rsidRPr="008C1610">
              <w:tab/>
            </w:r>
          </w:p>
          <w:p w:rsidR="00444246" w:rsidRPr="00FC49DC" w:rsidRDefault="00444246" w:rsidP="008C1610">
            <w:pPr>
              <w:spacing w:after="200" w:line="276" w:lineRule="auto"/>
            </w:pPr>
            <w:r w:rsidRPr="00666B9F">
              <w:rPr>
                <w:b/>
                <w:color w:val="000000"/>
              </w:rPr>
              <w:t>1)</w:t>
            </w:r>
            <w:r w:rsidRPr="008C1610">
              <w:rPr>
                <w:color w:val="000000"/>
              </w:rPr>
              <w:t xml:space="preserve"> Sayı değerleri toplamı 15 olan doğal sayı.</w:t>
            </w:r>
          </w:p>
          <w:p w:rsidR="00444246" w:rsidRPr="008C1610" w:rsidRDefault="00444246" w:rsidP="008C1610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66B9F">
              <w:rPr>
                <w:b/>
                <w:color w:val="000000"/>
              </w:rPr>
              <w:t>2)</w:t>
            </w:r>
            <w:r w:rsidRPr="008C1610">
              <w:rPr>
                <w:color w:val="000000"/>
              </w:rPr>
              <w:t xml:space="preserve"> 5 Basamaklı en büyük doğal sayı.</w:t>
            </w:r>
          </w:p>
          <w:p w:rsidR="00444246" w:rsidRPr="008C1610" w:rsidRDefault="00444246" w:rsidP="008C1610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66B9F">
              <w:rPr>
                <w:b/>
                <w:color w:val="000000"/>
              </w:rPr>
              <w:t>3)</w:t>
            </w:r>
            <w:r w:rsidRPr="008C1610">
              <w:rPr>
                <w:color w:val="000000"/>
              </w:rPr>
              <w:t xml:space="preserve"> Birler bölüğü 54 olan doğal sayı</w:t>
            </w:r>
            <w:r>
              <w:rPr>
                <w:color w:val="000000"/>
              </w:rPr>
              <w:t>.</w:t>
            </w:r>
          </w:p>
          <w:p w:rsidR="00444246" w:rsidRPr="008C1610" w:rsidRDefault="00444246" w:rsidP="008C1610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66B9F">
              <w:rPr>
                <w:b/>
                <w:color w:val="000000"/>
              </w:rPr>
              <w:t>4)</w:t>
            </w:r>
            <w:r w:rsidRPr="008C1610">
              <w:rPr>
                <w:color w:val="000000"/>
              </w:rPr>
              <w:t xml:space="preserve"> Binler bölüğü 309 olan doğal sayı.</w:t>
            </w:r>
          </w:p>
          <w:p w:rsidR="00444246" w:rsidRPr="008C1610" w:rsidRDefault="00444246" w:rsidP="008C1610">
            <w:pPr>
              <w:spacing w:after="200" w:line="276" w:lineRule="auto"/>
            </w:pPr>
            <w:r>
              <w:rPr>
                <w:noProof/>
                <w:lang w:eastAsia="tr-TR"/>
              </w:rPr>
              <w:pict>
                <v:group id="Grup 44" o:spid="_x0000_s1041" style="position:absolute;margin-left:-3.1pt;margin-top:16.65pt;width:246.1pt;height:90pt;z-index:251650560" coordorigin="6251,13034" coordsize="4922,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">
                  <v:group id="Group 3" o:spid="_x0000_s1042" style="position:absolute;left:9491;top:13034;width:1682;height:720" coordorigin="9131,130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oup 4" o:spid="_x0000_s1043" style="position:absolute;left:9311;top:130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shape id="Picture 5" o:spid="_x0000_s104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AUS/DAAAA2wAAAA8AAABkcnMvZG93bnJldi54bWxEj0GLwjAUhO8L/ofwBG9rqsi6VKOIKOpF&#10;WN2Dx0fzbIvNS0iirf9+Iwh7HGbmG2a+7EwjHuRDbVnBaJiBIC6srrlU8Hvefn6DCBFZY2OZFDwp&#10;wHLR+5hjrm3LP/Q4xVIkCIccFVQxulzKUFRkMAytI07e1XqDMUlfSu2xTXDTyHGWfUmDNaeFCh2t&#10;Kypup7tRsGu32Xi08eWqddOD21yOh/P9qNSg361mICJ18T/8bu+1gskUXl/SD5C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0BRL8MAAADbAAAADwAAAAAAAAAAAAAAAACf&#10;AgAAZHJzL2Rvd25yZXYueG1sUEsFBgAAAAAEAAQA9wAAAI8DAAAAAA==&#10;" filled="t" fillcolor="#fc9">
                        <v:imagedata r:id="rId10" o:title="" grayscale="t"/>
                      </v:shape>
                      <v:shapetype id="_x0000_t176" coordsize="21600,21600" o:spt="176" adj="2700" path="m@0,qx0@0l0@2qy@0,21600l@1,21600qx21600@2l21600@0qy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@3,@3,@4,@5"/>
                      </v:shapetype>
                      <v:shape id="AutoShape 6" o:spid="_x0000_s104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xd8EA&#10;AADbAAAADwAAAGRycy9kb3ducmV2LnhtbERPTU/CQBC9m/AfNkPCTbYQYqSyEAJpotyEcvA2dse2&#10;0J2t3YXWf+8cTDy+vO/VZnCNulMXas8GZtMEFHHhbc2lgfyUPT6DChHZYuOZDPxQgM169LDC1Pqe&#10;3+l+jKWSEA4pGqhibFOtQ1GRwzD1LbFwX75zGAV2pbYd9hLuGj1PkiftsGZpqLClXUXF9XhzBhb5&#10;kF3P+9vH5/Jy+M7jIXvrMTNmMh62L6AiDfFf/Od+teKTsfJFf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r8XfBAAAA2wAAAA8AAAAAAAAAAAAAAAAAmAIAAGRycy9kb3du&#10;cmV2LnhtbFBLBQYAAAAABAAEAPUAAACGAwAAAAA=&#10;" stroked="f">
                        <v:textbox style="mso-next-textbox:#AutoShape 6">
                          <w:txbxContent>
                            <w:p w:rsidR="00444246" w:rsidRPr="00C90054" w:rsidRDefault="00444246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907054</w:t>
                              </w:r>
                            </w:p>
                            <w:p w:rsidR="00444246" w:rsidRPr="00C90054" w:rsidRDefault="00444246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7" o:spid="_x0000_s1046" style="position:absolute;left:9131;top:133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gysQA&#10;AADbAAAADwAAAGRycy9kb3ducmV2LnhtbESPzWrDMBCE74G8g9hAL6GR64bSuFFCGig4x7rJIbfF&#10;2toi1spYin/evioUehxm5htmux9tI3rqvHGs4GmVgCAunTZcKTh/fTy+gvABWWPjmBRM5GG/m8+2&#10;mGk38Cf1RahEhLDPUEEdQptJ6cuaLPqVa4mj9+06iyHKrpK6wyHCbSPTJHmRFg3HhRpbOtZU3oq7&#10;VdBP1/N4el7L05Iv7SU1xXtujVIPi/HwBiLQGP7Df+1cK1hv4P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zoMrEAAAA2wAAAA8AAAAAAAAAAAAAAAAAmAIAAGRycy9k&#10;b3ducmV2LnhtbFBLBQYAAAAABAAEAPUAAACJAwAAAAA=&#10;" strokecolor="blue" strokeweight="1pt"/>
                  </v:group>
                  <v:group id="Group 8" o:spid="_x0000_s1047" style="position:absolute;left:9491;top:14474;width:1682;height:720" coordorigin="2651,1447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Group 9" o:spid="_x0000_s1048" style="position:absolute;left:2831;top:1447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Picture 10" o:spid="_x0000_s104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uZGrDAAAA2wAAAA8AAABkcnMvZG93bnJldi54bWxEj0FrAjEUhO8F/0N4BW8160KtbI0iolQv&#10;QtWDx8fmdXfp5iUk0V3/vREEj8PMfMPMFr1pxZV8aCwrGI8yEMSl1Q1XCk7HzccURIjIGlvLpOBG&#10;ARbzwdsMC207/qXrIVYiQTgUqKCO0RVShrImg2FkHXHy/qw3GJP0ldQeuwQ3rcyzbCINNpwWanS0&#10;qqn8P1yMgp9uk+Xjta+WnfvaufV5vzte9koN3/vlN4hIfXyFn+2tVvCZw+NL+gFyf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u5kasMAAADbAAAADwAAAAAAAAAAAAAAAACf&#10;AgAAZHJzL2Rvd25yZXYueG1sUEsFBgAAAAAEAAQA9wAAAI8DAAAAAA==&#10;" filled="t" fillcolor="#fc9">
                        <v:imagedata r:id="rId10" o:title="" grayscale="t"/>
                      </v:shape>
                      <v:shape id="AutoShape 11" o:spid="_x0000_s105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b128UA&#10;AADbAAAADwAAAGRycy9kb3ducmV2LnhtbESPQWvCQBSE74X+h+UJ3pqNWqWNrlIsgdabmh56e2af&#10;STT7Ns2uJv333YLgcZiZb5jFqje1uFLrKssKRlEMgji3uuJCQbZPn15AOI+ssbZMCn7JwWr5+LDA&#10;RNuOt3Td+UIECLsEFZTeN4mULi/JoItsQxy8o20N+iDbQuoWuwA3tRzH8UwarDgslNjQuqT8vLsY&#10;Bc9Zn56/3i/fh9fT5ifzm/Szw1Sp4aB/m4Pw1Pt7+Nb+0AqmE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vXbxQAAANsAAAAPAAAAAAAAAAAAAAAAAJgCAABkcnMv&#10;ZG93bnJldi54bWxQSwUGAAAAAAQABAD1AAAAigMAAAAA&#10;" stroked="f">
                        <v:textbox style="mso-next-textbox:#AutoShape 11">
                          <w:txbxContent>
                            <w:p w:rsidR="00444246" w:rsidRPr="00C90054" w:rsidRDefault="00444246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302604</w:t>
                              </w:r>
                            </w:p>
                            <w:p w:rsidR="00444246" w:rsidRPr="00C90054" w:rsidRDefault="00444246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12" o:spid="_x0000_s1051" style="position:absolute;left:2651;top:1483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ZicQA&#10;AADbAAAADwAAAGRycy9kb3ducmV2LnhtbESPzWrDMBCE74G8g9hAL6GR66YluFFCGig4x7rJIbfF&#10;2toi1spYin/evioUehxm5htmux9tI3rqvHGs4GmVgCAunTZcKTh/fTxuQPiArLFxTAom8rDfzWdb&#10;zLQb+JP6IlQiQthnqKAOoc2k9GVNFv3KtcTR+3adxRBlV0nd4RDhtpFpkrxKi4bjQo0tHWsqb8Xd&#10;Kuin63k8Pa/lacmX9pKa4j23RqmHxXh4AxFoDP/hv3auFbys4f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rmYnEAAAA2wAAAA8AAAAAAAAAAAAAAAAAmAIAAGRycy9k&#10;b3ducmV2LnhtbFBLBQYAAAAABAAEAPUAAACJAwAAAAA=&#10;" strokecolor="blue" strokeweight="1pt"/>
                  </v:group>
                  <v:group id="Group 13" o:spid="_x0000_s1052" style="position:absolute;left:6251;top:13034;width:1682;height:720" coordorigin="733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group id="Group 14" o:spid="_x0000_s1053" style="position:absolute;left:751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shape id="Picture 15" o:spid="_x0000_s105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Zx/LDAAAA2wAAAA8AAABkcnMvZG93bnJldi54bWxEj0GLwjAUhO8L/ofwBG9rquC6VKOIKOpF&#10;WN2Dx0fzbIvNS0iirf9+Iwh7HGbmG2a+7EwjHuRDbVnBaJiBIC6srrlU8Hvefn6DCBFZY2OZFDwp&#10;wHLR+5hjrm3LP/Q4xVIkCIccFVQxulzKUFRkMAytI07e1XqDMUlfSu2xTXDTyHGWfUmDNaeFCh2t&#10;Kypup7tRsGu32Xi08eWqddOD21yOh/P9qNSg361mICJ18T/8bu+1gskUXl/SD5C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pnH8sMAAADbAAAADwAAAAAAAAAAAAAAAACf&#10;AgAAZHJzL2Rvd25yZXYueG1sUEsFBgAAAAAEAAQA9wAAAI8DAAAAAA==&#10;" filled="t" fillcolor="#fc9">
                        <v:imagedata r:id="rId10" o:title="" grayscale="t"/>
                      </v:shape>
                      <v:shape id="AutoShape 16" o:spid="_x0000_s105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JnqsEA&#10;AADbAAAADwAAAGRycy9kb3ducmV2LnhtbERPPW/CMBDdK/EfrENiKw4VrSBgEGoVCdiAMLAd8ZEE&#10;4nMaG5L+ezxUYnx63/NlZyrxoMaVlhWMhhEI4szqknMF6SF5n4BwHlljZZkU/JGD5aL3NsdY25Z3&#10;9Nj7XIQQdjEqKLyvYyldVpBBN7Q1ceAutjHoA2xyqRtsQ7ip5EcUfUmDJYeGAmv6Lii77e9GwTjt&#10;ktvx5346T6/b39Rvk02LiVKDfreagfDU+Zf4373WCj7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Z6rBAAAA2wAAAA8AAAAAAAAAAAAAAAAAmAIAAGRycy9kb3du&#10;cmV2LnhtbFBLBQYAAAAABAAEAPUAAACGAwAAAAA=&#10;" stroked="f">
                        <v:textbox style="mso-next-textbox:#AutoShape 16">
                          <w:txbxContent>
                            <w:p w:rsidR="00444246" w:rsidRPr="00C90054" w:rsidRDefault="00444246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60248</w:t>
                              </w:r>
                            </w:p>
                            <w:p w:rsidR="00444246" w:rsidRPr="00C90054" w:rsidRDefault="00444246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17" o:spid="_x0000_s1056" style="position:absolute;left:733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2F8MA&#10;AADbAAAADwAAAGRycy9kb3ducmV2LnhtbESPT4vCMBTE74LfITxhL6Kp/5bdapTdhQU92tWDt0fz&#10;bIPNS2mytX57Iwgeh5n5DbPadLYSLTXeOFYwGScgiHOnDRcKDn+/ow8QPiBrrByTght52Kz7vRWm&#10;2l15T20WChEh7FNUUIZQp1L6vCSLfuxq4uidXWMxRNkUUjd4jXBbyWmSvEuLhuNCiTX9lJRfsn+r&#10;oL2dDt1uNpe7IR/r49Rk31trlHobdF9LEIG68Ao/21utYPEJj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o2F8MAAADbAAAADwAAAAAAAAAAAAAAAACYAgAAZHJzL2Rv&#10;d25yZXYueG1sUEsFBgAAAAAEAAQA9QAAAIgDAAAAAA==&#10;" strokecolor="blue" strokeweight="1pt"/>
                  </v:group>
                  <v:group id="Group 18" o:spid="_x0000_s1057" style="position:absolute;left:6251;top:14474;width:1682;height:720" coordorigin="445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oup 19" o:spid="_x0000_s1058" style="position:absolute;left:463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Picture 20" o:spid="_x0000_s105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CrtfDAAAA2wAAAA8AAABkcnMvZG93bnJldi54bWxEj0GLwjAUhO+C/yE8YW+a2oMu1SgiiutF&#10;WPXg8dG8bcs2LyGJtvvvN4LgcZiZb5jlujeteJAPjWUF00kGgri0uuFKwfWyH3+CCBFZY2uZFPxR&#10;gPVqOFhioW3H3/Q4x0okCIcCFdQxukLKUNZkMEysI07ej/UGY5K+ktpjl+CmlXmWzaTBhtNCjY62&#10;NZW/57tRcOj2WT7d+WrTufnR7W6n4+V+Uupj1G8WICL18R1+tb+0glkOzy/p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IKu18MAAADbAAAADwAAAAAAAAAAAAAAAACf&#10;AgAAZHJzL2Rvd25yZXYueG1sUEsFBgAAAAAEAAQA9wAAAI8DAAAAAA==&#10;" filled="t" fillcolor="#fc9">
                        <v:imagedata r:id="rId10" o:title="" grayscale="t"/>
                      </v:shape>
                      <v:shape id="AutoShape 21" o:spid="_x0000_s106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o/ZsUA&#10;AADbAAAADwAAAGRycy9kb3ducmV2LnhtbESPQWvCQBSE70L/w/IKvemmVqSNbkKxBNSbmh56e2Zf&#10;k9Ts2zS7mvjvuwXB4zAz3zDLdDCNuFDnassKnicRCOLC6ppLBfkhG7+CcB5ZY2OZFFzJQZo8jJYY&#10;a9vzji57X4oAYRejgsr7NpbSFRUZdBPbEgfv23YGfZBdKXWHfYCbRk6jaC4N1hwWKmxpVVFx2p+N&#10;glk+ZKfPj/PX8e1n+5v7bbbpMVPq6XF4X4DwNPh7+NZeawXzF/j/En6AT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j9mxQAAANsAAAAPAAAAAAAAAAAAAAAAAJgCAABkcnMv&#10;ZG93bnJldi54bWxQSwUGAAAAAAQABAD1AAAAigMAAAAA&#10;" stroked="f">
                        <v:textbox style="mso-next-textbox:#AutoShape 21">
                          <w:txbxContent>
                            <w:p w:rsidR="00444246" w:rsidRPr="00C90054" w:rsidRDefault="00444246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99999</w:t>
                              </w:r>
                            </w:p>
                            <w:p w:rsidR="00444246" w:rsidRPr="00C90054" w:rsidRDefault="00444246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22" o:spid="_x0000_s1061" style="position:absolute;left:445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TNMQA&#10;AADbAAAADwAAAGRycy9kb3ducmV2LnhtbESPT2vCQBTE7wW/w/KEXopuaoNIdBUrFMyxqR56e2Sf&#10;yWL2bciu+fPtu4VCj8PM/IbZHUbbiJ46bxwreF0mIIhLpw1XCi5fH4sNCB+QNTaOScFEHg772dMO&#10;M+0G/qS+CJWIEPYZKqhDaDMpfVmTRb90LXH0bq6zGKLsKqk7HCLcNnKVJGtp0XBcqLGlU03lvXhY&#10;Bf30fRnzt1TmL3xtrytTvJ+tUep5Ph63IAKN4T/81z5rBesU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HUzTEAAAA2wAAAA8AAAAAAAAAAAAAAAAAmAIAAGRycy9k&#10;b3ducmV2LnhtbFBLBQYAAAAABAAEAPUAAACJAwAAAAA=&#10;" strokecolor="blue" strokeweight="1pt"/>
                  </v:group>
                  <v:group id="Group 23" o:spid="_x0000_s1062" style="position:absolute;left:7871;top:13754;width:1682;height:720" coordorigin="5891,1285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Group 24" o:spid="_x0000_s1063" style="position:absolute;left:6071;top:1285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shape id="Picture 25" o:spid="_x0000_s106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1DU/CAAAA2wAAAA8AAABkcnMvZG93bnJldi54bWxEj0GLwjAUhO8L/ofwBG9rqgeVahQRRb0I&#10;6h72+GiebbF5CUm09d8bYWGPw8x8wyxWnWnEk3yoLSsYDTMQxIXVNZcKfq677xmIEJE1NpZJwYsC&#10;rJa9rwXm2rZ8puclliJBOOSooIrR5VKGoiKDYWgdcfJu1huMSfpSao9tgptGjrNsIg3WnBYqdLSp&#10;qLhfHkbBvt1l49HWl+vWTY9u+3s6Xh8npQb9bj0HEamL/+G/9kErmEzh8yX9ALl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9Q1PwgAAANsAAAAPAAAAAAAAAAAAAAAAAJ8C&#10;AABkcnMvZG93bnJldi54bWxQSwUGAAAAAAQABAD3AAAAjgMAAAAA&#10;" filled="t" fillcolor="#fc9">
                        <v:imagedata r:id="rId10" o:title="" grayscale="t"/>
                      </v:shape>
                      <v:shape id="AutoShape 26" o:spid="_x0000_s106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tF8EA&#10;AADbAAAADwAAAGRycy9kb3ducmV2LnhtbERPTYvCMBC9L/gfwgje1lQRWbtGEaWg3tR68DbbzLZd&#10;m0ltoq3/3hyEPT7e93zZmUo8qHGlZQWjYQSCOLO65FxBeko+v0A4j6yxskwKnuRgueh9zDHWtuUD&#10;PY4+FyGEXYwKCu/rWEqXFWTQDW1NHLhf2xj0ATa51A22IdxUchxFU2mw5NBQYE3rgrLr8W4UTNIu&#10;uZ4398vP7G9/S/0+2bWYKDXod6tvEJ46/y9+u7dawTSMDV/C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erRfBAAAA2wAAAA8AAAAAAAAAAAAAAAAAmAIAAGRycy9kb3du&#10;cmV2LnhtbFBLBQYAAAAABAAEAPUAAACGAwAAAAA=&#10;" stroked="f">
                        <v:textbox style="mso-next-textbox:#AutoShape 26">
                          <w:txbxContent>
                            <w:p w:rsidR="00444246" w:rsidRPr="00C90054" w:rsidRDefault="00444246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309425</w:t>
                              </w:r>
                            </w:p>
                            <w:p w:rsidR="00444246" w:rsidRPr="00C90054" w:rsidRDefault="00444246" w:rsidP="00CB15C0">
                              <w:pPr>
                                <w:ind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27" o:spid="_x0000_s1066" style="position:absolute;left:5891;top:1321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8qsIA&#10;AADbAAAADwAAAGRycy9kb3ducmV2LnhtbESPQYvCMBSE78L+h/AW9iKaropoNcq6sKBHqx68PZpn&#10;G2xeShNr/fcbQfA4zMw3zHLd2Uq01HjjWMH3MAFBnDttuFBwPPwNZiB8QNZYOSYFD/KwXn30lphq&#10;d+c9tVkoRISwT1FBGUKdSunzkiz6oauJo3dxjcUQZVNI3eA9wm0lR0kylRYNx4USa/otKb9mN6ug&#10;fZyP3W48kbs+n+rTyGSbrTVKfX12PwsQgbrwDr/aW61gOof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hvyqwgAAANsAAAAPAAAAAAAAAAAAAAAAAJgCAABkcnMvZG93&#10;bnJldi54bWxQSwUGAAAAAAQABAD1AAAAhwMAAAAA&#10;" strokecolor="blue" strokeweight="1pt"/>
                  </v:group>
                </v:group>
              </w:pict>
            </w:r>
            <w:r>
              <w:rPr>
                <w:color w:val="000000"/>
              </w:rPr>
              <w:t xml:space="preserve"> </w:t>
            </w:r>
            <w:r w:rsidRPr="00666B9F">
              <w:rPr>
                <w:b/>
                <w:color w:val="000000"/>
              </w:rPr>
              <w:t>5)</w:t>
            </w:r>
            <w:r w:rsidRPr="008C1610">
              <w:rPr>
                <w:color w:val="000000"/>
              </w:rPr>
              <w:t xml:space="preserve"> Bütün rakamları</w:t>
            </w:r>
            <w:r w:rsidRPr="008C1610">
              <w:t xml:space="preserve"> çift sayı olan doğal sayı.</w:t>
            </w:r>
          </w:p>
          <w:p w:rsidR="00444246" w:rsidRPr="008C1610" w:rsidRDefault="00444246" w:rsidP="008C1610">
            <w:pPr>
              <w:spacing w:after="200" w:line="276" w:lineRule="auto"/>
              <w:rPr>
                <w:rFonts w:ascii="Comic Sans MS" w:hAnsi="Comic Sans MS"/>
              </w:rPr>
            </w:pPr>
            <w:bookmarkStart w:id="0" w:name="_GoBack"/>
            <w:bookmarkEnd w:id="0"/>
          </w:p>
          <w:p w:rsidR="00444246" w:rsidRPr="008C1610" w:rsidRDefault="00444246" w:rsidP="008C1610">
            <w:pPr>
              <w:spacing w:after="200" w:line="276" w:lineRule="auto"/>
              <w:rPr>
                <w:rFonts w:ascii="Comic Sans MS" w:hAnsi="Comic Sans MS"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</w:tr>
      <w:tr w:rsidR="00444246" w:rsidRPr="008C1610" w:rsidTr="008C1610">
        <w:trPr>
          <w:trHeight w:val="2408"/>
        </w:trPr>
        <w:tc>
          <w:tcPr>
            <w:tcW w:w="5496" w:type="dxa"/>
          </w:tcPr>
          <w:p w:rsidR="00444246" w:rsidRDefault="00444246" w:rsidP="00FC49DC">
            <w:r>
              <w:rPr>
                <w:b/>
                <w:bCs/>
              </w:rPr>
              <w:t>11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</w:rPr>
              <w:t>Aşağıdaki ifadelerin doğru olanların başına D,yanlış olanların başına Y yazınız</w:t>
            </w:r>
            <w:r>
              <w:t>.</w:t>
            </w:r>
          </w:p>
          <w:p w:rsidR="00444246" w:rsidRDefault="00444246" w:rsidP="00FC49DC">
            <w:r>
              <w:t>(……) Bir üçgende iki tane dik açı bulunur.</w:t>
            </w:r>
          </w:p>
          <w:p w:rsidR="00444246" w:rsidRDefault="00444246" w:rsidP="00FC49DC">
            <w:r>
              <w:t>(……) Bir karenin dört tane simetri doğrusu vardır.</w:t>
            </w:r>
          </w:p>
          <w:p w:rsidR="00444246" w:rsidRDefault="00444246" w:rsidP="00FC49DC">
            <w:r>
              <w:t>(……) Dikdörtgenin bütün kenar uzunlukları birbirine eştir.</w:t>
            </w:r>
          </w:p>
          <w:p w:rsidR="00444246" w:rsidRPr="00FC49DC" w:rsidRDefault="00444246" w:rsidP="00FC49DC">
            <w:r>
              <w:t>(……) Açıları cetvel ile ölçeriz.</w:t>
            </w:r>
          </w:p>
        </w:tc>
        <w:tc>
          <w:tcPr>
            <w:tcW w:w="5498" w:type="dxa"/>
          </w:tcPr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</w:rPr>
              <w:t>12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8C1610">
              <w:rPr>
                <w:b/>
              </w:rPr>
              <w:t>Bir simitçi, 1. gün 25, 2.gün 26, 3. gün 27, 4.gün 28,</w:t>
            </w:r>
          </w:p>
          <w:p w:rsidR="00444246" w:rsidRDefault="00444246" w:rsidP="008C16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8C1610">
              <w:rPr>
                <w:b/>
              </w:rPr>
              <w:t>5. gün 29 simit satmıştır.Bu simitçi beş günde toplam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 w:rsidRPr="008C1610">
              <w:rPr>
                <w:b/>
              </w:rPr>
              <w:t xml:space="preserve"> </w:t>
            </w:r>
            <w:r>
              <w:rPr>
                <w:b/>
              </w:rPr>
              <w:t xml:space="preserve">     </w:t>
            </w:r>
            <w:r w:rsidRPr="008C1610">
              <w:rPr>
                <w:b/>
              </w:rPr>
              <w:t>kaç simit satmıştır?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 w:rsidRPr="008C1610">
              <w:rPr>
                <w:b/>
              </w:rPr>
              <w:t xml:space="preserve"> </w:t>
            </w:r>
          </w:p>
        </w:tc>
      </w:tr>
      <w:tr w:rsidR="00444246" w:rsidRPr="008C1610" w:rsidTr="00620E37">
        <w:trPr>
          <w:trHeight w:val="1251"/>
        </w:trPr>
        <w:tc>
          <w:tcPr>
            <w:tcW w:w="5496" w:type="dxa"/>
          </w:tcPr>
          <w:p w:rsidR="00444246" w:rsidRPr="009F6CF2" w:rsidRDefault="00444246" w:rsidP="009F6CF2">
            <w:pPr>
              <w:pStyle w:val="Header"/>
              <w:spacing w:before="120" w:after="120"/>
              <w:rPr>
                <w:rFonts w:ascii="Comic Sans MS" w:hAnsi="Comic Sans MS"/>
                <w:sz w:val="22"/>
                <w:szCs w:val="22"/>
              </w:rPr>
            </w:pPr>
            <w:r>
              <w:rPr>
                <w:b/>
              </w:rPr>
              <w:t xml:space="preserve">13 </w:t>
            </w:r>
            <w:r w:rsidRPr="002B68D4">
              <w:rPr>
                <w:b/>
              </w:rPr>
              <w:t>)</w:t>
            </w:r>
            <w:r w:rsidRPr="008C1610">
              <w:rPr>
                <w:b/>
              </w:rPr>
              <w:t xml:space="preserve"> (68 865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68 895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68 985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68 975) sayılarını büyükten küçüğe sembol kullanarak sıralayınız.</w:t>
            </w:r>
            <w:r>
              <w:rPr>
                <w:b/>
              </w:rPr>
              <w:t xml:space="preserve"> </w:t>
            </w:r>
          </w:p>
        </w:tc>
        <w:tc>
          <w:tcPr>
            <w:tcW w:w="5498" w:type="dxa"/>
          </w:tcPr>
          <w:p w:rsidR="00444246" w:rsidRPr="00C40A3D" w:rsidRDefault="00444246" w:rsidP="00031048">
            <w:pPr>
              <w:tabs>
                <w:tab w:val="left" w:pos="3645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Pr="001F3068">
              <w:rPr>
                <w:b/>
                <w:bCs/>
              </w:rPr>
              <w:t>)Aşağıdaki sayı örüntülerini tamamlayınız</w:t>
            </w:r>
            <w:r>
              <w:rPr>
                <w:b/>
                <w:bCs/>
              </w:rPr>
              <w:t xml:space="preserve"> </w:t>
            </w:r>
          </w:p>
          <w:p w:rsidR="00444246" w:rsidRDefault="00444246" w:rsidP="00031048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5-15-20-60-65-…..-……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444246" w:rsidRDefault="00444246" w:rsidP="00031048">
            <w:pPr>
              <w:spacing w:after="0" w:line="240" w:lineRule="auto"/>
              <w:ind w:left="360"/>
              <w:rPr>
                <w:sz w:val="28"/>
                <w:szCs w:val="28"/>
              </w:rPr>
            </w:pPr>
            <w:r w:rsidRPr="001F3068">
              <w:rPr>
                <w:sz w:val="28"/>
                <w:szCs w:val="28"/>
              </w:rPr>
              <w:t xml:space="preserve">b) </w:t>
            </w:r>
            <w:r>
              <w:rPr>
                <w:sz w:val="28"/>
                <w:szCs w:val="28"/>
              </w:rPr>
              <w:t xml:space="preserve"> </w:t>
            </w:r>
            <w:r w:rsidRPr="001F3068">
              <w:rPr>
                <w:sz w:val="28"/>
                <w:szCs w:val="28"/>
              </w:rPr>
              <w:t>2-4-12-48-</w:t>
            </w:r>
            <w:r>
              <w:rPr>
                <w:sz w:val="28"/>
                <w:szCs w:val="28"/>
              </w:rPr>
              <w:t xml:space="preserve"> </w:t>
            </w:r>
            <w:r w:rsidRPr="001F3068">
              <w:rPr>
                <w:sz w:val="28"/>
                <w:szCs w:val="28"/>
              </w:rPr>
              <w:t>….</w:t>
            </w:r>
            <w:r>
              <w:rPr>
                <w:sz w:val="28"/>
                <w:szCs w:val="28"/>
              </w:rPr>
              <w:t xml:space="preserve"> </w:t>
            </w:r>
            <w:r w:rsidRPr="001F306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F3068">
              <w:rPr>
                <w:sz w:val="28"/>
                <w:szCs w:val="28"/>
              </w:rPr>
              <w:t>….</w:t>
            </w:r>
          </w:p>
          <w:p w:rsidR="00444246" w:rsidRPr="00620E37" w:rsidRDefault="00444246" w:rsidP="00620E3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444246" w:rsidRPr="008C1610" w:rsidTr="008C1610">
        <w:trPr>
          <w:trHeight w:val="729"/>
        </w:trPr>
        <w:tc>
          <w:tcPr>
            <w:tcW w:w="5496" w:type="dxa"/>
          </w:tcPr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b/>
                <w:bCs/>
              </w:rPr>
              <w:t>15</w:t>
            </w:r>
            <w:r w:rsidRPr="001F3068">
              <w:rPr>
                <w:b/>
                <w:bCs/>
              </w:rPr>
              <w:t>)</w:t>
            </w:r>
            <w:r>
              <w:rPr>
                <w:rFonts w:ascii="Times New Roman" w:hAnsi="Times New Roman"/>
                <w:b/>
              </w:rPr>
              <w:t xml:space="preserve">Bir kumaşın uzunluğu 3 metredir.Bunun 140 cm’ si  </w:t>
            </w:r>
          </w:p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kullanılmıştır.Geriye kaç cm kumaş kalmıştır?  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  <w:tc>
          <w:tcPr>
            <w:tcW w:w="5498" w:type="dxa"/>
          </w:tcPr>
          <w:p w:rsidR="00444246" w:rsidRDefault="00444246" w:rsidP="00FC49DC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</w:rPr>
              <w:t>16</w:t>
            </w:r>
            <w:r w:rsidRPr="001F3068">
              <w:rPr>
                <w:b/>
                <w:bCs/>
              </w:rPr>
              <w:t>)</w:t>
            </w:r>
            <w:r w:rsidRPr="008C1610">
              <w:rPr>
                <w:b/>
              </w:rPr>
              <w:t xml:space="preserve">12-Bahar’ın bir miktar parası vardı. Parasının 1850 </w:t>
            </w:r>
            <w:r>
              <w:rPr>
                <w:b/>
              </w:rPr>
              <w:t xml:space="preserve">  </w:t>
            </w:r>
          </w:p>
          <w:p w:rsidR="00444246" w:rsidRDefault="00444246" w:rsidP="00FC49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8C1610">
              <w:rPr>
                <w:b/>
              </w:rPr>
              <w:t>TL’sini</w:t>
            </w:r>
            <w:r>
              <w:rPr>
                <w:b/>
              </w:rPr>
              <w:t xml:space="preserve">  </w:t>
            </w:r>
            <w:r w:rsidRPr="008C1610">
              <w:rPr>
                <w:b/>
              </w:rPr>
              <w:t xml:space="preserve">harcadı ve 1385 TL parası kaldı. Bahar’ın </w:t>
            </w:r>
            <w:r>
              <w:rPr>
                <w:b/>
              </w:rPr>
              <w:t xml:space="preserve"> </w:t>
            </w:r>
          </w:p>
          <w:p w:rsidR="00444246" w:rsidRDefault="00444246" w:rsidP="00FC49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8C1610">
              <w:rPr>
                <w:b/>
              </w:rPr>
              <w:t xml:space="preserve">harcamadan önce kaç 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 xml:space="preserve">TL </w:t>
            </w:r>
            <w:r>
              <w:rPr>
                <w:b/>
              </w:rPr>
              <w:t xml:space="preserve"> </w:t>
            </w:r>
            <w:r w:rsidRPr="008C1610">
              <w:rPr>
                <w:b/>
              </w:rPr>
              <w:t>parası vardı?</w:t>
            </w:r>
          </w:p>
          <w:p w:rsidR="00444246" w:rsidRDefault="00444246" w:rsidP="00FC49DC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FC49DC">
            <w:pPr>
              <w:spacing w:after="0" w:line="240" w:lineRule="auto"/>
              <w:rPr>
                <w:b/>
              </w:rPr>
            </w:pPr>
          </w:p>
        </w:tc>
      </w:tr>
      <w:tr w:rsidR="00444246" w:rsidRPr="008C1610" w:rsidTr="009F6CF2">
        <w:trPr>
          <w:trHeight w:val="2196"/>
        </w:trPr>
        <w:tc>
          <w:tcPr>
            <w:tcW w:w="5496" w:type="dxa"/>
          </w:tcPr>
          <w:p w:rsidR="00444246" w:rsidRPr="00C40A3D" w:rsidRDefault="00444246" w:rsidP="00FC49DC">
            <w:pPr>
              <w:rPr>
                <w:rFonts w:eastAsia="Dotum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67" type="#_x0000_t75" style="position:absolute;margin-left:27.25pt;margin-top:7.15pt;width:97.75pt;height:91.2pt;z-index:-251655680;mso-position-horizontal-relative:text;mso-position-vertical-relative:text">
                  <v:imagedata r:id="rId11" o:title="" grayscale="t" bilevel="t"/>
                  <w10:wrap side="right"/>
                </v:shape>
                <o:OLEObject Type="Embed" ProgID="Photoshop.Image.9" ShapeID="_x0000_s1067" DrawAspect="Content" ObjectID="_1479129236" r:id="rId12">
                  <o:FieldCodes>\s</o:FieldCodes>
                </o:OLEObject>
              </w:pict>
            </w:r>
            <w:r>
              <w:rPr>
                <w:rFonts w:eastAsia="Dotum"/>
                <w:b/>
                <w:bCs/>
              </w:rPr>
              <w:t>17)</w:t>
            </w:r>
            <w:r w:rsidRPr="00F564AE">
              <w:rPr>
                <w:rFonts w:eastAsia="Dotum"/>
                <w:b/>
                <w:bCs/>
              </w:rPr>
              <w:t xml:space="preserve"> Aşağıda verilmeyen açıların ölçüsünü bulunuz.</w:t>
            </w:r>
          </w:p>
          <w:p w:rsidR="00444246" w:rsidRDefault="00444246" w:rsidP="00FC49DC">
            <w:r>
              <w:t xml:space="preserve">                                           A açısı =? </w:t>
            </w:r>
          </w:p>
          <w:p w:rsidR="00444246" w:rsidRPr="005903F2" w:rsidRDefault="00444246" w:rsidP="00FC49DC">
            <w:pPr>
              <w:rPr>
                <w:rFonts w:ascii="Century Gothic" w:eastAsia="Dotum" w:hAnsi="Century Gothic"/>
                <w:b/>
                <w:bCs/>
              </w:rPr>
            </w:pPr>
            <w:r>
              <w:t xml:space="preserve">                                            C açısı =? </w:t>
            </w:r>
          </w:p>
          <w:p w:rsidR="00444246" w:rsidRPr="009F6CF2" w:rsidRDefault="00444246" w:rsidP="009F6CF2">
            <w:pPr>
              <w:rPr>
                <w:rFonts w:ascii="Century Gothic" w:eastAsia="Dotum" w:hAnsi="Century Gothic"/>
                <w:b/>
                <w:bCs/>
              </w:rPr>
            </w:pPr>
            <w:r>
              <w:rPr>
                <w:rFonts w:ascii="Century Gothic" w:eastAsia="Dotum" w:hAnsi="Century Gothic"/>
                <w:b/>
                <w:bCs/>
              </w:rPr>
              <w:t xml:space="preserve"> </w:t>
            </w:r>
          </w:p>
        </w:tc>
        <w:tc>
          <w:tcPr>
            <w:tcW w:w="5498" w:type="dxa"/>
          </w:tcPr>
          <w:p w:rsidR="00444246" w:rsidRPr="008C1610" w:rsidRDefault="00444246" w:rsidP="008C1610">
            <w:pPr>
              <w:tabs>
                <w:tab w:val="left" w:pos="1485"/>
              </w:tabs>
              <w:spacing w:after="0" w:line="240" w:lineRule="auto"/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4" o:spid="_x0000_s1068" type="#_x0000_t75" style="position:absolute;margin-left:65.85pt;margin-top:19.25pt;width:116.45pt;height:91.4pt;z-index:-251664896;visibility:visible;mso-position-horizontal-relative:text;mso-position-vertical-relative:text" wrapcoords="-139 0 -139 21423 21600 21423 21600 0 -139 0">
                  <v:imagedata r:id="rId13" o:title=""/>
                  <w10:wrap type="tight"/>
                </v:shape>
              </w:pict>
            </w:r>
            <w:r>
              <w:rPr>
                <w:b/>
                <w:bCs/>
              </w:rPr>
              <w:t>18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  <w:lang w:eastAsia="tr-TR"/>
              </w:rPr>
              <w:t>Aşağı</w:t>
            </w:r>
            <w:r w:rsidRPr="008C1610">
              <w:rPr>
                <w:b/>
                <w:lang w:eastAsia="tr-TR"/>
              </w:rPr>
              <w:t>daki ABC açısı kaç derecedir?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</w:p>
        </w:tc>
      </w:tr>
      <w:tr w:rsidR="00444246" w:rsidRPr="008C1610" w:rsidTr="00FC49DC">
        <w:trPr>
          <w:trHeight w:val="2400"/>
        </w:trPr>
        <w:tc>
          <w:tcPr>
            <w:tcW w:w="5496" w:type="dxa"/>
          </w:tcPr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b/>
                <w:bCs/>
              </w:rPr>
              <w:t>19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Toplama  </w:t>
            </w:r>
            <w:r>
              <w:rPr>
                <w:rFonts w:ascii="Times New Roman" w:hAnsi="Times New Roman"/>
                <w:b/>
              </w:rPr>
              <w:t>işlemlerinin sonucunu bulunuz.</w:t>
            </w:r>
          </w:p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</w:p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8084+97=                2304+28=       </w:t>
            </w:r>
          </w:p>
          <w:p w:rsidR="00444246" w:rsidRDefault="00444246" w:rsidP="00FC49DC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</w:t>
            </w:r>
          </w:p>
          <w:p w:rsidR="00444246" w:rsidRDefault="00444246" w:rsidP="006C455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</w:t>
            </w:r>
          </w:p>
          <w:tbl>
            <w:tblPr>
              <w:tblpPr w:leftFromText="141" w:rightFromText="141" w:vertAnchor="text" w:horzAnchor="margin" w:tblpY="-182"/>
              <w:tblOverlap w:val="never"/>
              <w:tblW w:w="4815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415"/>
              <w:gridCol w:w="414"/>
              <w:gridCol w:w="414"/>
              <w:gridCol w:w="416"/>
              <w:gridCol w:w="1217"/>
              <w:gridCol w:w="280"/>
              <w:gridCol w:w="415"/>
              <w:gridCol w:w="413"/>
              <w:gridCol w:w="413"/>
              <w:gridCol w:w="418"/>
            </w:tblGrid>
            <w:tr w:rsidR="00444246" w:rsidRPr="006C4557" w:rsidTr="00620E37">
              <w:trPr>
                <w:trHeight w:val="179"/>
              </w:trPr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8</w:t>
                  </w: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6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</w:tr>
            <w:tr w:rsidR="00444246" w:rsidRPr="006C4557" w:rsidTr="00620E37">
              <w:trPr>
                <w:trHeight w:val="179"/>
              </w:trPr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</w:tr>
            <w:tr w:rsidR="00444246" w:rsidRPr="006C4557" w:rsidTr="00620E37">
              <w:trPr>
                <w:trHeight w:val="179"/>
              </w:trPr>
              <w:tc>
                <w:tcPr>
                  <w:tcW w:w="4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lang w:eastAsia="tr-TR"/>
                    </w:rPr>
                  </w:pPr>
                  <w:r>
                    <w:rPr>
                      <w:color w:val="00000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rPr>
                      <w:color w:val="000000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  <w:lang w:eastAsia="tr-TR"/>
                    </w:rPr>
                  </w:pPr>
                  <w:r w:rsidRPr="006C4557">
                    <w:rPr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</w:tr>
            <w:tr w:rsidR="00444246" w:rsidRPr="006C4557" w:rsidTr="00620E37">
              <w:trPr>
                <w:trHeight w:val="179"/>
              </w:trPr>
              <w:tc>
                <w:tcPr>
                  <w:tcW w:w="1659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6C4557">
                    <w:rPr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rPr>
                      <w:color w:val="000000"/>
                      <w:lang w:eastAsia="tr-TR"/>
                    </w:rPr>
                  </w:pPr>
                </w:p>
              </w:tc>
              <w:tc>
                <w:tcPr>
                  <w:tcW w:w="1659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444246" w:rsidRPr="006C4557" w:rsidRDefault="00444246" w:rsidP="00620E37">
                  <w:pPr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6C4557">
                    <w:rPr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</w:tr>
          </w:tbl>
          <w:p w:rsidR="00444246" w:rsidRPr="006C4557" w:rsidRDefault="00444246" w:rsidP="006C4557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5498" w:type="dxa"/>
          </w:tcPr>
          <w:p w:rsidR="00444246" w:rsidRPr="008C1610" w:rsidRDefault="00444246" w:rsidP="00FC49DC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b/>
                <w:bCs/>
              </w:rPr>
              <w:t>20</w:t>
            </w:r>
            <w:r w:rsidRPr="001F3068">
              <w:rPr>
                <w:b/>
                <w:bCs/>
              </w:rPr>
              <w:t>)</w:t>
            </w:r>
            <w:r>
              <w:rPr>
                <w:b/>
              </w:rPr>
              <w:t xml:space="preserve"> </w:t>
            </w:r>
            <w:r w:rsidRPr="008C1610">
              <w:rPr>
                <w:rFonts w:cs="Calibri"/>
                <w:b/>
              </w:rPr>
              <w:t>Aşağıdaki toplama işleminde, verilmeyen rakamları</w:t>
            </w:r>
            <w:r>
              <w:rPr>
                <w:rFonts w:cs="Calibri"/>
                <w:b/>
              </w:rPr>
              <w:t xml:space="preserve"> </w:t>
            </w:r>
            <w:r w:rsidRPr="008C1610">
              <w:rPr>
                <w:rFonts w:cs="Calibri"/>
                <w:b/>
              </w:rPr>
              <w:t xml:space="preserve">bulup yazınız.                   </w:t>
            </w:r>
          </w:p>
          <w:p w:rsidR="00444246" w:rsidRPr="008C1610" w:rsidRDefault="00444246" w:rsidP="00FC49DC">
            <w:pPr>
              <w:spacing w:after="0" w:line="240" w:lineRule="auto"/>
              <w:rPr>
                <w:rFonts w:cs="Calibri"/>
                <w:b/>
              </w:rPr>
            </w:pPr>
            <w:r w:rsidRPr="008C1610">
              <w:rPr>
                <w:rFonts w:cs="Calibri"/>
                <w:b/>
              </w:rPr>
              <w:t xml:space="preserve">                                      </w:t>
            </w:r>
            <w:r>
              <w:rPr>
                <w:rFonts w:cs="Calibri"/>
                <w:b/>
              </w:rPr>
              <w:t xml:space="preserve">  </w:t>
            </w:r>
          </w:p>
          <w:p w:rsidR="00444246" w:rsidRPr="008C1610" w:rsidRDefault="00444246" w:rsidP="00FC49DC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   </w:t>
            </w:r>
            <w:r w:rsidRPr="008C1610">
              <w:rPr>
                <w:rFonts w:cs="Calibri"/>
              </w:rPr>
              <w:t xml:space="preserve">4 </w:t>
            </w:r>
            <w:r>
              <w:rPr>
                <w:rFonts w:cs="Calibri"/>
              </w:rPr>
              <w:t xml:space="preserve"> </w:t>
            </w:r>
            <w:r w:rsidRPr="008C1610">
              <w:rPr>
                <w:rFonts w:cs="Calibri"/>
              </w:rPr>
              <w:t>1</w:t>
            </w:r>
            <w:r w:rsidRPr="008C1610">
              <w:rPr>
                <w:rFonts w:cs="Calibri"/>
                <w:b/>
              </w:rPr>
              <w:t xml:space="preserve"> B  </w:t>
            </w:r>
            <w:r w:rsidRPr="008C1610">
              <w:rPr>
                <w:rFonts w:cs="Calibri"/>
              </w:rPr>
              <w:t xml:space="preserve">3 </w:t>
            </w:r>
            <w:r>
              <w:rPr>
                <w:rFonts w:cs="Calibri"/>
              </w:rPr>
              <w:t xml:space="preserve">       </w:t>
            </w:r>
            <w:r>
              <w:rPr>
                <w:rFonts w:cs="Calibri"/>
                <w:b/>
              </w:rPr>
              <w:t xml:space="preserve">A=          </w:t>
            </w:r>
            <w:r w:rsidRPr="008C1610">
              <w:rPr>
                <w:rFonts w:cs="Calibri"/>
                <w:b/>
              </w:rPr>
              <w:t xml:space="preserve"> B= </w:t>
            </w:r>
            <w:r>
              <w:rPr>
                <w:rFonts w:cs="Calibri"/>
                <w:b/>
              </w:rPr>
              <w:t xml:space="preserve">           </w:t>
            </w:r>
            <w:r w:rsidRPr="008C1610">
              <w:rPr>
                <w:rFonts w:cs="Calibri"/>
                <w:b/>
              </w:rPr>
              <w:t xml:space="preserve">C = </w:t>
            </w:r>
            <w:r>
              <w:rPr>
                <w:rFonts w:cs="Calibri"/>
                <w:b/>
              </w:rPr>
              <w:t xml:space="preserve">           </w:t>
            </w:r>
            <w:r w:rsidRPr="008C1610">
              <w:rPr>
                <w:rFonts w:cs="Calibri"/>
                <w:b/>
              </w:rPr>
              <w:t xml:space="preserve">D=           </w:t>
            </w:r>
            <w:r>
              <w:rPr>
                <w:rFonts w:cs="Calibri"/>
                <w:b/>
              </w:rPr>
              <w:t xml:space="preserve"> </w:t>
            </w:r>
            <w:r w:rsidRPr="008C1610">
              <w:rPr>
                <w:rFonts w:cs="Calibri"/>
                <w:b/>
              </w:rPr>
              <w:t xml:space="preserve">             </w:t>
            </w:r>
          </w:p>
          <w:p w:rsidR="00444246" w:rsidRPr="008C1610" w:rsidRDefault="00444246" w:rsidP="00FC49DC">
            <w:pPr>
              <w:spacing w:after="0" w:line="240" w:lineRule="auto"/>
              <w:rPr>
                <w:rFonts w:cs="Calibri"/>
                <w:b/>
              </w:rPr>
            </w:pPr>
            <w:r w:rsidRPr="008C1610">
              <w:rPr>
                <w:rFonts w:cs="Calibri"/>
                <w:b/>
                <w:u w:val="single"/>
              </w:rPr>
              <w:t xml:space="preserve">+ </w:t>
            </w:r>
            <w:r w:rsidRPr="008C1610">
              <w:rPr>
                <w:rFonts w:cs="Calibri"/>
                <w:u w:val="single"/>
              </w:rPr>
              <w:t>3</w:t>
            </w:r>
            <w:r w:rsidRPr="008C1610">
              <w:rPr>
                <w:rFonts w:cs="Calibri"/>
                <w:b/>
                <w:u w:val="single"/>
              </w:rPr>
              <w:t xml:space="preserve">  C</w:t>
            </w:r>
            <w:r>
              <w:rPr>
                <w:rFonts w:cs="Calibri"/>
                <w:b/>
                <w:u w:val="single"/>
              </w:rPr>
              <w:t xml:space="preserve"> </w:t>
            </w:r>
            <w:r w:rsidRPr="008C1610">
              <w:rPr>
                <w:rFonts w:cs="Calibri"/>
                <w:u w:val="single"/>
              </w:rPr>
              <w:t>2</w:t>
            </w:r>
            <w:r w:rsidRPr="008C1610">
              <w:rPr>
                <w:rFonts w:cs="Calibri"/>
                <w:b/>
                <w:u w:val="single"/>
              </w:rPr>
              <w:t xml:space="preserve">  A  </w:t>
            </w:r>
            <w:r>
              <w:rPr>
                <w:rFonts w:cs="Calibri"/>
                <w:b/>
              </w:rPr>
              <w:t xml:space="preserve">                    </w:t>
            </w:r>
          </w:p>
          <w:p w:rsidR="00444246" w:rsidRPr="008C1610" w:rsidRDefault="00444246" w:rsidP="00FC49DC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</w:t>
            </w:r>
            <w:r w:rsidRPr="008C1610">
              <w:rPr>
                <w:rFonts w:cs="Calibri"/>
                <w:b/>
              </w:rPr>
              <w:t xml:space="preserve">D  </w:t>
            </w:r>
            <w:r w:rsidRPr="008C1610">
              <w:rPr>
                <w:rFonts w:cs="Calibri"/>
              </w:rPr>
              <w:t>0  9  0</w:t>
            </w:r>
            <w:r w:rsidRPr="008C1610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                     </w:t>
            </w:r>
          </w:p>
          <w:p w:rsidR="00444246" w:rsidRPr="008C1610" w:rsidRDefault="00444246" w:rsidP="008C16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</w:tr>
    </w:tbl>
    <w:p w:rsidR="00444246" w:rsidRDefault="00444246" w:rsidP="00C84C76">
      <w:pPr>
        <w:rPr>
          <w:b/>
        </w:rPr>
      </w:pPr>
      <w:hyperlink r:id="rId14" w:history="1">
        <w:r w:rsidRPr="00E73781">
          <w:rPr>
            <w:rStyle w:val="Hyperlink"/>
            <w:rFonts w:ascii="Comic Sans MS" w:hAnsi="Comic Sans MS"/>
            <w:sz w:val="16"/>
            <w:szCs w:val="16"/>
          </w:rPr>
          <w:t>www.sorubak.com</w:t>
        </w:r>
      </w:hyperlink>
    </w:p>
    <w:sectPr w:rsidR="00444246" w:rsidSect="00C84C76">
      <w:type w:val="continuous"/>
      <w:pgSz w:w="11906" w:h="16838"/>
      <w:pgMar w:top="709" w:right="424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246" w:rsidRDefault="00444246" w:rsidP="00B763FD">
      <w:pPr>
        <w:spacing w:after="0" w:line="240" w:lineRule="auto"/>
      </w:pPr>
      <w:r>
        <w:separator/>
      </w:r>
    </w:p>
  </w:endnote>
  <w:endnote w:type="continuationSeparator" w:id="0">
    <w:p w:rsidR="00444246" w:rsidRDefault="00444246" w:rsidP="00B7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otum">
    <w:altName w:val="¥ì¢¬¢¯o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246" w:rsidRDefault="00444246" w:rsidP="00B763FD">
      <w:pPr>
        <w:spacing w:after="0" w:line="240" w:lineRule="auto"/>
      </w:pPr>
      <w:r>
        <w:separator/>
      </w:r>
    </w:p>
  </w:footnote>
  <w:footnote w:type="continuationSeparator" w:id="0">
    <w:p w:rsidR="00444246" w:rsidRDefault="00444246" w:rsidP="00B76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6AD9"/>
    <w:multiLevelType w:val="hybridMultilevel"/>
    <w:tmpl w:val="A18AC280"/>
    <w:lvl w:ilvl="0" w:tplc="A9DAA61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57548"/>
    <w:multiLevelType w:val="hybridMultilevel"/>
    <w:tmpl w:val="263E652A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AD409F"/>
    <w:multiLevelType w:val="hybridMultilevel"/>
    <w:tmpl w:val="39700D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046"/>
    <w:rsid w:val="00005205"/>
    <w:rsid w:val="0000547A"/>
    <w:rsid w:val="00023F47"/>
    <w:rsid w:val="00031048"/>
    <w:rsid w:val="00057204"/>
    <w:rsid w:val="000B7752"/>
    <w:rsid w:val="000F699B"/>
    <w:rsid w:val="00120CCC"/>
    <w:rsid w:val="0013720C"/>
    <w:rsid w:val="001B0FF0"/>
    <w:rsid w:val="001F0F2E"/>
    <w:rsid w:val="001F3068"/>
    <w:rsid w:val="00202F52"/>
    <w:rsid w:val="002106D4"/>
    <w:rsid w:val="002117B5"/>
    <w:rsid w:val="00220CA5"/>
    <w:rsid w:val="00223A0C"/>
    <w:rsid w:val="00252BA0"/>
    <w:rsid w:val="00295563"/>
    <w:rsid w:val="00295B5A"/>
    <w:rsid w:val="002B68D4"/>
    <w:rsid w:val="002C71C9"/>
    <w:rsid w:val="002E1C38"/>
    <w:rsid w:val="002F2A77"/>
    <w:rsid w:val="00357046"/>
    <w:rsid w:val="00392A30"/>
    <w:rsid w:val="00444246"/>
    <w:rsid w:val="004449A1"/>
    <w:rsid w:val="004B0CF7"/>
    <w:rsid w:val="004B3806"/>
    <w:rsid w:val="00503885"/>
    <w:rsid w:val="00555FEE"/>
    <w:rsid w:val="005701B9"/>
    <w:rsid w:val="00575968"/>
    <w:rsid w:val="005903F2"/>
    <w:rsid w:val="005930E1"/>
    <w:rsid w:val="005B2D95"/>
    <w:rsid w:val="005E6674"/>
    <w:rsid w:val="00610E5D"/>
    <w:rsid w:val="00620950"/>
    <w:rsid w:val="00620E37"/>
    <w:rsid w:val="00630E32"/>
    <w:rsid w:val="006344B1"/>
    <w:rsid w:val="00654560"/>
    <w:rsid w:val="00666B9F"/>
    <w:rsid w:val="006737B2"/>
    <w:rsid w:val="00697BBB"/>
    <w:rsid w:val="006A552F"/>
    <w:rsid w:val="006B0984"/>
    <w:rsid w:val="006B4FA7"/>
    <w:rsid w:val="006C4557"/>
    <w:rsid w:val="007362E9"/>
    <w:rsid w:val="00736A9D"/>
    <w:rsid w:val="007548A1"/>
    <w:rsid w:val="00762871"/>
    <w:rsid w:val="00791FA5"/>
    <w:rsid w:val="007C5DCF"/>
    <w:rsid w:val="007F083F"/>
    <w:rsid w:val="007F3CD5"/>
    <w:rsid w:val="0080122C"/>
    <w:rsid w:val="0081158A"/>
    <w:rsid w:val="008119A6"/>
    <w:rsid w:val="00861C42"/>
    <w:rsid w:val="00870AA2"/>
    <w:rsid w:val="008C1610"/>
    <w:rsid w:val="008E0B15"/>
    <w:rsid w:val="009640A6"/>
    <w:rsid w:val="009E00F3"/>
    <w:rsid w:val="009F6CF2"/>
    <w:rsid w:val="00AA23A8"/>
    <w:rsid w:val="00AD1451"/>
    <w:rsid w:val="00AE030C"/>
    <w:rsid w:val="00AE42F6"/>
    <w:rsid w:val="00AE7CD4"/>
    <w:rsid w:val="00B02AA6"/>
    <w:rsid w:val="00B03127"/>
    <w:rsid w:val="00B066A2"/>
    <w:rsid w:val="00B07A80"/>
    <w:rsid w:val="00B2277C"/>
    <w:rsid w:val="00B37BB8"/>
    <w:rsid w:val="00B50EFA"/>
    <w:rsid w:val="00B763FD"/>
    <w:rsid w:val="00BA53C2"/>
    <w:rsid w:val="00BE3CC1"/>
    <w:rsid w:val="00C0744B"/>
    <w:rsid w:val="00C1693F"/>
    <w:rsid w:val="00C22165"/>
    <w:rsid w:val="00C40A3D"/>
    <w:rsid w:val="00C733C1"/>
    <w:rsid w:val="00C84826"/>
    <w:rsid w:val="00C84C76"/>
    <w:rsid w:val="00C90054"/>
    <w:rsid w:val="00C97C1F"/>
    <w:rsid w:val="00CB15C0"/>
    <w:rsid w:val="00CD4407"/>
    <w:rsid w:val="00D05D57"/>
    <w:rsid w:val="00D07606"/>
    <w:rsid w:val="00D52C40"/>
    <w:rsid w:val="00D7306E"/>
    <w:rsid w:val="00D74851"/>
    <w:rsid w:val="00D9460F"/>
    <w:rsid w:val="00DB2B74"/>
    <w:rsid w:val="00DB351A"/>
    <w:rsid w:val="00E43A77"/>
    <w:rsid w:val="00E73781"/>
    <w:rsid w:val="00E85486"/>
    <w:rsid w:val="00EA1109"/>
    <w:rsid w:val="00EC4B15"/>
    <w:rsid w:val="00EE5BE5"/>
    <w:rsid w:val="00EE7272"/>
    <w:rsid w:val="00EF0EAF"/>
    <w:rsid w:val="00F46191"/>
    <w:rsid w:val="00F54CF0"/>
    <w:rsid w:val="00F564AE"/>
    <w:rsid w:val="00F96AA4"/>
    <w:rsid w:val="00FB0F8F"/>
    <w:rsid w:val="00FB14E8"/>
    <w:rsid w:val="00FC49DC"/>
    <w:rsid w:val="00FC5827"/>
    <w:rsid w:val="00FD0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8A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46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B03127"/>
    <w:rPr>
      <w:lang w:eastAsia="en-US"/>
    </w:rPr>
  </w:style>
  <w:style w:type="paragraph" w:styleId="ListParagraph">
    <w:name w:val="List Paragraph"/>
    <w:basedOn w:val="Normal"/>
    <w:uiPriority w:val="99"/>
    <w:qFormat/>
    <w:rsid w:val="00555FE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55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5FEE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C1693F"/>
    <w:rPr>
      <w:rFonts w:ascii="Times New Roman" w:hAnsi="Times New Roman"/>
      <w:color w:val="000000"/>
      <w:sz w:val="24"/>
      <w:lang w:eastAsia="en-US"/>
    </w:rPr>
  </w:style>
  <w:style w:type="paragraph" w:styleId="Header">
    <w:name w:val="header"/>
    <w:basedOn w:val="Normal"/>
    <w:link w:val="HeaderChar"/>
    <w:uiPriority w:val="99"/>
    <w:rsid w:val="00C1693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693F"/>
    <w:rPr>
      <w:rFonts w:ascii="Times New Roman" w:hAnsi="Times New Roman" w:cs="Times New Roman"/>
    </w:rPr>
  </w:style>
  <w:style w:type="character" w:customStyle="1" w:styleId="NoSpacingChar">
    <w:name w:val="No Spacing Char"/>
    <w:link w:val="NoSpacing"/>
    <w:uiPriority w:val="99"/>
    <w:locked/>
    <w:rsid w:val="00C1693F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B76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63FD"/>
    <w:rPr>
      <w:rFonts w:cs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AD14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2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3</Pages>
  <Words>590</Words>
  <Characters>3369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radipektemek</dc:creator>
  <cp:keywords>www.sorubak.com</cp:keywords>
  <dc:description>www.sorubak.com;</dc:description>
  <cp:lastModifiedBy>edanur</cp:lastModifiedBy>
  <cp:revision>20</cp:revision>
  <cp:lastPrinted>2014-12-02T22:06:00Z</cp:lastPrinted>
  <dcterms:created xsi:type="dcterms:W3CDTF">2014-11-27T11:29:00Z</dcterms:created>
  <dcterms:modified xsi:type="dcterms:W3CDTF">2014-12-03T14:27:00Z</dcterms:modified>
  <cp:category>www.sorubak.com</cp:category>
</cp:coreProperties>
</file>