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1143"/>
        <w:tblW w:w="9001" w:type="dxa"/>
        <w:tblCellMar>
          <w:left w:w="70" w:type="dxa"/>
          <w:right w:w="70" w:type="dxa"/>
        </w:tblCellMar>
        <w:tblLook w:val="00A0"/>
      </w:tblPr>
      <w:tblGrid>
        <w:gridCol w:w="1257"/>
        <w:gridCol w:w="2994"/>
        <w:gridCol w:w="1469"/>
        <w:gridCol w:w="1580"/>
        <w:gridCol w:w="1701"/>
      </w:tblGrid>
      <w:tr w:rsidR="00423547" w:rsidRPr="00E05AF3" w:rsidTr="009571DA">
        <w:trPr>
          <w:trHeight w:val="440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547" w:rsidRPr="00E05AF3" w:rsidRDefault="00423547" w:rsidP="009571DA">
            <w:pPr>
              <w:spacing w:after="0" w:line="240" w:lineRule="auto"/>
              <w:jc w:val="center"/>
              <w:rPr>
                <w:rFonts w:ascii="ALFABET98" w:hAnsi="ALFABET98" w:cs="Calibri"/>
                <w:b/>
                <w:color w:val="000000"/>
                <w:sz w:val="24"/>
                <w:szCs w:val="24"/>
              </w:rPr>
            </w:pPr>
            <w:r w:rsidRPr="00E05AF3">
              <w:rPr>
                <w:rFonts w:ascii="ALFABET98" w:hAnsi="ALFABET98" w:cs="Calibri"/>
                <w:b/>
                <w:color w:val="000000"/>
                <w:sz w:val="24"/>
                <w:szCs w:val="24"/>
              </w:rPr>
              <w:t>ADI</w:t>
            </w:r>
          </w:p>
        </w:tc>
        <w:tc>
          <w:tcPr>
            <w:tcW w:w="2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547" w:rsidRPr="00E05AF3" w:rsidRDefault="00423547" w:rsidP="009571DA">
            <w:pPr>
              <w:spacing w:after="0" w:line="240" w:lineRule="auto"/>
              <w:jc w:val="center"/>
              <w:rPr>
                <w:rFonts w:ascii="ALFABET98" w:hAnsi="ALFABET98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547" w:rsidRPr="00E05AF3" w:rsidRDefault="00423547" w:rsidP="009571DA">
            <w:pPr>
              <w:spacing w:after="0" w:line="240" w:lineRule="auto"/>
              <w:jc w:val="center"/>
              <w:rPr>
                <w:rFonts w:ascii="ALFABET98" w:hAnsi="ALFABET98" w:cs="Calibri"/>
                <w:b/>
                <w:color w:val="000000"/>
                <w:sz w:val="24"/>
                <w:szCs w:val="24"/>
              </w:rPr>
            </w:pPr>
            <w:r w:rsidRPr="00E05AF3">
              <w:rPr>
                <w:rFonts w:ascii="ALFABET98" w:hAnsi="ALFABET98" w:cs="Calibri"/>
                <w:b/>
                <w:color w:val="000000"/>
                <w:sz w:val="24"/>
                <w:szCs w:val="24"/>
              </w:rPr>
              <w:t>SINIF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3547" w:rsidRPr="00E05AF3" w:rsidRDefault="00423547" w:rsidP="009571DA">
            <w:pPr>
              <w:spacing w:after="0" w:line="240" w:lineRule="auto"/>
              <w:rPr>
                <w:rFonts w:ascii="ALFABET98" w:hAnsi="ALFABET98" w:cs="Calibri"/>
                <w:b/>
                <w:color w:val="000000"/>
                <w:sz w:val="24"/>
                <w:szCs w:val="24"/>
              </w:rPr>
            </w:pPr>
            <w:r w:rsidRPr="00E05AF3">
              <w:rPr>
                <w:rFonts w:ascii="Curlz MT" w:hAnsi="Curlz MT" w:cs="Calibri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547" w:rsidRPr="00E05AF3" w:rsidRDefault="00423547" w:rsidP="009571DA">
            <w:pPr>
              <w:rPr>
                <w:rFonts w:ascii="ALFABET98" w:hAnsi="ALFABET98" w:cs="Calibri"/>
                <w:b/>
                <w:color w:val="000000"/>
                <w:sz w:val="24"/>
                <w:szCs w:val="24"/>
              </w:rPr>
            </w:pPr>
            <w:r>
              <w:rPr>
                <w:rFonts w:ascii="ALFABET98" w:hAnsi="ALFABET98" w:cs="Calibri"/>
                <w:b/>
                <w:color w:val="000000"/>
                <w:sz w:val="24"/>
                <w:szCs w:val="24"/>
              </w:rPr>
              <w:t>PUAN:</w:t>
            </w:r>
          </w:p>
        </w:tc>
      </w:tr>
      <w:tr w:rsidR="00423547" w:rsidRPr="00E05AF3" w:rsidTr="009571DA">
        <w:trPr>
          <w:trHeight w:val="678"/>
        </w:trPr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547" w:rsidRPr="00E05AF3" w:rsidRDefault="00423547" w:rsidP="009571DA">
            <w:pPr>
              <w:spacing w:after="0" w:line="240" w:lineRule="auto"/>
              <w:jc w:val="center"/>
              <w:rPr>
                <w:rFonts w:ascii="ALFABET98" w:hAnsi="ALFABET98" w:cs="Calibri"/>
                <w:b/>
                <w:color w:val="000000"/>
                <w:sz w:val="24"/>
                <w:szCs w:val="24"/>
              </w:rPr>
            </w:pPr>
            <w:r w:rsidRPr="00E05AF3">
              <w:rPr>
                <w:rFonts w:ascii="ALFABET98" w:hAnsi="ALFABET98" w:cs="Calibri"/>
                <w:b/>
                <w:color w:val="000000"/>
                <w:sz w:val="24"/>
                <w:szCs w:val="24"/>
              </w:rPr>
              <w:t>SOYADI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547" w:rsidRPr="00E05AF3" w:rsidRDefault="00423547" w:rsidP="009571DA">
            <w:pPr>
              <w:spacing w:after="0" w:line="240" w:lineRule="auto"/>
              <w:jc w:val="center"/>
              <w:rPr>
                <w:rFonts w:ascii="ALFABET98" w:hAnsi="ALFABET98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3547" w:rsidRPr="00E05AF3" w:rsidRDefault="00423547" w:rsidP="009571DA">
            <w:pPr>
              <w:spacing w:after="0" w:line="240" w:lineRule="auto"/>
              <w:jc w:val="center"/>
              <w:rPr>
                <w:rFonts w:ascii="ALFABET98" w:hAnsi="ALFABET98" w:cs="Calibri"/>
                <w:b/>
                <w:color w:val="000000"/>
                <w:sz w:val="24"/>
                <w:szCs w:val="24"/>
              </w:rPr>
            </w:pPr>
            <w:r w:rsidRPr="00E05AF3">
              <w:rPr>
                <w:rFonts w:ascii="ALFABET98" w:hAnsi="ALFABET98" w:cs="Calibri"/>
                <w:b/>
                <w:color w:val="000000"/>
                <w:sz w:val="24"/>
                <w:szCs w:val="24"/>
              </w:rPr>
              <w:t>NUMARA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3547" w:rsidRPr="00E05AF3" w:rsidRDefault="00423547" w:rsidP="009571DA">
            <w:pPr>
              <w:spacing w:after="0" w:line="240" w:lineRule="auto"/>
              <w:rPr>
                <w:rFonts w:ascii="ALFABET98" w:hAnsi="ALFABET98" w:cs="Calibri"/>
                <w:b/>
                <w:color w:val="000000"/>
                <w:sz w:val="24"/>
                <w:szCs w:val="24"/>
              </w:rPr>
            </w:pPr>
            <w:r w:rsidRPr="00E05AF3">
              <w:rPr>
                <w:rFonts w:cs="Calibri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23547" w:rsidRPr="00E05AF3" w:rsidRDefault="00423547" w:rsidP="009571DA">
            <w:pPr>
              <w:spacing w:after="0" w:line="240" w:lineRule="auto"/>
              <w:rPr>
                <w:rFonts w:ascii="ALFABET98" w:hAnsi="ALFABET98" w:cs="Calibri"/>
                <w:b/>
                <w:color w:val="000000"/>
                <w:sz w:val="24"/>
                <w:szCs w:val="24"/>
              </w:rPr>
            </w:pPr>
            <w:r>
              <w:rPr>
                <w:rFonts w:ascii="ALFABET98" w:hAnsi="ALFABET98" w:cs="Calibri"/>
                <w:b/>
                <w:color w:val="000000"/>
                <w:sz w:val="24"/>
                <w:szCs w:val="24"/>
              </w:rPr>
              <w:t>NOT:</w:t>
            </w:r>
          </w:p>
        </w:tc>
      </w:tr>
    </w:tbl>
    <w:p w:rsidR="00423547" w:rsidRDefault="00423547" w:rsidP="00FE18C6">
      <w:pPr>
        <w:spacing w:line="288" w:lineRule="auto"/>
        <w:rPr>
          <w:rFonts w:ascii="ALFABET98" w:hAnsi="ALFABET98"/>
          <w:b/>
          <w:sz w:val="24"/>
          <w:szCs w:val="24"/>
        </w:rPr>
      </w:pPr>
      <w:r w:rsidRPr="00E05AF3">
        <w:rPr>
          <w:rFonts w:ascii="ALFABET98" w:hAnsi="ALFABET98"/>
          <w:b/>
        </w:rPr>
        <w:t xml:space="preserve">       2014-2015  EGITIM-ÖĞRETIM  YILI  </w:t>
      </w:r>
      <w:r>
        <w:rPr>
          <w:rFonts w:ascii="Times New Roman" w:hAnsi="Times New Roman"/>
          <w:b/>
        </w:rPr>
        <w:t>…………………………</w:t>
      </w:r>
      <w:r>
        <w:rPr>
          <w:rFonts w:ascii="ALFABET98" w:hAnsi="ALFABET98"/>
          <w:b/>
        </w:rPr>
        <w:t>..</w:t>
      </w:r>
      <w:r w:rsidRPr="00E05AF3">
        <w:rPr>
          <w:rFonts w:ascii="ALFABET98" w:hAnsi="ALFABET98"/>
          <w:b/>
        </w:rPr>
        <w:t xml:space="preserve"> ILKOKULU  4. SINIF                </w:t>
      </w:r>
      <w:r w:rsidRPr="00E05AF3">
        <w:rPr>
          <w:rFonts w:ascii="ALFABET98" w:hAnsi="ALFABET98"/>
          <w:b/>
        </w:rPr>
        <w:br/>
        <w:t xml:space="preserve">                    </w:t>
      </w:r>
      <w:r w:rsidRPr="00E05AF3">
        <w:rPr>
          <w:rFonts w:ascii="ALFABET98" w:hAnsi="ALFABET98"/>
          <w:b/>
          <w:u w:val="single"/>
        </w:rPr>
        <w:t>MATEMATIK</w:t>
      </w:r>
      <w:r w:rsidRPr="00E05AF3">
        <w:rPr>
          <w:rFonts w:ascii="ALFABET98" w:hAnsi="ALFABET98"/>
          <w:b/>
        </w:rPr>
        <w:t xml:space="preserve">  DERSI  1. DÖNEM  2. YAZILI SINAVI                                       </w:t>
      </w:r>
      <w:r w:rsidRPr="00E05AF3">
        <w:rPr>
          <w:rFonts w:ascii="ALFABET98" w:hAnsi="ALFABET98"/>
          <w:b/>
        </w:rPr>
        <w:br/>
      </w:r>
      <w:r w:rsidRPr="00E05AF3">
        <w:rPr>
          <w:rFonts w:ascii="ALFABET98" w:hAnsi="ALFABET98"/>
          <w:b/>
          <w:sz w:val="32"/>
          <w:szCs w:val="32"/>
        </w:rPr>
        <w:br/>
      </w:r>
      <w:r w:rsidRPr="00E05AF3">
        <w:rPr>
          <w:rFonts w:ascii="ALFABET98" w:hAnsi="ALFABET98" w:cs="Arial"/>
          <w:b/>
        </w:rPr>
        <w:br/>
      </w:r>
      <w:r w:rsidRPr="00E05AF3">
        <w:rPr>
          <w:rFonts w:ascii="ALFABET98" w:hAnsi="ALFABET98" w:cs="Arial"/>
          <w:b/>
        </w:rPr>
        <w:br/>
      </w:r>
    </w:p>
    <w:p w:rsidR="00423547" w:rsidRPr="00E05AF3" w:rsidRDefault="00423547" w:rsidP="00FE18C6">
      <w:pPr>
        <w:spacing w:line="288" w:lineRule="auto"/>
        <w:rPr>
          <w:rFonts w:ascii="ALFABET98" w:hAnsi="ALFABET98"/>
          <w:b/>
          <w:sz w:val="24"/>
          <w:szCs w:val="24"/>
        </w:rPr>
      </w:pPr>
      <w:r w:rsidRPr="00E05AF3">
        <w:rPr>
          <w:rFonts w:ascii="ALFABET98" w:hAnsi="ALFABET98"/>
          <w:b/>
          <w:sz w:val="24"/>
          <w:szCs w:val="24"/>
        </w:rPr>
        <w:t>A. Aşağıdaki sayıların okunuşları yazınız.(5</w:t>
      </w:r>
      <w:r w:rsidRPr="00E05AF3">
        <w:rPr>
          <w:rFonts w:ascii="Times New Roman" w:hAnsi="Times New Roman"/>
          <w:b/>
          <w:sz w:val="24"/>
          <w:szCs w:val="24"/>
        </w:rPr>
        <w:t>×</w:t>
      </w:r>
      <w:r w:rsidRPr="00E05AF3">
        <w:rPr>
          <w:rFonts w:ascii="ALFABET98" w:hAnsi="ALFABET98"/>
          <w:b/>
          <w:sz w:val="24"/>
          <w:szCs w:val="24"/>
        </w:rPr>
        <w:t>2=10 p</w:t>
      </w:r>
      <w:r>
        <w:rPr>
          <w:rFonts w:ascii="ALFABET98" w:hAnsi="ALFABET98"/>
          <w:b/>
          <w:sz w:val="24"/>
          <w:szCs w:val="24"/>
        </w:rPr>
        <w:t>uan</w:t>
      </w:r>
      <w:r w:rsidRPr="00E05AF3">
        <w:rPr>
          <w:rFonts w:ascii="ALFABET98" w:hAnsi="ALFABET98"/>
          <w:b/>
          <w:sz w:val="24"/>
          <w:szCs w:val="24"/>
        </w:rPr>
        <w:t>)</w:t>
      </w:r>
      <w:r w:rsidRPr="00E05AF3">
        <w:rPr>
          <w:rFonts w:ascii="ALFABET98" w:hAnsi="ALFABET98"/>
          <w:b/>
          <w:sz w:val="24"/>
          <w:szCs w:val="24"/>
        </w:rPr>
        <w:br/>
      </w:r>
      <w:r w:rsidRPr="00E05AF3">
        <w:rPr>
          <w:rFonts w:ascii="ALFABET98" w:hAnsi="ALFABET98"/>
          <w:sz w:val="24"/>
          <w:szCs w:val="24"/>
        </w:rPr>
        <w:t xml:space="preserve">*   10  381   : </w:t>
      </w:r>
      <w:r w:rsidRPr="00E05AF3">
        <w:rPr>
          <w:rFonts w:ascii="Times New Roman" w:hAnsi="Times New Roman"/>
          <w:sz w:val="24"/>
          <w:szCs w:val="24"/>
        </w:rPr>
        <w:t>……………………</w:t>
      </w:r>
      <w:r w:rsidRPr="00E05AF3">
        <w:rPr>
          <w:rFonts w:ascii="ALFABET98" w:hAnsi="ALFABET98"/>
          <w:sz w:val="24"/>
          <w:szCs w:val="24"/>
        </w:rPr>
        <w:t>.</w:t>
      </w:r>
      <w:r w:rsidRPr="00E05AF3">
        <w:rPr>
          <w:rFonts w:ascii="Times New Roman" w:hAnsi="Times New Roman"/>
          <w:sz w:val="24"/>
          <w:szCs w:val="24"/>
        </w:rPr>
        <w:t>……………………………………………………</w:t>
      </w:r>
      <w:r w:rsidRPr="00E05AF3">
        <w:rPr>
          <w:rFonts w:ascii="ALFABET98" w:hAnsi="ALFABET98"/>
          <w:sz w:val="24"/>
          <w:szCs w:val="24"/>
        </w:rPr>
        <w:tab/>
      </w:r>
      <w:r w:rsidRPr="00E05AF3">
        <w:rPr>
          <w:rFonts w:ascii="ALFABET98" w:hAnsi="ALFABET98"/>
          <w:sz w:val="24"/>
          <w:szCs w:val="24"/>
        </w:rPr>
        <w:tab/>
      </w:r>
      <w:r w:rsidRPr="00E05AF3">
        <w:rPr>
          <w:rFonts w:ascii="ALFABET98" w:hAnsi="ALFABET98"/>
          <w:sz w:val="24"/>
          <w:szCs w:val="24"/>
        </w:rPr>
        <w:br/>
        <w:t xml:space="preserve">*   53  109    : </w:t>
      </w:r>
      <w:r w:rsidRPr="00E05AF3">
        <w:rPr>
          <w:rFonts w:ascii="Times New Roman" w:hAnsi="Times New Roman"/>
          <w:sz w:val="24"/>
          <w:szCs w:val="24"/>
        </w:rPr>
        <w:t>…………………………</w:t>
      </w:r>
      <w:r w:rsidRPr="00E05AF3">
        <w:rPr>
          <w:rFonts w:ascii="ALFABET98" w:hAnsi="ALFABET98"/>
          <w:sz w:val="24"/>
          <w:szCs w:val="24"/>
        </w:rPr>
        <w:t>..</w:t>
      </w:r>
      <w:r w:rsidRPr="00E05AF3">
        <w:rPr>
          <w:rFonts w:ascii="Times New Roman" w:hAnsi="Times New Roman"/>
          <w:sz w:val="24"/>
          <w:szCs w:val="24"/>
        </w:rPr>
        <w:t>……………………………………………</w:t>
      </w:r>
      <w:r w:rsidRPr="00E05AF3">
        <w:rPr>
          <w:rFonts w:ascii="ALFABET98" w:hAnsi="ALFABET98"/>
          <w:sz w:val="24"/>
          <w:szCs w:val="24"/>
        </w:rPr>
        <w:t xml:space="preserve">...         </w:t>
      </w:r>
      <w:r w:rsidRPr="00E05AF3">
        <w:rPr>
          <w:rFonts w:ascii="ALFABET98" w:hAnsi="ALFABET98"/>
          <w:sz w:val="24"/>
          <w:szCs w:val="24"/>
        </w:rPr>
        <w:br/>
        <w:t xml:space="preserve">*      4 256   : </w:t>
      </w:r>
      <w:r w:rsidRPr="00E05AF3">
        <w:rPr>
          <w:rFonts w:ascii="Times New Roman" w:hAnsi="Times New Roman"/>
          <w:sz w:val="24"/>
          <w:szCs w:val="24"/>
        </w:rPr>
        <w:t>…………………………………………………………………………</w:t>
      </w:r>
      <w:r w:rsidRPr="00E05AF3">
        <w:rPr>
          <w:rFonts w:ascii="ALFABET98" w:hAnsi="ALFABET98"/>
          <w:sz w:val="24"/>
          <w:szCs w:val="24"/>
        </w:rPr>
        <w:t>.</w:t>
      </w:r>
      <w:r w:rsidRPr="00E05AF3">
        <w:rPr>
          <w:rFonts w:ascii="ALFABET98" w:hAnsi="ALFABET98"/>
          <w:sz w:val="24"/>
          <w:szCs w:val="24"/>
        </w:rPr>
        <w:br/>
        <w:t xml:space="preserve">*  603 303   : </w:t>
      </w:r>
      <w:r w:rsidRPr="00E05AF3">
        <w:rPr>
          <w:rFonts w:ascii="Times New Roman" w:hAnsi="Times New Roman"/>
          <w:sz w:val="24"/>
          <w:szCs w:val="24"/>
        </w:rPr>
        <w:t>…………………………………………………………………………</w:t>
      </w:r>
      <w:r w:rsidRPr="00E05AF3">
        <w:rPr>
          <w:rFonts w:ascii="ALFABET98" w:hAnsi="ALFABET98"/>
          <w:sz w:val="24"/>
          <w:szCs w:val="24"/>
        </w:rPr>
        <w:t>.</w:t>
      </w:r>
      <w:r w:rsidRPr="00E05AF3">
        <w:rPr>
          <w:rFonts w:ascii="ALFABET98" w:hAnsi="ALFABET98"/>
          <w:sz w:val="24"/>
          <w:szCs w:val="24"/>
        </w:rPr>
        <w:tab/>
        <w:t xml:space="preserve">            </w:t>
      </w:r>
      <w:r w:rsidRPr="00E05AF3">
        <w:rPr>
          <w:rFonts w:ascii="ALFABET98" w:hAnsi="ALFABET98"/>
          <w:sz w:val="24"/>
          <w:szCs w:val="24"/>
        </w:rPr>
        <w:br/>
        <w:t>*  987 018  :</w:t>
      </w:r>
      <w:r w:rsidRPr="00E05AF3">
        <w:rPr>
          <w:rFonts w:ascii="ALFABET98" w:hAnsi="ALFABET98"/>
          <w:b/>
          <w:sz w:val="24"/>
          <w:szCs w:val="24"/>
        </w:rPr>
        <w:t xml:space="preserve"> </w:t>
      </w:r>
      <w:r w:rsidRPr="00E05AF3">
        <w:rPr>
          <w:rFonts w:ascii="Times New Roman" w:hAnsi="Times New Roman"/>
          <w:sz w:val="24"/>
          <w:szCs w:val="24"/>
        </w:rPr>
        <w:t>…………………………………………………………………………</w:t>
      </w:r>
      <w:r w:rsidRPr="00E05AF3">
        <w:rPr>
          <w:rFonts w:ascii="ALFABET98" w:hAnsi="ALFABET98"/>
          <w:sz w:val="24"/>
          <w:szCs w:val="24"/>
        </w:rPr>
        <w:t>..</w:t>
      </w:r>
      <w:r w:rsidRPr="00E05AF3">
        <w:rPr>
          <w:rFonts w:ascii="ALFABET98" w:hAnsi="ALFABET98"/>
          <w:sz w:val="24"/>
          <w:szCs w:val="24"/>
        </w:rPr>
        <w:br/>
      </w:r>
      <w:r w:rsidRPr="00E05AF3">
        <w:rPr>
          <w:rFonts w:ascii="ALFABET98" w:hAnsi="ALFABET98"/>
          <w:b/>
          <w:sz w:val="24"/>
          <w:szCs w:val="24"/>
        </w:rPr>
        <w:t>B. Aşağıda okunuşları verilen doğal sayıları  rakamlarla  yazınız. (5</w:t>
      </w:r>
      <w:r w:rsidRPr="00E05AF3">
        <w:rPr>
          <w:rFonts w:ascii="Times New Roman" w:hAnsi="Times New Roman"/>
          <w:b/>
          <w:sz w:val="24"/>
          <w:szCs w:val="24"/>
        </w:rPr>
        <w:t>×</w:t>
      </w:r>
      <w:r>
        <w:rPr>
          <w:rFonts w:ascii="ALFABET98" w:hAnsi="ALFABET98"/>
          <w:b/>
          <w:sz w:val="24"/>
          <w:szCs w:val="24"/>
        </w:rPr>
        <w:t>2</w:t>
      </w:r>
      <w:r w:rsidRPr="00E05AF3">
        <w:rPr>
          <w:rFonts w:ascii="ALFABET98" w:hAnsi="ALFABET98"/>
          <w:b/>
          <w:sz w:val="24"/>
          <w:szCs w:val="24"/>
        </w:rPr>
        <w:t>=</w:t>
      </w:r>
      <w:r>
        <w:rPr>
          <w:rFonts w:ascii="ALFABET98" w:hAnsi="ALFABET98"/>
          <w:b/>
          <w:sz w:val="24"/>
          <w:szCs w:val="24"/>
        </w:rPr>
        <w:t>10</w:t>
      </w:r>
      <w:r w:rsidRPr="00E05AF3">
        <w:rPr>
          <w:rFonts w:ascii="ALFABET98" w:hAnsi="ALFABET98"/>
          <w:b/>
          <w:sz w:val="24"/>
          <w:szCs w:val="24"/>
        </w:rPr>
        <w:t xml:space="preserve"> p</w:t>
      </w:r>
      <w:r>
        <w:rPr>
          <w:rFonts w:ascii="ALFABET98" w:hAnsi="ALFABET98"/>
          <w:b/>
          <w:sz w:val="24"/>
          <w:szCs w:val="24"/>
        </w:rPr>
        <w:t>uan</w:t>
      </w:r>
      <w:r w:rsidRPr="00E05AF3">
        <w:rPr>
          <w:rFonts w:ascii="ALFABET98" w:hAnsi="ALFABET98"/>
          <w:b/>
          <w:sz w:val="24"/>
          <w:szCs w:val="24"/>
        </w:rPr>
        <w:t>)</w:t>
      </w:r>
      <w:r w:rsidRPr="00E05AF3">
        <w:rPr>
          <w:rFonts w:ascii="ALFABET98" w:hAnsi="ALFABET98"/>
          <w:b/>
          <w:sz w:val="24"/>
          <w:szCs w:val="24"/>
        </w:rPr>
        <w:br/>
      </w:r>
      <w:r w:rsidRPr="00E05AF3">
        <w:rPr>
          <w:rFonts w:ascii="ALFABET98" w:hAnsi="ALFABET98"/>
          <w:sz w:val="24"/>
          <w:szCs w:val="24"/>
        </w:rPr>
        <w:t xml:space="preserve">* Yüz bir bin  on altı                       : </w:t>
      </w:r>
      <w:r w:rsidRPr="00E05AF3">
        <w:rPr>
          <w:rFonts w:ascii="Times New Roman" w:hAnsi="Times New Roman"/>
          <w:sz w:val="24"/>
          <w:szCs w:val="24"/>
        </w:rPr>
        <w:t>……………………………………</w:t>
      </w:r>
      <w:r w:rsidRPr="00E05AF3">
        <w:rPr>
          <w:rFonts w:ascii="ALFABET98" w:hAnsi="ALFABET98"/>
          <w:sz w:val="24"/>
          <w:szCs w:val="24"/>
        </w:rPr>
        <w:t xml:space="preserve"> </w:t>
      </w:r>
      <w:r w:rsidRPr="00E05AF3">
        <w:rPr>
          <w:rFonts w:ascii="ALFABET98" w:hAnsi="ALFABET98"/>
          <w:sz w:val="24"/>
          <w:szCs w:val="24"/>
        </w:rPr>
        <w:br/>
        <w:t xml:space="preserve">* İki yüz altmış  sekiz bin  üç         : </w:t>
      </w:r>
      <w:r w:rsidRPr="00E05AF3">
        <w:rPr>
          <w:rFonts w:ascii="Times New Roman" w:hAnsi="Times New Roman"/>
          <w:sz w:val="24"/>
          <w:szCs w:val="24"/>
        </w:rPr>
        <w:t>……………………………………</w:t>
      </w:r>
      <w:r w:rsidRPr="00E05AF3">
        <w:rPr>
          <w:rFonts w:ascii="ALFABET98" w:hAnsi="ALFABET98"/>
          <w:sz w:val="24"/>
          <w:szCs w:val="24"/>
        </w:rPr>
        <w:br/>
        <w:t xml:space="preserve">* Beş bin yüz                                   : </w:t>
      </w:r>
      <w:r w:rsidRPr="00E05AF3">
        <w:rPr>
          <w:rFonts w:ascii="Times New Roman" w:hAnsi="Times New Roman"/>
          <w:sz w:val="24"/>
          <w:szCs w:val="24"/>
        </w:rPr>
        <w:t>……………………………………</w:t>
      </w:r>
      <w:r w:rsidRPr="00E05AF3">
        <w:rPr>
          <w:rFonts w:ascii="ALFABET98" w:hAnsi="ALFABET98"/>
          <w:sz w:val="24"/>
          <w:szCs w:val="24"/>
        </w:rPr>
        <w:t xml:space="preserve">    </w:t>
      </w:r>
      <w:r w:rsidRPr="00E05AF3">
        <w:rPr>
          <w:rFonts w:ascii="ALFABET98" w:hAnsi="ALFABET98"/>
          <w:sz w:val="24"/>
          <w:szCs w:val="24"/>
        </w:rPr>
        <w:br/>
        <w:t xml:space="preserve">* Dokuz bin sekiz yüz elli dokuz    : </w:t>
      </w:r>
      <w:r w:rsidRPr="00E05AF3">
        <w:rPr>
          <w:rFonts w:ascii="Times New Roman" w:hAnsi="Times New Roman"/>
          <w:sz w:val="24"/>
          <w:szCs w:val="24"/>
        </w:rPr>
        <w:t>……………………………………</w:t>
      </w:r>
      <w:r w:rsidRPr="00E05AF3">
        <w:rPr>
          <w:rFonts w:ascii="ALFABET98" w:hAnsi="ALFABET98"/>
          <w:sz w:val="24"/>
          <w:szCs w:val="24"/>
        </w:rPr>
        <w:t>.</w:t>
      </w:r>
      <w:r w:rsidRPr="00E05AF3">
        <w:rPr>
          <w:rFonts w:ascii="ALFABET98" w:hAnsi="ALFABET98"/>
          <w:sz w:val="24"/>
          <w:szCs w:val="24"/>
        </w:rPr>
        <w:tab/>
      </w:r>
      <w:r w:rsidRPr="00E05AF3">
        <w:rPr>
          <w:rFonts w:ascii="ALFABET98" w:hAnsi="ALFABET98"/>
          <w:sz w:val="24"/>
          <w:szCs w:val="24"/>
        </w:rPr>
        <w:br/>
        <w:t xml:space="preserve">* Yetmiş dört bin yüz yetmiş yedi  : </w:t>
      </w:r>
      <w:r w:rsidRPr="00E05AF3">
        <w:rPr>
          <w:rFonts w:ascii="Times New Roman" w:hAnsi="Times New Roman"/>
          <w:sz w:val="24"/>
          <w:szCs w:val="24"/>
        </w:rPr>
        <w:t>……………………………………</w:t>
      </w:r>
      <w:r w:rsidRPr="00E05AF3">
        <w:rPr>
          <w:rFonts w:ascii="ALFABET98" w:hAnsi="ALFABET98"/>
          <w:sz w:val="24"/>
          <w:szCs w:val="24"/>
        </w:rPr>
        <w:br/>
      </w:r>
      <w:r w:rsidRPr="00E05AF3">
        <w:rPr>
          <w:rFonts w:ascii="ALFABET98" w:hAnsi="ALFABET98"/>
          <w:b/>
          <w:sz w:val="24"/>
          <w:szCs w:val="24"/>
        </w:rPr>
        <w:t>C. Aşağıdaki sayıları  büyükten küçüğe doğru sembol kullanarak  sıralayınız (5 p</w:t>
      </w:r>
      <w:r>
        <w:rPr>
          <w:rFonts w:ascii="ALFABET98" w:hAnsi="ALFABET98"/>
          <w:b/>
          <w:sz w:val="24"/>
          <w:szCs w:val="24"/>
        </w:rPr>
        <w:t>uan</w:t>
      </w:r>
      <w:r w:rsidRPr="00E05AF3">
        <w:rPr>
          <w:rFonts w:ascii="ALFABET98" w:hAnsi="ALFABET98"/>
          <w:b/>
          <w:sz w:val="24"/>
          <w:szCs w:val="2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42"/>
        <w:gridCol w:w="1842"/>
        <w:gridCol w:w="1842"/>
        <w:gridCol w:w="1843"/>
        <w:gridCol w:w="1843"/>
      </w:tblGrid>
      <w:tr w:rsidR="00423547" w:rsidRPr="00E05AF3" w:rsidTr="006A094E">
        <w:tc>
          <w:tcPr>
            <w:tcW w:w="1842" w:type="dxa"/>
            <w:vAlign w:val="bottom"/>
          </w:tcPr>
          <w:p w:rsidR="00423547" w:rsidRPr="006A094E" w:rsidRDefault="00423547" w:rsidP="006A094E">
            <w:pPr>
              <w:spacing w:line="240" w:lineRule="auto"/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 w:rsidRPr="006A094E">
              <w:rPr>
                <w:rFonts w:ascii="ALFABET98" w:hAnsi="ALFABET98"/>
                <w:b/>
                <w:sz w:val="24"/>
                <w:szCs w:val="24"/>
              </w:rPr>
              <w:t>987 801</w:t>
            </w:r>
          </w:p>
        </w:tc>
        <w:tc>
          <w:tcPr>
            <w:tcW w:w="1842" w:type="dxa"/>
            <w:vAlign w:val="center"/>
          </w:tcPr>
          <w:p w:rsidR="00423547" w:rsidRPr="006A094E" w:rsidRDefault="00423547" w:rsidP="006A094E">
            <w:pPr>
              <w:spacing w:line="240" w:lineRule="auto"/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 w:rsidRPr="006A094E">
              <w:rPr>
                <w:rFonts w:ascii="ALFABET98" w:hAnsi="ALFABET98"/>
                <w:b/>
                <w:sz w:val="24"/>
                <w:szCs w:val="24"/>
              </w:rPr>
              <w:t>987  101</w:t>
            </w:r>
          </w:p>
        </w:tc>
        <w:tc>
          <w:tcPr>
            <w:tcW w:w="1842" w:type="dxa"/>
            <w:vAlign w:val="center"/>
          </w:tcPr>
          <w:p w:rsidR="00423547" w:rsidRPr="006A094E" w:rsidRDefault="00423547" w:rsidP="006A094E">
            <w:pPr>
              <w:spacing w:line="240" w:lineRule="auto"/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 w:rsidRPr="006A094E">
              <w:rPr>
                <w:rFonts w:ascii="ALFABET98" w:hAnsi="ALFABET98"/>
                <w:b/>
                <w:sz w:val="24"/>
                <w:szCs w:val="24"/>
              </w:rPr>
              <w:t>987 500</w:t>
            </w:r>
          </w:p>
        </w:tc>
        <w:tc>
          <w:tcPr>
            <w:tcW w:w="1843" w:type="dxa"/>
            <w:vAlign w:val="center"/>
          </w:tcPr>
          <w:p w:rsidR="00423547" w:rsidRPr="006A094E" w:rsidRDefault="00423547" w:rsidP="006A094E">
            <w:pPr>
              <w:spacing w:line="240" w:lineRule="auto"/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 w:rsidRPr="006A094E">
              <w:rPr>
                <w:rFonts w:ascii="ALFABET98" w:hAnsi="ALFABET98"/>
                <w:b/>
                <w:sz w:val="24"/>
                <w:szCs w:val="24"/>
              </w:rPr>
              <w:t>997  800</w:t>
            </w:r>
          </w:p>
        </w:tc>
        <w:tc>
          <w:tcPr>
            <w:tcW w:w="1843" w:type="dxa"/>
            <w:vAlign w:val="center"/>
          </w:tcPr>
          <w:p w:rsidR="00423547" w:rsidRPr="006A094E" w:rsidRDefault="00423547" w:rsidP="006A094E">
            <w:pPr>
              <w:spacing w:line="240" w:lineRule="auto"/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 w:rsidRPr="006A094E">
              <w:rPr>
                <w:rFonts w:ascii="ALFABET98" w:hAnsi="ALFABET98"/>
                <w:b/>
                <w:sz w:val="24"/>
                <w:szCs w:val="24"/>
              </w:rPr>
              <w:t>997  104</w:t>
            </w:r>
          </w:p>
        </w:tc>
      </w:tr>
      <w:tr w:rsidR="00423547" w:rsidRPr="00E05AF3" w:rsidTr="006A094E">
        <w:tc>
          <w:tcPr>
            <w:tcW w:w="9212" w:type="dxa"/>
            <w:gridSpan w:val="5"/>
          </w:tcPr>
          <w:p w:rsidR="00423547" w:rsidRPr="006A094E" w:rsidRDefault="00423547" w:rsidP="006A094E">
            <w:pPr>
              <w:spacing w:line="240" w:lineRule="auto"/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423547" w:rsidRPr="00E05AF3" w:rsidRDefault="00423547" w:rsidP="009C1E60">
      <w:pPr>
        <w:spacing w:line="240" w:lineRule="auto"/>
        <w:rPr>
          <w:rFonts w:ascii="ALFABET98" w:hAnsi="ALFABET98"/>
          <w:sz w:val="24"/>
          <w:szCs w:val="24"/>
        </w:rPr>
        <w:sectPr w:rsidR="00423547" w:rsidRPr="00E05AF3" w:rsidSect="0015764B">
          <w:footerReference w:type="default" r:id="rId7"/>
          <w:type w:val="continuous"/>
          <w:pgSz w:w="11906" w:h="16838" w:code="9"/>
          <w:pgMar w:top="284" w:right="284" w:bottom="284" w:left="397" w:header="136" w:footer="306" w:gutter="0"/>
          <w:cols w:space="708"/>
          <w:docGrid w:linePitch="360"/>
        </w:sectPr>
      </w:pPr>
      <w:r w:rsidRPr="00E05AF3">
        <w:rPr>
          <w:rFonts w:ascii="ALFABET98" w:hAnsi="ALFABET98"/>
          <w:sz w:val="24"/>
          <w:szCs w:val="24"/>
        </w:rPr>
        <w:br/>
      </w:r>
    </w:p>
    <w:p w:rsidR="00423547" w:rsidRPr="00E05AF3" w:rsidRDefault="00423547" w:rsidP="009C1E60">
      <w:pPr>
        <w:spacing w:line="240" w:lineRule="auto"/>
        <w:rPr>
          <w:rFonts w:ascii="ALFABET98" w:hAnsi="ALFABET98"/>
          <w:b/>
        </w:rPr>
      </w:pPr>
      <w:r w:rsidRPr="00E05AF3">
        <w:rPr>
          <w:rFonts w:ascii="ALFABET98" w:hAnsi="ALFABET98"/>
          <w:b/>
          <w:sz w:val="24"/>
          <w:szCs w:val="24"/>
        </w:rPr>
        <w:t xml:space="preserve">D. </w:t>
      </w:r>
      <w:r w:rsidRPr="00E05AF3">
        <w:rPr>
          <w:rFonts w:ascii="ALFABET98" w:hAnsi="ALFABET98"/>
          <w:b/>
        </w:rPr>
        <w:t>Yandaki sütun grafiğinde bir sınıfta başkanlık seçiminde aday olan öğrencilerin aldıkları oylar verilmiştir.Siz de bu grafiğe uygun olarak  aşağıdaki çetele ve sıklık tablosunu doldurunuz.(</w:t>
      </w:r>
      <w:r>
        <w:rPr>
          <w:rFonts w:ascii="ALFABET98" w:hAnsi="ALFABET98"/>
          <w:b/>
        </w:rPr>
        <w:t>10</w:t>
      </w:r>
      <w:r w:rsidRPr="00E05AF3">
        <w:rPr>
          <w:rFonts w:ascii="ALFABET98" w:hAnsi="ALFABET98"/>
          <w:b/>
        </w:rPr>
        <w:t xml:space="preserve"> p</w:t>
      </w:r>
      <w:r>
        <w:rPr>
          <w:rFonts w:ascii="ALFABET98" w:hAnsi="ALFABET98"/>
          <w:b/>
        </w:rPr>
        <w:t>uan</w:t>
      </w:r>
      <w:r w:rsidRPr="00E05AF3">
        <w:rPr>
          <w:rFonts w:ascii="ALFABET98" w:hAnsi="ALFABET98"/>
          <w:b/>
        </w:rPr>
        <w:t>)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76"/>
        <w:gridCol w:w="1701"/>
        <w:gridCol w:w="1417"/>
      </w:tblGrid>
      <w:tr w:rsidR="00423547" w:rsidRPr="00E05AF3" w:rsidTr="006A094E">
        <w:trPr>
          <w:trHeight w:val="457"/>
        </w:trPr>
        <w:tc>
          <w:tcPr>
            <w:tcW w:w="1276" w:type="dxa"/>
            <w:vAlign w:val="center"/>
          </w:tcPr>
          <w:p w:rsidR="00423547" w:rsidRPr="006A094E" w:rsidRDefault="00423547" w:rsidP="006A094E">
            <w:pPr>
              <w:jc w:val="center"/>
              <w:rPr>
                <w:rFonts w:ascii="ALFABET98" w:hAnsi="ALFABET98"/>
                <w:b/>
                <w:sz w:val="18"/>
                <w:szCs w:val="18"/>
              </w:rPr>
            </w:pPr>
            <w:r w:rsidRPr="006A094E">
              <w:rPr>
                <w:rFonts w:ascii="ALFABET98" w:hAnsi="ALFABET98"/>
                <w:b/>
                <w:sz w:val="18"/>
                <w:szCs w:val="18"/>
              </w:rPr>
              <w:t>İSİMLER</w:t>
            </w:r>
          </w:p>
        </w:tc>
        <w:tc>
          <w:tcPr>
            <w:tcW w:w="1701" w:type="dxa"/>
            <w:vAlign w:val="center"/>
          </w:tcPr>
          <w:p w:rsidR="00423547" w:rsidRPr="006A094E" w:rsidRDefault="00423547" w:rsidP="006A094E">
            <w:pPr>
              <w:jc w:val="center"/>
              <w:rPr>
                <w:rFonts w:ascii="ALFABET98" w:hAnsi="ALFABET98"/>
                <w:b/>
                <w:sz w:val="18"/>
                <w:szCs w:val="18"/>
              </w:rPr>
            </w:pPr>
            <w:r w:rsidRPr="006A094E">
              <w:rPr>
                <w:rFonts w:ascii="ALFABET98" w:hAnsi="ALFABET98"/>
                <w:b/>
                <w:sz w:val="18"/>
                <w:szCs w:val="18"/>
              </w:rPr>
              <w:t xml:space="preserve">ÇETELE </w:t>
            </w:r>
            <w:r w:rsidRPr="006A094E">
              <w:rPr>
                <w:rFonts w:ascii="ALFABET98" w:hAnsi="ALFABET98"/>
                <w:b/>
                <w:sz w:val="18"/>
                <w:szCs w:val="18"/>
              </w:rPr>
              <w:br/>
              <w:t>TABLOSU</w:t>
            </w:r>
          </w:p>
        </w:tc>
        <w:tc>
          <w:tcPr>
            <w:tcW w:w="1417" w:type="dxa"/>
            <w:vAlign w:val="center"/>
          </w:tcPr>
          <w:p w:rsidR="00423547" w:rsidRPr="006A094E" w:rsidRDefault="00423547" w:rsidP="006A094E">
            <w:pPr>
              <w:jc w:val="center"/>
              <w:rPr>
                <w:rFonts w:ascii="ALFABET98" w:hAnsi="ALFABET98"/>
                <w:b/>
                <w:sz w:val="18"/>
                <w:szCs w:val="18"/>
              </w:rPr>
            </w:pPr>
            <w:r w:rsidRPr="006A094E">
              <w:rPr>
                <w:rFonts w:ascii="ALFABET98" w:hAnsi="ALFABET98"/>
                <w:b/>
                <w:sz w:val="18"/>
                <w:szCs w:val="18"/>
              </w:rPr>
              <w:t xml:space="preserve">SIKLIK </w:t>
            </w:r>
            <w:r w:rsidRPr="006A094E">
              <w:rPr>
                <w:rFonts w:ascii="ALFABET98" w:hAnsi="ALFABET98"/>
                <w:b/>
                <w:sz w:val="18"/>
                <w:szCs w:val="18"/>
              </w:rPr>
              <w:br/>
              <w:t>TABLOSU</w:t>
            </w:r>
          </w:p>
        </w:tc>
      </w:tr>
      <w:tr w:rsidR="00423547" w:rsidRPr="00E05AF3" w:rsidTr="006A094E">
        <w:trPr>
          <w:trHeight w:val="339"/>
        </w:trPr>
        <w:tc>
          <w:tcPr>
            <w:tcW w:w="1276" w:type="dxa"/>
            <w:vAlign w:val="bottom"/>
          </w:tcPr>
          <w:p w:rsidR="00423547" w:rsidRPr="006A094E" w:rsidRDefault="00423547" w:rsidP="006A094E">
            <w:pPr>
              <w:jc w:val="center"/>
              <w:rPr>
                <w:rFonts w:ascii="ALFABET98" w:hAnsi="ALFABET98"/>
                <w:b/>
                <w:sz w:val="21"/>
                <w:szCs w:val="21"/>
              </w:rPr>
            </w:pPr>
            <w:r w:rsidRPr="006A094E">
              <w:rPr>
                <w:rFonts w:ascii="ALFABET98" w:hAnsi="ALFABET98"/>
                <w:b/>
                <w:sz w:val="21"/>
                <w:szCs w:val="21"/>
              </w:rPr>
              <w:t>Hülya</w:t>
            </w:r>
          </w:p>
        </w:tc>
        <w:tc>
          <w:tcPr>
            <w:tcW w:w="1701" w:type="dxa"/>
            <w:vAlign w:val="center"/>
          </w:tcPr>
          <w:p w:rsidR="00423547" w:rsidRPr="006A094E" w:rsidRDefault="00423547" w:rsidP="00590BEB">
            <w:pPr>
              <w:rPr>
                <w:rFonts w:ascii="ALFABET98" w:hAnsi="ALFABET98"/>
                <w:b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23547" w:rsidRPr="006A094E" w:rsidRDefault="00423547" w:rsidP="00590BEB">
            <w:pPr>
              <w:rPr>
                <w:rFonts w:ascii="ALFABET98" w:hAnsi="ALFABET98"/>
                <w:b/>
                <w:sz w:val="21"/>
                <w:szCs w:val="21"/>
              </w:rPr>
            </w:pPr>
          </w:p>
        </w:tc>
      </w:tr>
      <w:tr w:rsidR="00423547" w:rsidRPr="00E05AF3" w:rsidTr="006A094E">
        <w:trPr>
          <w:trHeight w:val="168"/>
        </w:trPr>
        <w:tc>
          <w:tcPr>
            <w:tcW w:w="1276" w:type="dxa"/>
            <w:vAlign w:val="bottom"/>
          </w:tcPr>
          <w:p w:rsidR="00423547" w:rsidRPr="006A094E" w:rsidRDefault="00423547" w:rsidP="006A094E">
            <w:pPr>
              <w:jc w:val="center"/>
              <w:rPr>
                <w:rFonts w:ascii="ALFABET98" w:hAnsi="ALFABET98"/>
                <w:b/>
                <w:sz w:val="21"/>
                <w:szCs w:val="21"/>
              </w:rPr>
            </w:pPr>
            <w:r w:rsidRPr="006A094E">
              <w:rPr>
                <w:rFonts w:ascii="ALFABET98" w:hAnsi="ALFABET98"/>
                <w:b/>
                <w:sz w:val="21"/>
                <w:szCs w:val="21"/>
              </w:rPr>
              <w:t>Oğuzhan</w:t>
            </w:r>
          </w:p>
        </w:tc>
        <w:tc>
          <w:tcPr>
            <w:tcW w:w="1701" w:type="dxa"/>
            <w:vAlign w:val="center"/>
          </w:tcPr>
          <w:p w:rsidR="00423547" w:rsidRPr="006A094E" w:rsidRDefault="00423547" w:rsidP="00590BEB">
            <w:pPr>
              <w:rPr>
                <w:rFonts w:ascii="ALFABET98" w:hAnsi="ALFABET98"/>
                <w:b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23547" w:rsidRPr="006A094E" w:rsidRDefault="00423547" w:rsidP="00590BEB">
            <w:pPr>
              <w:rPr>
                <w:rFonts w:ascii="ALFABET98" w:hAnsi="ALFABET98"/>
                <w:b/>
                <w:sz w:val="21"/>
                <w:szCs w:val="21"/>
              </w:rPr>
            </w:pPr>
          </w:p>
        </w:tc>
      </w:tr>
      <w:tr w:rsidR="00423547" w:rsidRPr="00E05AF3" w:rsidTr="006A094E">
        <w:tblPrEx>
          <w:tblBorders>
            <w:bottom w:val="single" w:sz="4" w:space="0" w:color="000000"/>
          </w:tblBorders>
        </w:tblPrEx>
        <w:trPr>
          <w:trHeight w:val="174"/>
        </w:trPr>
        <w:tc>
          <w:tcPr>
            <w:tcW w:w="1276" w:type="dxa"/>
          </w:tcPr>
          <w:p w:rsidR="00423547" w:rsidRPr="006A094E" w:rsidRDefault="00423547" w:rsidP="006A094E">
            <w:pPr>
              <w:jc w:val="center"/>
              <w:rPr>
                <w:rFonts w:ascii="ALFABET98" w:hAnsi="ALFABET98"/>
                <w:b/>
                <w:sz w:val="21"/>
                <w:szCs w:val="21"/>
              </w:rPr>
            </w:pPr>
            <w:r w:rsidRPr="006A094E">
              <w:rPr>
                <w:rFonts w:ascii="ALFABET98" w:hAnsi="ALFABET98"/>
                <w:b/>
                <w:sz w:val="21"/>
                <w:szCs w:val="21"/>
              </w:rPr>
              <w:t>Kemal</w:t>
            </w:r>
          </w:p>
        </w:tc>
        <w:tc>
          <w:tcPr>
            <w:tcW w:w="1701" w:type="dxa"/>
          </w:tcPr>
          <w:p w:rsidR="00423547" w:rsidRPr="006A094E" w:rsidRDefault="00423547" w:rsidP="00EA7871">
            <w:pPr>
              <w:rPr>
                <w:rFonts w:ascii="ALFABET98" w:hAnsi="ALFABET98"/>
                <w:b/>
                <w:sz w:val="21"/>
                <w:szCs w:val="21"/>
              </w:rPr>
            </w:pPr>
          </w:p>
        </w:tc>
        <w:tc>
          <w:tcPr>
            <w:tcW w:w="1417" w:type="dxa"/>
          </w:tcPr>
          <w:p w:rsidR="00423547" w:rsidRPr="006A094E" w:rsidRDefault="00423547" w:rsidP="00EA7871">
            <w:pPr>
              <w:rPr>
                <w:rFonts w:ascii="ALFABET98" w:hAnsi="ALFABET98"/>
                <w:b/>
                <w:sz w:val="21"/>
                <w:szCs w:val="21"/>
              </w:rPr>
            </w:pPr>
          </w:p>
        </w:tc>
      </w:tr>
      <w:tr w:rsidR="00423547" w:rsidRPr="00E05AF3" w:rsidTr="006A094E">
        <w:tblPrEx>
          <w:tblBorders>
            <w:bottom w:val="single" w:sz="4" w:space="0" w:color="000000"/>
          </w:tblBorders>
        </w:tblPrEx>
        <w:trPr>
          <w:trHeight w:val="168"/>
        </w:trPr>
        <w:tc>
          <w:tcPr>
            <w:tcW w:w="1276" w:type="dxa"/>
          </w:tcPr>
          <w:p w:rsidR="00423547" w:rsidRPr="006A094E" w:rsidRDefault="00423547" w:rsidP="006A094E">
            <w:pPr>
              <w:jc w:val="center"/>
              <w:rPr>
                <w:rFonts w:ascii="ALFABET98" w:hAnsi="ALFABET98"/>
                <w:b/>
                <w:sz w:val="21"/>
                <w:szCs w:val="21"/>
              </w:rPr>
            </w:pPr>
            <w:r w:rsidRPr="006A094E">
              <w:rPr>
                <w:rFonts w:ascii="ALFABET98" w:hAnsi="ALFABET98"/>
                <w:b/>
                <w:sz w:val="21"/>
                <w:szCs w:val="21"/>
              </w:rPr>
              <w:t>Gizem</w:t>
            </w:r>
          </w:p>
        </w:tc>
        <w:tc>
          <w:tcPr>
            <w:tcW w:w="1701" w:type="dxa"/>
          </w:tcPr>
          <w:p w:rsidR="00423547" w:rsidRPr="006A094E" w:rsidRDefault="00423547" w:rsidP="00EA7871">
            <w:pPr>
              <w:rPr>
                <w:rFonts w:ascii="ALFABET98" w:hAnsi="ALFABET98"/>
                <w:b/>
                <w:sz w:val="21"/>
                <w:szCs w:val="21"/>
              </w:rPr>
            </w:pPr>
          </w:p>
        </w:tc>
        <w:tc>
          <w:tcPr>
            <w:tcW w:w="1417" w:type="dxa"/>
          </w:tcPr>
          <w:p w:rsidR="00423547" w:rsidRPr="006A094E" w:rsidRDefault="00423547" w:rsidP="00EA7871">
            <w:pPr>
              <w:rPr>
                <w:rFonts w:ascii="ALFABET98" w:hAnsi="ALFABET98"/>
                <w:b/>
                <w:sz w:val="21"/>
                <w:szCs w:val="21"/>
              </w:rPr>
            </w:pPr>
          </w:p>
        </w:tc>
      </w:tr>
    </w:tbl>
    <w:p w:rsidR="00423547" w:rsidRPr="00E05AF3" w:rsidRDefault="00423547" w:rsidP="00297C8E">
      <w:pPr>
        <w:ind w:right="155"/>
        <w:rPr>
          <w:rFonts w:ascii="ALFABET98" w:hAnsi="ALFABET98"/>
          <w:b/>
          <w:sz w:val="21"/>
          <w:szCs w:val="21"/>
        </w:rPr>
        <w:sectPr w:rsidR="00423547" w:rsidRPr="00E05AF3" w:rsidSect="00297C8E">
          <w:type w:val="continuous"/>
          <w:pgSz w:w="11906" w:h="16838" w:code="9"/>
          <w:pgMar w:top="284" w:right="707" w:bottom="227" w:left="397" w:header="136" w:footer="306" w:gutter="0"/>
          <w:cols w:num="2" w:space="708"/>
          <w:docGrid w:linePitch="360"/>
        </w:sectPr>
      </w:pPr>
      <w:r>
        <w:rPr>
          <w:noProof/>
        </w:rPr>
        <w:pict>
          <v:shape id="Resim 11" o:spid="_x0000_s1026" type="#_x0000_t75" style="position:absolute;margin-left:-156.85pt;margin-top:220.65pt;width:228pt;height:111pt;z-index:-251659264;visibility:visible;mso-position-horizontal-relative:text;mso-position-vertical-relative:text" wrapcoords="-71 0 -71 21454 21600 21454 21600 0 -71 0">
            <v:imagedata r:id="rId8" o:title=""/>
            <w10:wrap type="tight"/>
          </v:shape>
        </w:pict>
      </w:r>
      <w:r w:rsidRPr="006A094E">
        <w:rPr>
          <w:rFonts w:ascii="ALFABET98" w:hAnsi="ALFABET98"/>
          <w:b/>
          <w:noProof/>
          <w:sz w:val="21"/>
          <w:szCs w:val="21"/>
        </w:rPr>
        <w:pict>
          <v:shape id="Resim 12" o:spid="_x0000_i1027" type="#_x0000_t75" style="width:270.75pt;height:211.5pt;visibility:visible">
            <v:imagedata r:id="rId9" o:title=""/>
          </v:shape>
        </w:pict>
      </w:r>
    </w:p>
    <w:p w:rsidR="00423547" w:rsidRPr="00E05AF3" w:rsidRDefault="00423547" w:rsidP="00590BEB">
      <w:pPr>
        <w:rPr>
          <w:rFonts w:ascii="ALFABET98" w:hAnsi="ALFABET98"/>
          <w:b/>
          <w:sz w:val="24"/>
          <w:szCs w:val="24"/>
        </w:rPr>
      </w:pPr>
      <w:r w:rsidRPr="00E05AF3">
        <w:rPr>
          <w:rFonts w:ascii="ALFABET98" w:hAnsi="ALFABET98"/>
          <w:b/>
          <w:sz w:val="24"/>
          <w:szCs w:val="24"/>
        </w:rPr>
        <w:tab/>
      </w:r>
      <w:r w:rsidRPr="00E05AF3">
        <w:rPr>
          <w:rFonts w:ascii="ALFABET98" w:hAnsi="ALFABET98"/>
          <w:b/>
          <w:sz w:val="24"/>
          <w:szCs w:val="24"/>
        </w:rPr>
        <w:tab/>
      </w:r>
      <w:r w:rsidRPr="00E05AF3">
        <w:rPr>
          <w:rFonts w:ascii="ALFABET98" w:hAnsi="ALFABET98"/>
          <w:b/>
          <w:sz w:val="24"/>
          <w:szCs w:val="24"/>
        </w:rPr>
        <w:tab/>
      </w:r>
      <w:r w:rsidRPr="00E05AF3">
        <w:rPr>
          <w:rFonts w:ascii="ALFABET98" w:hAnsi="ALFABET98"/>
          <w:b/>
          <w:sz w:val="24"/>
          <w:szCs w:val="24"/>
        </w:rPr>
        <w:tab/>
      </w:r>
      <w:r w:rsidRPr="00E05AF3">
        <w:rPr>
          <w:rFonts w:ascii="ALFABET98" w:hAnsi="ALFABET98"/>
          <w:b/>
          <w:sz w:val="24"/>
          <w:szCs w:val="24"/>
        </w:rPr>
        <w:tab/>
      </w:r>
      <w:r w:rsidRPr="00E05AF3">
        <w:rPr>
          <w:rFonts w:ascii="ALFABET98" w:hAnsi="ALFABET98"/>
          <w:b/>
          <w:sz w:val="24"/>
          <w:szCs w:val="24"/>
        </w:rPr>
        <w:tab/>
        <w:t xml:space="preserve">              </w:t>
      </w:r>
      <w:r w:rsidRPr="00E05AF3">
        <w:rPr>
          <w:rFonts w:ascii="ALFABET98" w:hAnsi="ALFABET98"/>
          <w:b/>
          <w:sz w:val="24"/>
          <w:szCs w:val="24"/>
        </w:rPr>
        <w:br/>
      </w:r>
      <w:r w:rsidRPr="00E05AF3">
        <w:rPr>
          <w:rFonts w:ascii="ALFABET98" w:hAnsi="ALFABET98"/>
          <w:b/>
          <w:sz w:val="24"/>
          <w:szCs w:val="24"/>
        </w:rPr>
        <w:br/>
      </w:r>
    </w:p>
    <w:p w:rsidR="00423547" w:rsidRPr="00E05AF3" w:rsidRDefault="00423547" w:rsidP="00590BEB">
      <w:pPr>
        <w:rPr>
          <w:rFonts w:ascii="ALFABET98" w:hAnsi="ALFABET98"/>
          <w:b/>
          <w:sz w:val="24"/>
          <w:szCs w:val="24"/>
        </w:rPr>
      </w:pPr>
      <w:r w:rsidRPr="00E05AF3">
        <w:rPr>
          <w:rFonts w:ascii="ALFABET98" w:hAnsi="ALFABET98"/>
          <w:b/>
          <w:sz w:val="24"/>
          <w:szCs w:val="24"/>
        </w:rPr>
        <w:t>E.</w:t>
      </w:r>
      <w:r>
        <w:rPr>
          <w:rFonts w:ascii="ALFABET98" w:hAnsi="ALFABET98"/>
          <w:b/>
          <w:sz w:val="24"/>
          <w:szCs w:val="24"/>
        </w:rPr>
        <w:t>(10 puan)</w:t>
      </w:r>
    </w:p>
    <w:p w:rsidR="00423547" w:rsidRPr="00E05AF3" w:rsidRDefault="00423547" w:rsidP="00590BEB">
      <w:pPr>
        <w:rPr>
          <w:rFonts w:ascii="ALFABET98" w:hAnsi="ALFABET98"/>
          <w:b/>
          <w:sz w:val="24"/>
          <w:szCs w:val="24"/>
        </w:rPr>
      </w:pPr>
    </w:p>
    <w:p w:rsidR="00423547" w:rsidRPr="00E05AF3" w:rsidRDefault="00423547" w:rsidP="00297C8E">
      <w:pPr>
        <w:rPr>
          <w:rFonts w:ascii="ALFABET98" w:hAnsi="ALFABET98"/>
          <w:b/>
          <w:sz w:val="24"/>
          <w:szCs w:val="24"/>
        </w:rPr>
      </w:pPr>
    </w:p>
    <w:p w:rsidR="00423547" w:rsidRPr="00E05AF3" w:rsidRDefault="00423547" w:rsidP="00297C8E">
      <w:pPr>
        <w:rPr>
          <w:rFonts w:ascii="ALFABET98" w:hAnsi="ALFABET98"/>
          <w:color w:val="000000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F</w:t>
      </w:r>
      <w:r w:rsidRPr="00E05AF3">
        <w:rPr>
          <w:rFonts w:ascii="ALFABET98" w:hAnsi="ALFABET98"/>
          <w:b/>
          <w:sz w:val="24"/>
          <w:szCs w:val="24"/>
        </w:rPr>
        <w:t>. Aşağıdaki  sayıları  çözümleyiniz .( Çözümlemeyi istediğiniz şekilde yapabilirsiniz.) (5</w:t>
      </w:r>
      <w:r w:rsidRPr="00E05AF3">
        <w:rPr>
          <w:rFonts w:ascii="Times New Roman" w:hAnsi="Times New Roman"/>
          <w:b/>
          <w:sz w:val="24"/>
          <w:szCs w:val="24"/>
        </w:rPr>
        <w:t>×</w:t>
      </w:r>
      <w:r>
        <w:rPr>
          <w:rFonts w:ascii="ALFABET98" w:hAnsi="ALFABET98"/>
          <w:b/>
          <w:sz w:val="24"/>
          <w:szCs w:val="24"/>
        </w:rPr>
        <w:t>2=10</w:t>
      </w:r>
      <w:r w:rsidRPr="00E05AF3">
        <w:rPr>
          <w:rFonts w:ascii="ALFABET98" w:hAnsi="ALFABET98"/>
          <w:b/>
          <w:sz w:val="24"/>
          <w:szCs w:val="24"/>
        </w:rPr>
        <w:t xml:space="preserve"> p</w:t>
      </w:r>
      <w:r>
        <w:rPr>
          <w:rFonts w:ascii="ALFABET98" w:hAnsi="ALFABET98"/>
          <w:b/>
          <w:sz w:val="24"/>
          <w:szCs w:val="24"/>
        </w:rPr>
        <w:t>uan</w:t>
      </w:r>
      <w:r w:rsidRPr="00E05AF3">
        <w:rPr>
          <w:rFonts w:ascii="ALFABET98" w:hAnsi="ALFABET98"/>
          <w:b/>
          <w:sz w:val="24"/>
          <w:szCs w:val="24"/>
        </w:rPr>
        <w:t>)</w:t>
      </w:r>
      <w:r w:rsidRPr="00E05AF3">
        <w:rPr>
          <w:rFonts w:ascii="ALFABET98" w:hAnsi="ALFABET98"/>
          <w:b/>
          <w:sz w:val="24"/>
          <w:szCs w:val="24"/>
        </w:rPr>
        <w:br/>
      </w:r>
      <w:r w:rsidRPr="00E05AF3">
        <w:rPr>
          <w:rFonts w:ascii="ALFABET98" w:hAnsi="ALFABET98"/>
          <w:sz w:val="24"/>
          <w:szCs w:val="24"/>
        </w:rPr>
        <w:t xml:space="preserve"> *  946  401 : </w:t>
      </w:r>
      <w:r w:rsidRPr="00E05AF3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</w:t>
      </w:r>
      <w:r w:rsidRPr="00E05AF3">
        <w:rPr>
          <w:rFonts w:ascii="ALFABET98" w:hAnsi="ALFABET98"/>
          <w:sz w:val="24"/>
          <w:szCs w:val="24"/>
        </w:rPr>
        <w:br/>
        <w:t xml:space="preserve"> *    80 748  : </w:t>
      </w:r>
      <w:r w:rsidRPr="00E05AF3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</w:t>
      </w:r>
      <w:r w:rsidRPr="00E05AF3">
        <w:rPr>
          <w:rFonts w:ascii="ALFABET98" w:hAnsi="ALFABET98"/>
          <w:sz w:val="24"/>
          <w:szCs w:val="24"/>
        </w:rPr>
        <w:br/>
      </w:r>
      <w:r w:rsidRPr="00E05AF3">
        <w:rPr>
          <w:rFonts w:ascii="ALFABET98" w:hAnsi="ALFABET98"/>
          <w:sz w:val="24"/>
          <w:szCs w:val="24"/>
        </w:rPr>
        <w:br/>
      </w:r>
      <w:r w:rsidRPr="00E05AF3">
        <w:rPr>
          <w:rFonts w:ascii="ALFABET98" w:hAnsi="ALFABET98"/>
          <w:sz w:val="24"/>
          <w:szCs w:val="24"/>
        </w:rPr>
        <w:br/>
      </w:r>
      <w:r>
        <w:rPr>
          <w:rFonts w:ascii="ALFABET98" w:hAnsi="ALFABET98"/>
          <w:b/>
          <w:sz w:val="24"/>
          <w:szCs w:val="24"/>
        </w:rPr>
        <w:t>G</w:t>
      </w:r>
      <w:r w:rsidRPr="00E05AF3">
        <w:rPr>
          <w:rFonts w:ascii="ALFABET98" w:hAnsi="ALFABET98"/>
          <w:b/>
          <w:sz w:val="24"/>
          <w:szCs w:val="24"/>
        </w:rPr>
        <w:t>. Aşağıdaki çözümlenen sayıları rakamlarla  yazınız. (5</w:t>
      </w:r>
      <w:r w:rsidRPr="00E05AF3">
        <w:rPr>
          <w:rFonts w:ascii="Times New Roman" w:hAnsi="Times New Roman"/>
          <w:b/>
          <w:sz w:val="24"/>
          <w:szCs w:val="24"/>
        </w:rPr>
        <w:t>×</w:t>
      </w:r>
      <w:r w:rsidRPr="00E05AF3">
        <w:rPr>
          <w:rFonts w:ascii="ALFABET98" w:hAnsi="ALFABET98"/>
          <w:b/>
          <w:sz w:val="24"/>
          <w:szCs w:val="24"/>
        </w:rPr>
        <w:t>2=10 p</w:t>
      </w:r>
      <w:r>
        <w:rPr>
          <w:rFonts w:ascii="ALFABET98" w:hAnsi="ALFABET98"/>
          <w:b/>
          <w:sz w:val="24"/>
          <w:szCs w:val="24"/>
        </w:rPr>
        <w:t>uan</w:t>
      </w:r>
      <w:r w:rsidRPr="00E05AF3">
        <w:rPr>
          <w:rFonts w:ascii="ALFABET98" w:hAnsi="ALFABET98"/>
          <w:b/>
          <w:sz w:val="24"/>
          <w:szCs w:val="24"/>
        </w:rPr>
        <w:t>)</w:t>
      </w:r>
      <w:r w:rsidRPr="00E05AF3">
        <w:rPr>
          <w:rFonts w:ascii="ALFABET98" w:hAnsi="ALFABET98"/>
          <w:b/>
          <w:sz w:val="24"/>
          <w:szCs w:val="24"/>
        </w:rPr>
        <w:br/>
        <w:t>*</w:t>
      </w:r>
      <w:r w:rsidRPr="00E05AF3">
        <w:rPr>
          <w:rFonts w:ascii="ALFABET98" w:hAnsi="ALFABET98"/>
          <w:sz w:val="24"/>
          <w:szCs w:val="24"/>
        </w:rPr>
        <w:t xml:space="preserve">  4 yüz binlik + 6 on binlik  +  5 yüzlük +  1 birlik     : </w:t>
      </w:r>
      <w:r w:rsidRPr="00E05AF3">
        <w:rPr>
          <w:rFonts w:ascii="Times New Roman" w:hAnsi="Times New Roman"/>
          <w:sz w:val="24"/>
          <w:szCs w:val="24"/>
        </w:rPr>
        <w:t>………………………</w:t>
      </w:r>
      <w:r w:rsidRPr="00E05AF3">
        <w:rPr>
          <w:rFonts w:ascii="ALFABET98" w:hAnsi="ALFABET98"/>
          <w:sz w:val="24"/>
          <w:szCs w:val="24"/>
        </w:rPr>
        <w:t>.</w:t>
      </w:r>
      <w:r w:rsidRPr="00E05AF3">
        <w:rPr>
          <w:rFonts w:ascii="ALFABET98" w:hAnsi="ALFABET98"/>
          <w:sz w:val="24"/>
          <w:szCs w:val="24"/>
        </w:rPr>
        <w:br/>
        <w:t xml:space="preserve">*  700 000  +  80 000  +   3 000 +   500    +  40 +  1     : </w:t>
      </w:r>
      <w:r w:rsidRPr="00E05AF3">
        <w:rPr>
          <w:rFonts w:ascii="Times New Roman" w:hAnsi="Times New Roman"/>
          <w:sz w:val="24"/>
          <w:szCs w:val="24"/>
        </w:rPr>
        <w:t>…………………………</w:t>
      </w:r>
      <w:r w:rsidRPr="00E05AF3">
        <w:rPr>
          <w:rFonts w:ascii="ALFABET98" w:hAnsi="ALFABET98"/>
          <w:sz w:val="24"/>
          <w:szCs w:val="24"/>
        </w:rPr>
        <w:br/>
      </w:r>
      <w:r>
        <w:rPr>
          <w:rFonts w:ascii="ALFABET98" w:hAnsi="ALFABET98"/>
          <w:b/>
          <w:sz w:val="24"/>
          <w:szCs w:val="24"/>
        </w:rPr>
        <w:t>Ğ</w:t>
      </w:r>
      <w:r w:rsidRPr="00E05AF3">
        <w:rPr>
          <w:rFonts w:ascii="ALFABET98" w:hAnsi="ALFABET98"/>
          <w:b/>
          <w:sz w:val="24"/>
          <w:szCs w:val="24"/>
        </w:rPr>
        <w:t>. Aşağıdaki toplama işleminde verilmeyen A ve B     sayıları bulup,toplayınız.</w:t>
      </w:r>
      <w:r w:rsidRPr="00E05AF3">
        <w:rPr>
          <w:rFonts w:ascii="ALFABET98" w:hAnsi="ALFABET98"/>
          <w:b/>
          <w:color w:val="000000"/>
          <w:sz w:val="24"/>
          <w:szCs w:val="24"/>
        </w:rPr>
        <w:t xml:space="preserve"> (</w:t>
      </w:r>
      <w:r>
        <w:rPr>
          <w:rFonts w:ascii="ALFABET98" w:hAnsi="ALFABET98"/>
          <w:b/>
          <w:color w:val="000000"/>
          <w:sz w:val="24"/>
          <w:szCs w:val="24"/>
        </w:rPr>
        <w:t>5</w:t>
      </w:r>
      <w:r w:rsidRPr="00E05AF3">
        <w:rPr>
          <w:rFonts w:ascii="ALFABET98" w:hAnsi="ALFABET98"/>
          <w:b/>
          <w:color w:val="000000"/>
          <w:sz w:val="24"/>
          <w:szCs w:val="24"/>
        </w:rPr>
        <w:t>p</w:t>
      </w:r>
      <w:r>
        <w:rPr>
          <w:rFonts w:ascii="ALFABET98" w:hAnsi="ALFABET98"/>
          <w:b/>
          <w:color w:val="000000"/>
          <w:sz w:val="24"/>
          <w:szCs w:val="24"/>
        </w:rPr>
        <w:t>uan</w:t>
      </w:r>
      <w:r w:rsidRPr="00E05AF3">
        <w:rPr>
          <w:rFonts w:ascii="ALFABET98" w:hAnsi="ALFABET98"/>
          <w:b/>
          <w:color w:val="000000"/>
          <w:sz w:val="24"/>
          <w:szCs w:val="24"/>
        </w:rPr>
        <w:t>)</w:t>
      </w:r>
      <w:r w:rsidRPr="00E05AF3">
        <w:rPr>
          <w:rFonts w:ascii="ALFABET98" w:hAnsi="ALFABET98"/>
          <w:b/>
          <w:sz w:val="24"/>
          <w:szCs w:val="24"/>
        </w:rPr>
        <w:br/>
        <w:t xml:space="preserve">       </w:t>
      </w:r>
      <w:r w:rsidRPr="00E05AF3">
        <w:rPr>
          <w:rFonts w:ascii="ALFABET98" w:hAnsi="ALFABET98"/>
          <w:b/>
          <w:sz w:val="24"/>
          <w:szCs w:val="24"/>
        </w:rPr>
        <w:br/>
        <w:t xml:space="preserve">        </w:t>
      </w:r>
      <w:r w:rsidRPr="00E05AF3">
        <w:rPr>
          <w:rFonts w:ascii="ALFABET98" w:hAnsi="ALFABET98"/>
          <w:sz w:val="24"/>
          <w:szCs w:val="24"/>
        </w:rPr>
        <w:t>6</w:t>
      </w:r>
      <w:r w:rsidRPr="00E05AF3">
        <w:rPr>
          <w:rFonts w:ascii="ALFABET98" w:hAnsi="ALFABET98"/>
          <w:b/>
          <w:sz w:val="24"/>
          <w:szCs w:val="24"/>
        </w:rPr>
        <w:t xml:space="preserve"> </w:t>
      </w:r>
      <w:r w:rsidRPr="00E05AF3">
        <w:rPr>
          <w:rFonts w:ascii="ALFABET98" w:hAnsi="ALFABET98"/>
          <w:color w:val="000000"/>
          <w:sz w:val="24"/>
          <w:szCs w:val="24"/>
        </w:rPr>
        <w:t xml:space="preserve">1 </w:t>
      </w:r>
      <w:smartTag w:uri="urn:schemas-microsoft-com:office:smarttags" w:element="metricconverter">
        <w:smartTagPr>
          <w:attr w:name="ProductID" w:val="4 A"/>
        </w:smartTagPr>
        <w:r w:rsidRPr="00E05AF3">
          <w:rPr>
            <w:rFonts w:ascii="ALFABET98" w:hAnsi="ALFABET98"/>
            <w:color w:val="000000"/>
            <w:sz w:val="24"/>
            <w:szCs w:val="24"/>
          </w:rPr>
          <w:t xml:space="preserve">4 </w:t>
        </w:r>
        <w:r w:rsidRPr="00E05AF3">
          <w:rPr>
            <w:rFonts w:ascii="ALFABET98" w:hAnsi="ALFABET98"/>
            <w:b/>
            <w:color w:val="000000"/>
            <w:sz w:val="24"/>
            <w:szCs w:val="24"/>
          </w:rPr>
          <w:t>A</w:t>
        </w:r>
      </w:smartTag>
    </w:p>
    <w:p w:rsidR="00423547" w:rsidRPr="00E05AF3" w:rsidRDefault="00423547" w:rsidP="00297C8E">
      <w:pPr>
        <w:rPr>
          <w:rFonts w:ascii="ALFABET98" w:hAnsi="ALFABET98"/>
          <w:color w:val="000000"/>
          <w:sz w:val="24"/>
          <w:szCs w:val="24"/>
          <w:u w:val="single"/>
        </w:rPr>
      </w:pPr>
      <w:r>
        <w:rPr>
          <w:noProof/>
        </w:rPr>
        <w:pict>
          <v:roundrect id="_x0000_s1027" style="position:absolute;margin-left:133.65pt;margin-top:3.75pt;width:111.75pt;height:26.7pt;flip:y;z-index:251658240" arcsize="10923f" fillcolor="#ff9" strokecolor="navy">
            <v:fill r:id="rId10" o:title="" type="pattern"/>
            <v:textbox style="mso-next-textbox:#_x0000_s1027">
              <w:txbxContent>
                <w:p w:rsidR="00423547" w:rsidRPr="00226991" w:rsidRDefault="00423547" w:rsidP="00297C8E">
                  <w:pPr>
                    <w:rPr>
                      <w:b/>
                      <w:sz w:val="32"/>
                      <w:szCs w:val="32"/>
                    </w:rPr>
                  </w:pPr>
                  <w:r w:rsidRPr="00E32F8A">
                    <w:rPr>
                      <w:rFonts w:ascii="Comic Sans MS" w:hAnsi="Comic Sans MS"/>
                    </w:rPr>
                    <w:t>A + B</w:t>
                  </w:r>
                  <w:r w:rsidRPr="00226991">
                    <w:rPr>
                      <w:b/>
                      <w:sz w:val="32"/>
                      <w:szCs w:val="32"/>
                    </w:rPr>
                    <w:t xml:space="preserve"> =</w:t>
                  </w:r>
                  <w:r>
                    <w:rPr>
                      <w:b/>
                      <w:sz w:val="32"/>
                      <w:szCs w:val="32"/>
                    </w:rPr>
                    <w:t>……..</w:t>
                  </w:r>
                  <w:r w:rsidRPr="00226991">
                    <w:rPr>
                      <w:b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roundrect>
        </w:pict>
      </w:r>
      <w:r w:rsidRPr="00E05AF3">
        <w:rPr>
          <w:rFonts w:ascii="ALFABET98" w:hAnsi="ALFABET98"/>
          <w:color w:val="000000"/>
          <w:sz w:val="24"/>
          <w:szCs w:val="24"/>
          <w:u w:val="single"/>
        </w:rPr>
        <w:t xml:space="preserve"> +    </w:t>
      </w:r>
      <w:r>
        <w:rPr>
          <w:rFonts w:ascii="ALFABET98" w:hAnsi="ALFABET98"/>
          <w:color w:val="000000"/>
          <w:sz w:val="24"/>
          <w:szCs w:val="24"/>
          <w:u w:val="single"/>
        </w:rPr>
        <w:t xml:space="preserve"> </w:t>
      </w:r>
      <w:r w:rsidRPr="00E05AF3">
        <w:rPr>
          <w:rFonts w:ascii="ALFABET98" w:hAnsi="ALFABET98"/>
          <w:color w:val="000000"/>
          <w:sz w:val="24"/>
          <w:szCs w:val="24"/>
          <w:u w:val="single"/>
        </w:rPr>
        <w:t xml:space="preserve"> 7 </w:t>
      </w:r>
      <w:r w:rsidRPr="00E05AF3">
        <w:rPr>
          <w:rFonts w:ascii="ALFABET98" w:hAnsi="ALFABET98"/>
          <w:b/>
          <w:color w:val="000000"/>
          <w:sz w:val="24"/>
          <w:szCs w:val="24"/>
          <w:u w:val="single"/>
        </w:rPr>
        <w:t>B</w:t>
      </w:r>
      <w:r w:rsidRPr="00E05AF3">
        <w:rPr>
          <w:rFonts w:ascii="ALFABET98" w:hAnsi="ALFABET98"/>
          <w:color w:val="000000"/>
          <w:sz w:val="24"/>
          <w:szCs w:val="24"/>
          <w:u w:val="single"/>
        </w:rPr>
        <w:t xml:space="preserve"> 9 6</w:t>
      </w:r>
    </w:p>
    <w:p w:rsidR="00423547" w:rsidRPr="00E05AF3" w:rsidRDefault="00423547" w:rsidP="00E05AF3">
      <w:pPr>
        <w:pStyle w:val="ListParagraph"/>
        <w:numPr>
          <w:ilvl w:val="0"/>
          <w:numId w:val="47"/>
        </w:numPr>
        <w:rPr>
          <w:rFonts w:ascii="ALFABET98" w:hAnsi="ALFABET98"/>
          <w:color w:val="000000"/>
          <w:sz w:val="24"/>
          <w:szCs w:val="24"/>
        </w:rPr>
      </w:pPr>
      <w:r w:rsidRPr="00E05AF3">
        <w:rPr>
          <w:rFonts w:ascii="ALFABET98" w:hAnsi="ALFABET98"/>
          <w:color w:val="000000"/>
          <w:sz w:val="24"/>
          <w:szCs w:val="24"/>
        </w:rPr>
        <w:t>3 5 4 2</w:t>
      </w:r>
    </w:p>
    <w:p w:rsidR="00423547" w:rsidRPr="00E05AF3" w:rsidRDefault="00423547" w:rsidP="00590BEB">
      <w:pPr>
        <w:rPr>
          <w:rFonts w:ascii="ALFABET98" w:hAnsi="ALFABET98"/>
          <w:color w:val="000000"/>
          <w:sz w:val="24"/>
          <w:szCs w:val="24"/>
        </w:rPr>
      </w:pPr>
    </w:p>
    <w:p w:rsidR="00423547" w:rsidRPr="00E05AF3" w:rsidRDefault="00423547" w:rsidP="00E05AF3">
      <w:pPr>
        <w:tabs>
          <w:tab w:val="left" w:pos="6420"/>
        </w:tabs>
        <w:ind w:left="360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H.</w:t>
      </w:r>
      <w:r w:rsidRPr="00E05AF3">
        <w:rPr>
          <w:rFonts w:ascii="ALFABET98" w:hAnsi="ALFABET98"/>
          <w:b/>
          <w:sz w:val="24"/>
          <w:szCs w:val="24"/>
        </w:rPr>
        <w:t>Aşağıdaki problemleri işlem yaprak çözünüz</w:t>
      </w:r>
    </w:p>
    <w:p w:rsidR="00423547" w:rsidRPr="00E05AF3" w:rsidRDefault="00423547" w:rsidP="00D12F6E">
      <w:pPr>
        <w:pStyle w:val="ListParagraph"/>
        <w:tabs>
          <w:tab w:val="left" w:pos="6420"/>
        </w:tabs>
        <w:ind w:left="1080"/>
        <w:rPr>
          <w:rFonts w:ascii="ALFABET98" w:hAnsi="ALFABET98"/>
          <w:b/>
          <w:sz w:val="24"/>
          <w:szCs w:val="24"/>
        </w:rPr>
        <w:sectPr w:rsidR="00423547" w:rsidRPr="00E05AF3" w:rsidSect="0015764B">
          <w:type w:val="continuous"/>
          <w:pgSz w:w="11906" w:h="16838" w:code="9"/>
          <w:pgMar w:top="284" w:right="284" w:bottom="284" w:left="397" w:header="136" w:footer="306" w:gutter="0"/>
          <w:cols w:space="708"/>
          <w:docGrid w:linePitch="360"/>
        </w:sectPr>
      </w:pPr>
      <w:r w:rsidRPr="00E05AF3">
        <w:rPr>
          <w:rFonts w:ascii="ALFABET98" w:hAnsi="ALFABET98"/>
          <w:b/>
          <w:sz w:val="24"/>
          <w:szCs w:val="24"/>
        </w:rPr>
        <w:br/>
      </w:r>
    </w:p>
    <w:p w:rsidR="00423547" w:rsidRPr="00E05AF3" w:rsidRDefault="00423547" w:rsidP="00D92CF6">
      <w:pPr>
        <w:tabs>
          <w:tab w:val="left" w:pos="6420"/>
        </w:tabs>
        <w:spacing w:line="240" w:lineRule="auto"/>
        <w:rPr>
          <w:rFonts w:ascii="ALFABET98" w:hAnsi="ALFABET98"/>
          <w:sz w:val="24"/>
          <w:szCs w:val="24"/>
        </w:rPr>
      </w:pPr>
      <w:r w:rsidRPr="00E05AF3">
        <w:rPr>
          <w:rFonts w:ascii="ALFABET98" w:hAnsi="ALFABET98"/>
          <w:b/>
          <w:sz w:val="24"/>
          <w:szCs w:val="24"/>
        </w:rPr>
        <w:t>1.</w:t>
      </w:r>
      <w:r w:rsidRPr="00E05AF3">
        <w:rPr>
          <w:rFonts w:ascii="ALFABET98" w:hAnsi="ALFABET98"/>
          <w:sz w:val="24"/>
          <w:szCs w:val="24"/>
        </w:rPr>
        <w:t xml:space="preserve"> Bir  çıkarma işleminde  eksilen  60 544,  fark</w:t>
      </w:r>
      <w:r w:rsidRPr="00E05AF3">
        <w:rPr>
          <w:rFonts w:ascii="ALFABET98" w:hAnsi="ALFABET98"/>
          <w:sz w:val="24"/>
          <w:szCs w:val="24"/>
        </w:rPr>
        <w:br/>
        <w:t xml:space="preserve">  7 777   ise  çıkan sayımız kaçtır  ?</w:t>
      </w:r>
      <w:r>
        <w:rPr>
          <w:rFonts w:ascii="ALFABET98" w:hAnsi="ALFABET98"/>
          <w:sz w:val="24"/>
          <w:szCs w:val="24"/>
        </w:rPr>
        <w:t>(</w:t>
      </w:r>
      <w:r w:rsidRPr="00E05AF3">
        <w:rPr>
          <w:rFonts w:ascii="ALFABET98" w:hAnsi="ALFABET98"/>
          <w:b/>
          <w:sz w:val="24"/>
          <w:szCs w:val="24"/>
        </w:rPr>
        <w:t>5 puan)</w:t>
      </w:r>
    </w:p>
    <w:p w:rsidR="00423547" w:rsidRPr="00E05AF3" w:rsidRDefault="00423547" w:rsidP="00AD5238">
      <w:pPr>
        <w:tabs>
          <w:tab w:val="left" w:pos="1155"/>
        </w:tabs>
        <w:rPr>
          <w:rFonts w:ascii="ALFABET98" w:hAnsi="ALFABET98"/>
        </w:rPr>
      </w:pPr>
    </w:p>
    <w:p w:rsidR="00423547" w:rsidRPr="00E05AF3" w:rsidRDefault="00423547" w:rsidP="00AD5238">
      <w:pPr>
        <w:tabs>
          <w:tab w:val="left" w:pos="1155"/>
        </w:tabs>
        <w:rPr>
          <w:rFonts w:ascii="ALFABET98" w:hAnsi="ALFABET98"/>
        </w:rPr>
      </w:pPr>
    </w:p>
    <w:p w:rsidR="00423547" w:rsidRPr="00E05AF3" w:rsidRDefault="00423547" w:rsidP="00AD5238">
      <w:pPr>
        <w:tabs>
          <w:tab w:val="left" w:pos="1155"/>
        </w:tabs>
        <w:rPr>
          <w:rFonts w:ascii="ALFABET98" w:hAnsi="ALFABET98"/>
        </w:rPr>
      </w:pPr>
      <w:r w:rsidRPr="00E05AF3">
        <w:rPr>
          <w:rFonts w:ascii="ALFABET98" w:hAnsi="ALFABET98"/>
        </w:rPr>
        <w:t xml:space="preserve">  </w:t>
      </w:r>
      <w:r w:rsidRPr="00E05AF3">
        <w:rPr>
          <w:rFonts w:ascii="ALFABET98" w:hAnsi="ALFABET98"/>
          <w:b/>
        </w:rPr>
        <w:t>2</w:t>
      </w:r>
      <w:r w:rsidRPr="00E05AF3">
        <w:rPr>
          <w:rFonts w:ascii="ALFABET98" w:hAnsi="ALFABET98"/>
        </w:rPr>
        <w:t>.Bir çiftlikteki 2689 koyundan  1257 tanesi ölüyor.  Bunun üzerine çiftlik sahibi çiftliğe 268 koyun alıyor. En son durumda çiftlikte kaç koyun olmuştur ?</w:t>
      </w:r>
      <w:r w:rsidRPr="00E05AF3">
        <w:rPr>
          <w:rFonts w:ascii="ALFABET98" w:hAnsi="ALFABET98"/>
          <w:b/>
        </w:rPr>
        <w:t>(5 puan)</w:t>
      </w:r>
    </w:p>
    <w:p w:rsidR="00423547" w:rsidRPr="00E05AF3" w:rsidRDefault="00423547" w:rsidP="00D92CF6">
      <w:pPr>
        <w:spacing w:line="240" w:lineRule="auto"/>
        <w:rPr>
          <w:rFonts w:ascii="ALFABET98" w:hAnsi="ALFABET98"/>
          <w:sz w:val="24"/>
          <w:szCs w:val="24"/>
        </w:rPr>
      </w:pPr>
    </w:p>
    <w:p w:rsidR="00423547" w:rsidRPr="00E05AF3" w:rsidRDefault="00423547" w:rsidP="00590BEB">
      <w:pPr>
        <w:rPr>
          <w:rFonts w:ascii="ALFABET98" w:hAnsi="ALFABET98"/>
          <w:sz w:val="24"/>
          <w:szCs w:val="24"/>
        </w:rPr>
      </w:pPr>
    </w:p>
    <w:p w:rsidR="00423547" w:rsidRPr="00E05AF3" w:rsidRDefault="00423547" w:rsidP="00590BEB">
      <w:pPr>
        <w:tabs>
          <w:tab w:val="left" w:pos="3645"/>
        </w:tabs>
        <w:rPr>
          <w:rFonts w:ascii="ALFABET98" w:hAnsi="ALFABET98"/>
          <w:sz w:val="24"/>
          <w:szCs w:val="24"/>
        </w:rPr>
        <w:sectPr w:rsidR="00423547" w:rsidRPr="00E05AF3" w:rsidSect="00B508A8">
          <w:type w:val="continuous"/>
          <w:pgSz w:w="11906" w:h="16838" w:code="9"/>
          <w:pgMar w:top="284" w:right="284" w:bottom="284" w:left="397" w:header="136" w:footer="306" w:gutter="0"/>
          <w:cols w:num="2" w:space="708"/>
          <w:docGrid w:linePitch="360"/>
        </w:sectPr>
      </w:pPr>
    </w:p>
    <w:p w:rsidR="00423547" w:rsidRPr="00E05AF3" w:rsidRDefault="00423547" w:rsidP="00590BEB">
      <w:pPr>
        <w:tabs>
          <w:tab w:val="left" w:pos="3645"/>
        </w:tabs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0"/>
          <w:szCs w:val="20"/>
        </w:rPr>
        <w:br/>
      </w:r>
      <w:r w:rsidRPr="00E05AF3">
        <w:rPr>
          <w:rFonts w:ascii="ALFABET98" w:hAnsi="ALFABET98"/>
          <w:b/>
          <w:sz w:val="24"/>
          <w:szCs w:val="24"/>
        </w:rPr>
        <w:t>I.</w:t>
      </w:r>
      <w:r w:rsidRPr="00E05AF3">
        <w:rPr>
          <w:rFonts w:ascii="ALFABET98" w:hAnsi="ALFABET98"/>
          <w:b/>
          <w:bCs/>
          <w:sz w:val="24"/>
          <w:szCs w:val="24"/>
        </w:rPr>
        <w:t xml:space="preserve"> Aşağıdaki toplama işlemlerini yapınız.(</w:t>
      </w:r>
      <w:r>
        <w:rPr>
          <w:rFonts w:ascii="ALFABET98" w:hAnsi="ALFABET98"/>
          <w:b/>
          <w:bCs/>
          <w:sz w:val="24"/>
          <w:szCs w:val="24"/>
        </w:rPr>
        <w:t>6</w:t>
      </w:r>
      <w:r w:rsidRPr="00E05AF3">
        <w:rPr>
          <w:rFonts w:ascii="ALFABET98" w:hAnsi="ALFABET98"/>
          <w:b/>
          <w:bCs/>
          <w:sz w:val="24"/>
          <w:szCs w:val="24"/>
        </w:rPr>
        <w:t xml:space="preserve"> p</w:t>
      </w:r>
      <w:r>
        <w:rPr>
          <w:rFonts w:ascii="ALFABET98" w:hAnsi="ALFABET98"/>
          <w:b/>
          <w:bCs/>
          <w:sz w:val="24"/>
          <w:szCs w:val="24"/>
        </w:rPr>
        <w:t>uan</w:t>
      </w:r>
      <w:r w:rsidRPr="00E05AF3">
        <w:rPr>
          <w:rFonts w:ascii="ALFABET98" w:hAnsi="ALFABET98"/>
          <w:b/>
          <w:bCs/>
          <w:sz w:val="24"/>
          <w:szCs w:val="24"/>
        </w:rPr>
        <w:t>)</w:t>
      </w:r>
    </w:p>
    <w:p w:rsidR="00423547" w:rsidRPr="00E05AF3" w:rsidRDefault="00423547" w:rsidP="00590BEB">
      <w:pPr>
        <w:tabs>
          <w:tab w:val="left" w:pos="3645"/>
        </w:tabs>
        <w:rPr>
          <w:rFonts w:ascii="ALFABET98" w:hAnsi="ALFABET98"/>
          <w:sz w:val="20"/>
          <w:szCs w:val="20"/>
        </w:rPr>
      </w:pPr>
      <w:r w:rsidRPr="00E05AF3">
        <w:rPr>
          <w:rFonts w:ascii="ALFABET98" w:hAnsi="ALFABET98"/>
          <w:sz w:val="20"/>
          <w:szCs w:val="20"/>
        </w:rPr>
        <w:t xml:space="preserve">    6329             </w:t>
      </w:r>
      <w:r>
        <w:rPr>
          <w:rFonts w:ascii="ALFABET98" w:hAnsi="ALFABET98"/>
          <w:sz w:val="20"/>
          <w:szCs w:val="20"/>
        </w:rPr>
        <w:t xml:space="preserve">                                 </w:t>
      </w:r>
      <w:r w:rsidRPr="00E05AF3">
        <w:rPr>
          <w:rFonts w:ascii="ALFABET98" w:hAnsi="ALFABET98"/>
          <w:sz w:val="20"/>
          <w:szCs w:val="20"/>
        </w:rPr>
        <w:t xml:space="preserve">8894                             </w:t>
      </w:r>
      <w:r w:rsidRPr="00E05AF3">
        <w:rPr>
          <w:rFonts w:ascii="ALFABET98" w:hAnsi="ALFABET98"/>
          <w:color w:val="FFFFFF"/>
          <w:sz w:val="20"/>
          <w:szCs w:val="20"/>
        </w:rPr>
        <w:t>.</w:t>
      </w:r>
      <w:r w:rsidRPr="00E05AF3">
        <w:rPr>
          <w:rFonts w:ascii="ALFABET98" w:hAnsi="ALFABET98"/>
          <w:sz w:val="20"/>
          <w:szCs w:val="20"/>
        </w:rPr>
        <w:t xml:space="preserve">     425                 </w:t>
      </w:r>
      <w:r>
        <w:rPr>
          <w:rFonts w:ascii="ALFABET98" w:hAnsi="ALFABET98"/>
          <w:sz w:val="20"/>
          <w:szCs w:val="20"/>
        </w:rPr>
        <w:t>4039</w:t>
      </w:r>
      <w:r w:rsidRPr="00E05AF3">
        <w:rPr>
          <w:rFonts w:ascii="ALFABET98" w:hAnsi="ALFABET98"/>
          <w:sz w:val="20"/>
          <w:szCs w:val="20"/>
        </w:rPr>
        <w:tab/>
        <w:t xml:space="preserve"> </w:t>
      </w:r>
      <w:r w:rsidRPr="00E05AF3">
        <w:rPr>
          <w:rFonts w:ascii="ALFABET98" w:hAnsi="ALFABET98"/>
          <w:sz w:val="20"/>
          <w:szCs w:val="20"/>
          <w:u w:val="single"/>
        </w:rPr>
        <w:t>+      329</w:t>
      </w:r>
      <w:r w:rsidRPr="00E05AF3">
        <w:rPr>
          <w:rFonts w:ascii="ALFABET98" w:hAnsi="ALFABET98"/>
          <w:sz w:val="20"/>
          <w:szCs w:val="20"/>
          <w:u w:val="single"/>
        </w:rPr>
        <w:br/>
      </w:r>
      <w:r w:rsidRPr="00E05AF3">
        <w:rPr>
          <w:rFonts w:ascii="ALFABET98" w:hAnsi="ALFABET98"/>
          <w:sz w:val="20"/>
          <w:szCs w:val="20"/>
        </w:rPr>
        <w:t xml:space="preserve"> </w:t>
      </w:r>
      <w:r w:rsidRPr="00E05AF3">
        <w:rPr>
          <w:rFonts w:ascii="ALFABET98" w:hAnsi="ALFABET98"/>
          <w:sz w:val="20"/>
          <w:szCs w:val="20"/>
          <w:u w:val="single"/>
        </w:rPr>
        <w:t xml:space="preserve">+ 1020 </w:t>
      </w:r>
      <w:r w:rsidRPr="00E05AF3">
        <w:rPr>
          <w:rFonts w:ascii="ALFABET98" w:hAnsi="ALFABET98"/>
          <w:sz w:val="20"/>
          <w:szCs w:val="20"/>
        </w:rPr>
        <w:t xml:space="preserve">             </w:t>
      </w:r>
      <w:r w:rsidRPr="00E05AF3">
        <w:rPr>
          <w:rFonts w:ascii="ALFABET98" w:hAnsi="ALFABET98"/>
          <w:sz w:val="20"/>
          <w:szCs w:val="20"/>
          <w:u w:val="single"/>
        </w:rPr>
        <w:t xml:space="preserve">+ </w:t>
      </w:r>
      <w:r>
        <w:rPr>
          <w:rFonts w:ascii="ALFABET98" w:hAnsi="ALFABET98"/>
          <w:sz w:val="20"/>
          <w:szCs w:val="20"/>
          <w:u w:val="single"/>
        </w:rPr>
        <w:t xml:space="preserve"> 7098</w:t>
      </w:r>
      <w:r w:rsidRPr="00E05AF3">
        <w:rPr>
          <w:rFonts w:ascii="ALFABET98" w:hAnsi="ALFABET98"/>
          <w:sz w:val="20"/>
          <w:szCs w:val="20"/>
          <w:u w:val="single"/>
        </w:rPr>
        <w:t xml:space="preserve">    </w:t>
      </w:r>
      <w:r w:rsidRPr="00E05AF3">
        <w:rPr>
          <w:rFonts w:ascii="ALFABET98" w:hAnsi="ALFABET98"/>
          <w:sz w:val="20"/>
          <w:szCs w:val="20"/>
        </w:rPr>
        <w:t xml:space="preserve">               </w:t>
      </w:r>
      <w:r w:rsidRPr="00E05AF3">
        <w:rPr>
          <w:rFonts w:ascii="ALFABET98" w:hAnsi="ALFABET98"/>
          <w:sz w:val="20"/>
          <w:szCs w:val="20"/>
          <w:u w:val="single"/>
        </w:rPr>
        <w:t xml:space="preserve">     </w:t>
      </w:r>
      <w:r w:rsidRPr="00E05AF3">
        <w:rPr>
          <w:rFonts w:ascii="ALFABET98" w:hAnsi="ALFABET98"/>
          <w:sz w:val="20"/>
          <w:szCs w:val="20"/>
        </w:rPr>
        <w:t xml:space="preserve">        </w:t>
      </w:r>
    </w:p>
    <w:p w:rsidR="00423547" w:rsidRPr="00E05AF3" w:rsidRDefault="00423547" w:rsidP="00590BEB">
      <w:pPr>
        <w:tabs>
          <w:tab w:val="left" w:pos="3645"/>
        </w:tabs>
        <w:rPr>
          <w:rFonts w:ascii="ALFABET98" w:hAnsi="ALFABET98"/>
          <w:b/>
          <w:sz w:val="24"/>
          <w:szCs w:val="24"/>
        </w:rPr>
      </w:pPr>
      <w:r w:rsidRPr="00E05AF3">
        <w:rPr>
          <w:rFonts w:ascii="ALFABET98" w:hAnsi="ALFABET98"/>
          <w:sz w:val="20"/>
          <w:szCs w:val="20"/>
        </w:rPr>
        <w:t xml:space="preserve">                                              </w:t>
      </w:r>
      <w:r w:rsidRPr="00E05AF3">
        <w:rPr>
          <w:rFonts w:ascii="ALFABET98" w:hAnsi="ALFABET98"/>
          <w:sz w:val="20"/>
          <w:szCs w:val="20"/>
        </w:rPr>
        <w:tab/>
      </w:r>
      <w:r w:rsidRPr="00E05AF3">
        <w:rPr>
          <w:rFonts w:ascii="ALFABET98" w:hAnsi="ALFABET98"/>
          <w:sz w:val="20"/>
          <w:szCs w:val="20"/>
        </w:rPr>
        <w:tab/>
        <w:t xml:space="preserve">         </w:t>
      </w:r>
      <w:r w:rsidRPr="00E05AF3">
        <w:rPr>
          <w:rFonts w:ascii="ALFABET98" w:hAnsi="ALFABET98"/>
          <w:sz w:val="20"/>
          <w:szCs w:val="20"/>
        </w:rPr>
        <w:br/>
      </w:r>
      <w:r w:rsidRPr="00E05AF3">
        <w:rPr>
          <w:rFonts w:ascii="ALFABET98" w:hAnsi="ALFABET98"/>
          <w:b/>
          <w:sz w:val="24"/>
          <w:szCs w:val="24"/>
        </w:rPr>
        <w:t xml:space="preserve">K. </w:t>
      </w:r>
      <w:r w:rsidRPr="00E05AF3">
        <w:rPr>
          <w:rFonts w:ascii="ALFABET98" w:hAnsi="ALFABET98"/>
          <w:b/>
          <w:bCs/>
          <w:sz w:val="24"/>
          <w:szCs w:val="24"/>
        </w:rPr>
        <w:t>Aşağıdaki çıkarma işlemlerini yapınız.(</w:t>
      </w:r>
      <w:r>
        <w:rPr>
          <w:rFonts w:ascii="ALFABET98" w:hAnsi="ALFABET98"/>
          <w:b/>
          <w:bCs/>
          <w:sz w:val="24"/>
          <w:szCs w:val="24"/>
        </w:rPr>
        <w:t>4</w:t>
      </w:r>
      <w:r w:rsidRPr="00E05AF3">
        <w:rPr>
          <w:rFonts w:ascii="ALFABET98" w:hAnsi="ALFABET98"/>
          <w:b/>
          <w:bCs/>
          <w:sz w:val="24"/>
          <w:szCs w:val="24"/>
        </w:rPr>
        <w:t xml:space="preserve"> p</w:t>
      </w:r>
      <w:r>
        <w:rPr>
          <w:rFonts w:ascii="ALFABET98" w:hAnsi="ALFABET98"/>
          <w:b/>
          <w:bCs/>
          <w:sz w:val="24"/>
          <w:szCs w:val="24"/>
        </w:rPr>
        <w:t>uan</w:t>
      </w:r>
      <w:r w:rsidRPr="00E05AF3">
        <w:rPr>
          <w:rFonts w:ascii="ALFABET98" w:hAnsi="ALFABET98"/>
          <w:b/>
          <w:bCs/>
          <w:sz w:val="24"/>
          <w:szCs w:val="24"/>
        </w:rPr>
        <w:t>)</w:t>
      </w:r>
    </w:p>
    <w:p w:rsidR="00423547" w:rsidRPr="00E05AF3" w:rsidRDefault="00423547" w:rsidP="00D92CF6">
      <w:pPr>
        <w:tabs>
          <w:tab w:val="left" w:pos="2370"/>
          <w:tab w:val="left" w:pos="3645"/>
        </w:tabs>
        <w:rPr>
          <w:rFonts w:ascii="ALFABET98" w:hAnsi="ALFABET98"/>
          <w:sz w:val="20"/>
          <w:szCs w:val="20"/>
        </w:rPr>
        <w:sectPr w:rsidR="00423547" w:rsidRPr="00E05AF3" w:rsidSect="001878C5">
          <w:type w:val="continuous"/>
          <w:pgSz w:w="11906" w:h="16838" w:code="9"/>
          <w:pgMar w:top="284" w:right="284" w:bottom="193" w:left="397" w:header="136" w:footer="306" w:gutter="0"/>
          <w:cols w:num="2" w:space="708"/>
          <w:docGrid w:linePitch="360"/>
        </w:sectPr>
      </w:pPr>
      <w:r w:rsidRPr="00E05AF3">
        <w:rPr>
          <w:rFonts w:ascii="ALFABET98" w:hAnsi="ALFABET98"/>
          <w:b/>
          <w:sz w:val="20"/>
          <w:szCs w:val="20"/>
        </w:rPr>
        <w:t xml:space="preserve">      </w:t>
      </w:r>
      <w:r w:rsidRPr="00E05AF3">
        <w:rPr>
          <w:rFonts w:ascii="ALFABET98" w:hAnsi="ALFABET98"/>
          <w:sz w:val="20"/>
          <w:szCs w:val="20"/>
        </w:rPr>
        <w:t>6492</w:t>
      </w:r>
      <w:r w:rsidRPr="00E05AF3">
        <w:rPr>
          <w:rFonts w:ascii="ALFABET98" w:hAnsi="ALFABET98"/>
          <w:sz w:val="20"/>
          <w:szCs w:val="20"/>
        </w:rPr>
        <w:tab/>
      </w:r>
      <w:r>
        <w:rPr>
          <w:rFonts w:ascii="ALFABET98" w:hAnsi="ALFABET98"/>
          <w:sz w:val="20"/>
          <w:szCs w:val="20"/>
        </w:rPr>
        <w:t xml:space="preserve">   </w:t>
      </w:r>
      <w:r w:rsidRPr="00E05AF3">
        <w:rPr>
          <w:rFonts w:ascii="ALFABET98" w:hAnsi="ALFABET98"/>
          <w:sz w:val="20"/>
          <w:szCs w:val="20"/>
        </w:rPr>
        <w:t xml:space="preserve"> 8001                      </w:t>
      </w:r>
      <w:r w:rsidRPr="00E05AF3">
        <w:rPr>
          <w:rFonts w:ascii="ALFABET98" w:hAnsi="ALFABET98"/>
          <w:sz w:val="20"/>
          <w:szCs w:val="20"/>
        </w:rPr>
        <w:br/>
      </w:r>
      <w:r w:rsidRPr="00E05AF3">
        <w:rPr>
          <w:rFonts w:ascii="ALFABET98" w:hAnsi="ALFABET98"/>
          <w:sz w:val="20"/>
          <w:szCs w:val="20"/>
          <w:u w:val="single"/>
        </w:rPr>
        <w:t xml:space="preserve">-     3584    </w:t>
      </w:r>
      <w:r w:rsidRPr="00E05AF3">
        <w:rPr>
          <w:rFonts w:ascii="ALFABET98" w:hAnsi="ALFABET98"/>
          <w:sz w:val="20"/>
          <w:szCs w:val="20"/>
        </w:rPr>
        <w:t xml:space="preserve">              </w:t>
      </w:r>
      <w:r>
        <w:rPr>
          <w:rFonts w:ascii="ALFABET98" w:hAnsi="ALFABET98"/>
          <w:sz w:val="20"/>
          <w:szCs w:val="20"/>
        </w:rPr>
        <w:t xml:space="preserve"> </w:t>
      </w:r>
      <w:r w:rsidRPr="00E05AF3">
        <w:rPr>
          <w:rFonts w:ascii="ALFABET98" w:hAnsi="ALFABET98"/>
          <w:sz w:val="20"/>
          <w:szCs w:val="20"/>
        </w:rPr>
        <w:t xml:space="preserve"> </w:t>
      </w:r>
      <w:r w:rsidRPr="00E05AF3">
        <w:rPr>
          <w:rFonts w:ascii="ALFABET98" w:hAnsi="ALFABET98"/>
          <w:sz w:val="20"/>
          <w:szCs w:val="20"/>
          <w:u w:val="single"/>
        </w:rPr>
        <w:t>-  2694</w:t>
      </w:r>
      <w:r w:rsidRPr="00E05AF3">
        <w:rPr>
          <w:rFonts w:ascii="ALFABET98" w:hAnsi="ALFABET98"/>
          <w:sz w:val="20"/>
          <w:szCs w:val="20"/>
        </w:rPr>
        <w:t xml:space="preserve">                    </w:t>
      </w:r>
    </w:p>
    <w:p w:rsidR="00423547" w:rsidRPr="00E05AF3" w:rsidRDefault="00423547" w:rsidP="00D12F6E">
      <w:pPr>
        <w:ind w:left="794"/>
        <w:rPr>
          <w:rFonts w:ascii="ALFABET98" w:hAnsi="ALFABET98"/>
          <w:b/>
          <w:sz w:val="24"/>
          <w:szCs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3.4pt;margin-top:43.25pt;width:320.25pt;height:127.2pt;z-index:251659264">
            <v:textbox>
              <w:txbxContent>
                <w:p w:rsidR="00423547" w:rsidRDefault="00423547" w:rsidP="00D12F6E">
                  <w:r w:rsidRPr="006A094E">
                    <w:rPr>
                      <w:rFonts w:ascii="Times New Roman" w:hAnsi="Times New Roman"/>
                      <w:b/>
                      <w:noProof/>
                      <w:sz w:val="28"/>
                    </w:rPr>
                    <w:pict>
                      <v:shape id="Resim 3" o:spid="_x0000_i1029" type="#_x0000_t75" style="width:190.5pt;height:70.5pt;visibility:visible">
                        <v:imagedata r:id="rId11" o:title=""/>
                      </v:shape>
                    </w:pict>
                  </w:r>
                  <w:hyperlink r:id="rId12" w:history="1">
                    <w:r w:rsidRPr="003C6D0C">
                      <w:rPr>
                        <w:rStyle w:val="Hyperlink"/>
                        <w:rFonts w:ascii="Times New Roman" w:hAnsi="Times New Roman"/>
                        <w:b/>
                        <w:noProof/>
                        <w:sz w:val="28"/>
                      </w:rPr>
                      <w:t>www.sorubak.com</w:t>
                    </w:r>
                  </w:hyperlink>
                  <w:r>
                    <w:rPr>
                      <w:rFonts w:ascii="Times New Roman" w:hAnsi="Times New Roman"/>
                      <w:b/>
                      <w:noProof/>
                      <w:sz w:val="28"/>
                    </w:rPr>
                    <w:t xml:space="preserve"> </w:t>
                  </w:r>
                </w:p>
              </w:txbxContent>
            </v:textbox>
          </v:shape>
        </w:pict>
      </w:r>
      <w:r w:rsidRPr="00E05AF3">
        <w:rPr>
          <w:rFonts w:ascii="ALFABET98" w:hAnsi="ALFABET98"/>
          <w:b/>
          <w:sz w:val="26"/>
          <w:szCs w:val="26"/>
        </w:rPr>
        <w:tab/>
      </w:r>
      <w:r w:rsidRPr="00E05AF3">
        <w:rPr>
          <w:rFonts w:ascii="ALFABET98" w:hAnsi="ALFABET98"/>
          <w:b/>
          <w:sz w:val="26"/>
          <w:szCs w:val="26"/>
        </w:rPr>
        <w:tab/>
      </w:r>
      <w:r w:rsidRPr="00E05AF3">
        <w:rPr>
          <w:rFonts w:ascii="ALFABET98" w:hAnsi="ALFABET98"/>
          <w:b/>
          <w:sz w:val="26"/>
          <w:szCs w:val="26"/>
        </w:rPr>
        <w:tab/>
        <w:t xml:space="preserve">                                                       </w:t>
      </w:r>
      <w:r w:rsidRPr="00E05AF3">
        <w:rPr>
          <w:rFonts w:ascii="ALFABET98" w:hAnsi="ALFABET98"/>
          <w:noProof/>
          <w:sz w:val="24"/>
          <w:szCs w:val="24"/>
        </w:rPr>
        <w:br/>
      </w:r>
      <w:r w:rsidRPr="00E05AF3">
        <w:rPr>
          <w:rFonts w:ascii="ALFABET98" w:hAnsi="ALFABET98"/>
          <w:b/>
          <w:sz w:val="24"/>
          <w:szCs w:val="24"/>
        </w:rPr>
        <w:t>Aşağıda verilmeyen açıyı bulunuz? (2 x 5 = 10 puan)</w:t>
      </w:r>
    </w:p>
    <w:p w:rsidR="00423547" w:rsidRDefault="00423547" w:rsidP="00F73366">
      <w:pPr>
        <w:pStyle w:val="NoSpacing"/>
        <w:rPr>
          <w:rFonts w:ascii="ALFABET98" w:hAnsi="ALFABET98"/>
          <w:sz w:val="24"/>
          <w:szCs w:val="24"/>
        </w:rPr>
      </w:pPr>
      <w:r>
        <w:rPr>
          <w:noProof/>
        </w:rPr>
        <w:pict>
          <v:shape id="Resim 89" o:spid="_x0000_s1029" type="#_x0000_t75" style="position:absolute;margin-left:595pt;margin-top:189pt;width:88pt;height:323pt;z-index:-251660288;visibility:visible;mso-position-horizontal-relative:margin;mso-position-vertical-relative:margin" o:allowincell="f">
            <v:imagedata r:id="rId13" o:title=""/>
            <w10:wrap anchorx="margin" anchory="margin"/>
          </v:shape>
        </w:pict>
      </w:r>
    </w:p>
    <w:p w:rsidR="00423547" w:rsidRPr="0046619F" w:rsidRDefault="00423547" w:rsidP="0046619F"/>
    <w:p w:rsidR="00423547" w:rsidRPr="0046619F" w:rsidRDefault="00423547" w:rsidP="0046619F"/>
    <w:p w:rsidR="00423547" w:rsidRPr="0046619F" w:rsidRDefault="00423547" w:rsidP="0046619F"/>
    <w:p w:rsidR="00423547" w:rsidRDefault="00423547" w:rsidP="0046619F"/>
    <w:p w:rsidR="00423547" w:rsidRPr="0046619F" w:rsidRDefault="00423547" w:rsidP="0046619F">
      <w:pPr>
        <w:tabs>
          <w:tab w:val="left" w:pos="7710"/>
        </w:tabs>
      </w:pPr>
      <w:r>
        <w:tab/>
        <w:t xml:space="preserve">BAŞARILAR DİLERİM </w:t>
      </w:r>
      <w:r>
        <w:sym w:font="Wingdings" w:char="F04A"/>
      </w:r>
    </w:p>
    <w:sectPr w:rsidR="00423547" w:rsidRPr="0046619F" w:rsidSect="001878C5">
      <w:type w:val="continuous"/>
      <w:pgSz w:w="11906" w:h="16838" w:code="9"/>
      <w:pgMar w:top="284" w:right="284" w:bottom="0" w:left="397" w:header="136" w:footer="3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3547" w:rsidRDefault="00423547" w:rsidP="00C5481C">
      <w:pPr>
        <w:spacing w:after="0" w:line="240" w:lineRule="auto"/>
      </w:pPr>
      <w:r>
        <w:separator/>
      </w:r>
    </w:p>
  </w:endnote>
  <w:endnote w:type="continuationSeparator" w:id="0">
    <w:p w:rsidR="00423547" w:rsidRDefault="00423547" w:rsidP="00C54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547" w:rsidRDefault="00423547" w:rsidP="00E95575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3547" w:rsidRDefault="00423547" w:rsidP="00C5481C">
      <w:pPr>
        <w:spacing w:after="0" w:line="240" w:lineRule="auto"/>
      </w:pPr>
      <w:r>
        <w:separator/>
      </w:r>
    </w:p>
  </w:footnote>
  <w:footnote w:type="continuationSeparator" w:id="0">
    <w:p w:rsidR="00423547" w:rsidRDefault="00423547" w:rsidP="00C548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"/>
      </v:shape>
    </w:pict>
  </w:numPicBullet>
  <w:numPicBullet w:numPicBulletId="1">
    <w:pict>
      <v:shape id="_x0000_i1026" type="#_x0000_t75" style="width:11.25pt;height:9.75pt" o:bullet="t">
        <v:imagedata r:id="rId2" o:title=""/>
      </v:shape>
    </w:pict>
  </w:numPicBullet>
  <w:abstractNum w:abstractNumId="0">
    <w:nsid w:val="0BD176A4"/>
    <w:multiLevelType w:val="hybridMultilevel"/>
    <w:tmpl w:val="A104BAF0"/>
    <w:lvl w:ilvl="0" w:tplc="151AE092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014150"/>
    <w:multiLevelType w:val="hybridMultilevel"/>
    <w:tmpl w:val="5616DA24"/>
    <w:lvl w:ilvl="0" w:tplc="5B60FBCE">
      <w:numFmt w:val="bullet"/>
      <w:lvlText w:val=""/>
      <w:lvlPicBulletId w:val="1"/>
      <w:lvlJc w:val="left"/>
      <w:pPr>
        <w:tabs>
          <w:tab w:val="num" w:pos="96"/>
        </w:tabs>
        <w:ind w:left="96"/>
      </w:pPr>
      <w:rPr>
        <w:rFonts w:ascii="Symbol" w:eastAsia="Times New Roman" w:hAnsi="Symbol" w:hint="default"/>
        <w:color w:val="auto"/>
      </w:rPr>
    </w:lvl>
    <w:lvl w:ilvl="1" w:tplc="5B60FBCE">
      <w:numFmt w:val="bullet"/>
      <w:lvlText w:val=""/>
      <w:lvlPicBulletId w:val="1"/>
      <w:lvlJc w:val="left"/>
      <w:pPr>
        <w:tabs>
          <w:tab w:val="num" w:pos="96"/>
        </w:tabs>
        <w:ind w:left="96"/>
      </w:pPr>
      <w:rPr>
        <w:rFonts w:ascii="Symbol" w:eastAsia="Times New Roman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2">
    <w:nsid w:val="12E221AD"/>
    <w:multiLevelType w:val="hybridMultilevel"/>
    <w:tmpl w:val="C18A744A"/>
    <w:lvl w:ilvl="0" w:tplc="A0A8FA9A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320BD8"/>
    <w:multiLevelType w:val="hybridMultilevel"/>
    <w:tmpl w:val="D3ACF924"/>
    <w:lvl w:ilvl="0" w:tplc="D478A5F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70435CF"/>
    <w:multiLevelType w:val="hybridMultilevel"/>
    <w:tmpl w:val="FCA4EAD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A5573E0"/>
    <w:multiLevelType w:val="hybridMultilevel"/>
    <w:tmpl w:val="2AFC8544"/>
    <w:lvl w:ilvl="0" w:tplc="5934867C">
      <w:numFmt w:val="bullet"/>
      <w:lvlText w:val=""/>
      <w:lvlPicBulletId w:val="1"/>
      <w:lvlJc w:val="left"/>
      <w:pPr>
        <w:tabs>
          <w:tab w:val="num" w:pos="0"/>
        </w:tabs>
      </w:pPr>
      <w:rPr>
        <w:rFonts w:ascii="Symbol" w:eastAsia="Times New Roman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1D504AEF"/>
    <w:multiLevelType w:val="hybridMultilevel"/>
    <w:tmpl w:val="7E88C944"/>
    <w:lvl w:ilvl="0" w:tplc="AEE62E3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FD02AEA"/>
    <w:multiLevelType w:val="hybridMultilevel"/>
    <w:tmpl w:val="7B40B1BC"/>
    <w:lvl w:ilvl="0" w:tplc="EF0A0B8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FE263A2"/>
    <w:multiLevelType w:val="hybridMultilevel"/>
    <w:tmpl w:val="348A216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A606EE"/>
    <w:multiLevelType w:val="hybridMultilevel"/>
    <w:tmpl w:val="BF2C9C36"/>
    <w:lvl w:ilvl="0" w:tplc="58EE11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hAnsi="Comic Sans MS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6B5238A"/>
    <w:multiLevelType w:val="hybridMultilevel"/>
    <w:tmpl w:val="3D94B50E"/>
    <w:lvl w:ilvl="0" w:tplc="041F000F">
      <w:start w:val="1"/>
      <w:numFmt w:val="decimal"/>
      <w:lvlText w:val="%1."/>
      <w:lvlJc w:val="left"/>
      <w:pPr>
        <w:ind w:left="816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53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6" w:hanging="180"/>
      </w:pPr>
      <w:rPr>
        <w:rFonts w:cs="Times New Roman"/>
      </w:rPr>
    </w:lvl>
  </w:abstractNum>
  <w:abstractNum w:abstractNumId="14">
    <w:nsid w:val="27547E71"/>
    <w:multiLevelType w:val="hybridMultilevel"/>
    <w:tmpl w:val="40683196"/>
    <w:lvl w:ilvl="0" w:tplc="C7F8177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8032F13"/>
    <w:multiLevelType w:val="hybridMultilevel"/>
    <w:tmpl w:val="2AFA0FF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8492201"/>
    <w:multiLevelType w:val="hybridMultilevel"/>
    <w:tmpl w:val="7430B2D6"/>
    <w:lvl w:ilvl="0" w:tplc="4ECEC26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6BA43D4"/>
    <w:multiLevelType w:val="hybridMultilevel"/>
    <w:tmpl w:val="5E0414E4"/>
    <w:lvl w:ilvl="0" w:tplc="EDA8CC9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37631C66"/>
    <w:multiLevelType w:val="hybridMultilevel"/>
    <w:tmpl w:val="5D6A3C5E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7672292"/>
    <w:multiLevelType w:val="hybridMultilevel"/>
    <w:tmpl w:val="D7E65052"/>
    <w:lvl w:ilvl="0" w:tplc="E35E2904">
      <w:start w:val="1"/>
      <w:numFmt w:val="decimal"/>
      <w:lvlText w:val="%1."/>
      <w:lvlJc w:val="left"/>
      <w:pPr>
        <w:ind w:left="794" w:hanging="454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BCF28B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21">
    <w:nsid w:val="3F206D66"/>
    <w:multiLevelType w:val="hybridMultilevel"/>
    <w:tmpl w:val="F9CE1E6E"/>
    <w:lvl w:ilvl="0" w:tplc="21447B3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F4D1DDD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3F9276C1"/>
    <w:multiLevelType w:val="hybridMultilevel"/>
    <w:tmpl w:val="86167B5A"/>
    <w:lvl w:ilvl="0" w:tplc="B36A9798">
      <w:start w:val="1"/>
      <w:numFmt w:val="decimal"/>
      <w:lvlText w:val="%1."/>
      <w:lvlJc w:val="left"/>
      <w:pPr>
        <w:ind w:left="786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09144F1"/>
    <w:multiLevelType w:val="hybridMultilevel"/>
    <w:tmpl w:val="0B7E3D1A"/>
    <w:lvl w:ilvl="0" w:tplc="A19A2E9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  <w:sz w:val="20"/>
        <w:szCs w:val="20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25">
    <w:nsid w:val="413D7AD1"/>
    <w:multiLevelType w:val="hybridMultilevel"/>
    <w:tmpl w:val="B686C7D6"/>
    <w:lvl w:ilvl="0" w:tplc="EC2E38C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26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422A0462"/>
    <w:multiLevelType w:val="hybridMultilevel"/>
    <w:tmpl w:val="0B7E3D1A"/>
    <w:lvl w:ilvl="0" w:tplc="A19A2E9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  <w:sz w:val="20"/>
        <w:szCs w:val="20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28">
    <w:nsid w:val="45034F23"/>
    <w:multiLevelType w:val="hybridMultilevel"/>
    <w:tmpl w:val="67B4CE4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5C722E3"/>
    <w:multiLevelType w:val="hybridMultilevel"/>
    <w:tmpl w:val="DD6068D2"/>
    <w:lvl w:ilvl="0" w:tplc="DBFE2D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7A960E2"/>
    <w:multiLevelType w:val="hybridMultilevel"/>
    <w:tmpl w:val="8190F168"/>
    <w:lvl w:ilvl="0" w:tplc="307A484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47FF41C9"/>
    <w:multiLevelType w:val="hybridMultilevel"/>
    <w:tmpl w:val="6BFE52FC"/>
    <w:lvl w:ilvl="0" w:tplc="75802F64">
      <w:start w:val="1"/>
      <w:numFmt w:val="decimal"/>
      <w:lvlText w:val="%1"/>
      <w:lvlJc w:val="left"/>
      <w:pPr>
        <w:ind w:left="7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32">
    <w:nsid w:val="54CE3D64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78E1A81"/>
    <w:multiLevelType w:val="hybridMultilevel"/>
    <w:tmpl w:val="3AE6F50C"/>
    <w:lvl w:ilvl="0" w:tplc="5E1021A2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>
    <w:nsid w:val="59D87307"/>
    <w:multiLevelType w:val="hybridMultilevel"/>
    <w:tmpl w:val="BB8C7FBC"/>
    <w:lvl w:ilvl="0" w:tplc="530C6954">
      <w:start w:val="1"/>
      <w:numFmt w:val="decimal"/>
      <w:lvlText w:val="%1."/>
      <w:lvlJc w:val="left"/>
      <w:pPr>
        <w:ind w:left="502" w:hanging="360"/>
      </w:pPr>
      <w:rPr>
        <w:rFonts w:cs="Times New Roman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5A8E4C92"/>
    <w:multiLevelType w:val="hybridMultilevel"/>
    <w:tmpl w:val="7A6AC570"/>
    <w:lvl w:ilvl="0" w:tplc="DD06A7D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B1F05D8"/>
    <w:multiLevelType w:val="hybridMultilevel"/>
    <w:tmpl w:val="0DA854BE"/>
    <w:lvl w:ilvl="0" w:tplc="72302864">
      <w:start w:val="28"/>
      <w:numFmt w:val="decimal"/>
      <w:lvlText w:val="%1."/>
      <w:lvlJc w:val="left"/>
      <w:pPr>
        <w:ind w:left="502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7">
    <w:nsid w:val="5D64024D"/>
    <w:multiLevelType w:val="hybridMultilevel"/>
    <w:tmpl w:val="E6107A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E2F03A5"/>
    <w:multiLevelType w:val="hybridMultilevel"/>
    <w:tmpl w:val="6DE6A4C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>
    <w:nsid w:val="656D4C01"/>
    <w:multiLevelType w:val="hybridMultilevel"/>
    <w:tmpl w:val="ECDEAE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B631447"/>
    <w:multiLevelType w:val="hybridMultilevel"/>
    <w:tmpl w:val="41920B74"/>
    <w:lvl w:ilvl="0" w:tplc="D478A5F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6CB53B26"/>
    <w:multiLevelType w:val="hybridMultilevel"/>
    <w:tmpl w:val="BC48CD46"/>
    <w:lvl w:ilvl="0" w:tplc="5E1021A2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5CA1BD7"/>
    <w:multiLevelType w:val="hybridMultilevel"/>
    <w:tmpl w:val="5DD8B094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62C3B24"/>
    <w:multiLevelType w:val="hybridMultilevel"/>
    <w:tmpl w:val="45308F1A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6EB5E17"/>
    <w:multiLevelType w:val="hybridMultilevel"/>
    <w:tmpl w:val="A872ABCA"/>
    <w:lvl w:ilvl="0" w:tplc="EA4CE262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6">
    <w:nsid w:val="7E612230"/>
    <w:multiLevelType w:val="hybridMultilevel"/>
    <w:tmpl w:val="77D81A74"/>
    <w:lvl w:ilvl="0" w:tplc="21447B3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6"/>
  </w:num>
  <w:num w:numId="2">
    <w:abstractNumId w:val="22"/>
  </w:num>
  <w:num w:numId="3">
    <w:abstractNumId w:val="38"/>
  </w:num>
  <w:num w:numId="4">
    <w:abstractNumId w:val="10"/>
  </w:num>
  <w:num w:numId="5">
    <w:abstractNumId w:val="45"/>
  </w:num>
  <w:num w:numId="6">
    <w:abstractNumId w:val="5"/>
  </w:num>
  <w:num w:numId="7">
    <w:abstractNumId w:val="20"/>
  </w:num>
  <w:num w:numId="8">
    <w:abstractNumId w:val="26"/>
  </w:num>
  <w:num w:numId="9">
    <w:abstractNumId w:val="17"/>
  </w:num>
  <w:num w:numId="10">
    <w:abstractNumId w:val="35"/>
  </w:num>
  <w:num w:numId="11">
    <w:abstractNumId w:val="4"/>
  </w:num>
  <w:num w:numId="12">
    <w:abstractNumId w:val="46"/>
  </w:num>
  <w:num w:numId="13">
    <w:abstractNumId w:val="21"/>
  </w:num>
  <w:num w:numId="14">
    <w:abstractNumId w:val="44"/>
  </w:num>
  <w:num w:numId="15">
    <w:abstractNumId w:val="24"/>
  </w:num>
  <w:num w:numId="16">
    <w:abstractNumId w:val="27"/>
  </w:num>
  <w:num w:numId="17">
    <w:abstractNumId w:val="25"/>
  </w:num>
  <w:num w:numId="18">
    <w:abstractNumId w:val="42"/>
  </w:num>
  <w:num w:numId="19">
    <w:abstractNumId w:val="18"/>
  </w:num>
  <w:num w:numId="20">
    <w:abstractNumId w:val="32"/>
  </w:num>
  <w:num w:numId="21">
    <w:abstractNumId w:val="12"/>
  </w:num>
  <w:num w:numId="22">
    <w:abstractNumId w:val="9"/>
  </w:num>
  <w:num w:numId="23">
    <w:abstractNumId w:val="43"/>
  </w:num>
  <w:num w:numId="24">
    <w:abstractNumId w:val="16"/>
  </w:num>
  <w:num w:numId="25">
    <w:abstractNumId w:val="11"/>
  </w:num>
  <w:num w:numId="26">
    <w:abstractNumId w:val="28"/>
  </w:num>
  <w:num w:numId="27">
    <w:abstractNumId w:val="15"/>
  </w:num>
  <w:num w:numId="28">
    <w:abstractNumId w:val="36"/>
  </w:num>
  <w:num w:numId="29">
    <w:abstractNumId w:val="34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</w:num>
  <w:num w:numId="32">
    <w:abstractNumId w:val="13"/>
  </w:num>
  <w:num w:numId="33">
    <w:abstractNumId w:val="33"/>
  </w:num>
  <w:num w:numId="34">
    <w:abstractNumId w:val="41"/>
  </w:num>
  <w:num w:numId="35">
    <w:abstractNumId w:val="14"/>
  </w:num>
  <w:num w:numId="36">
    <w:abstractNumId w:val="39"/>
  </w:num>
  <w:num w:numId="37">
    <w:abstractNumId w:val="8"/>
  </w:num>
  <w:num w:numId="38">
    <w:abstractNumId w:val="3"/>
  </w:num>
  <w:num w:numId="39">
    <w:abstractNumId w:val="40"/>
  </w:num>
  <w:num w:numId="40">
    <w:abstractNumId w:val="23"/>
  </w:num>
  <w:num w:numId="41">
    <w:abstractNumId w:val="29"/>
  </w:num>
  <w:num w:numId="42">
    <w:abstractNumId w:val="37"/>
  </w:num>
  <w:num w:numId="43">
    <w:abstractNumId w:val="2"/>
  </w:num>
  <w:num w:numId="44">
    <w:abstractNumId w:val="0"/>
  </w:num>
  <w:num w:numId="45">
    <w:abstractNumId w:val="19"/>
  </w:num>
  <w:num w:numId="46">
    <w:abstractNumId w:val="30"/>
  </w:num>
  <w:num w:numId="47">
    <w:abstractNumId w:val="3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399A"/>
    <w:rsid w:val="000014C9"/>
    <w:rsid w:val="00001F58"/>
    <w:rsid w:val="00006707"/>
    <w:rsid w:val="000069AF"/>
    <w:rsid w:val="00016F1A"/>
    <w:rsid w:val="00022C14"/>
    <w:rsid w:val="000250A8"/>
    <w:rsid w:val="00026764"/>
    <w:rsid w:val="0003182B"/>
    <w:rsid w:val="00041978"/>
    <w:rsid w:val="00042868"/>
    <w:rsid w:val="00047BF5"/>
    <w:rsid w:val="000540EB"/>
    <w:rsid w:val="000552CA"/>
    <w:rsid w:val="000629FD"/>
    <w:rsid w:val="000700F3"/>
    <w:rsid w:val="00071196"/>
    <w:rsid w:val="0007596E"/>
    <w:rsid w:val="00081BB4"/>
    <w:rsid w:val="000837AC"/>
    <w:rsid w:val="0008479E"/>
    <w:rsid w:val="0008739C"/>
    <w:rsid w:val="00094337"/>
    <w:rsid w:val="00095671"/>
    <w:rsid w:val="000961C5"/>
    <w:rsid w:val="000B696A"/>
    <w:rsid w:val="000B70C5"/>
    <w:rsid w:val="000C0028"/>
    <w:rsid w:val="000C6021"/>
    <w:rsid w:val="000D25D5"/>
    <w:rsid w:val="000D3956"/>
    <w:rsid w:val="000E2726"/>
    <w:rsid w:val="000E3484"/>
    <w:rsid w:val="000F204E"/>
    <w:rsid w:val="000F335E"/>
    <w:rsid w:val="000F3E7E"/>
    <w:rsid w:val="00104F64"/>
    <w:rsid w:val="00106A09"/>
    <w:rsid w:val="00106E9E"/>
    <w:rsid w:val="00107125"/>
    <w:rsid w:val="001079D3"/>
    <w:rsid w:val="0011210C"/>
    <w:rsid w:val="001164A3"/>
    <w:rsid w:val="0011692D"/>
    <w:rsid w:val="001230EE"/>
    <w:rsid w:val="0012319F"/>
    <w:rsid w:val="001239DC"/>
    <w:rsid w:val="00123A0C"/>
    <w:rsid w:val="0012694D"/>
    <w:rsid w:val="00126A20"/>
    <w:rsid w:val="00134498"/>
    <w:rsid w:val="00135995"/>
    <w:rsid w:val="00136F3C"/>
    <w:rsid w:val="00137E8B"/>
    <w:rsid w:val="00140685"/>
    <w:rsid w:val="00142149"/>
    <w:rsid w:val="00142291"/>
    <w:rsid w:val="00142539"/>
    <w:rsid w:val="00146760"/>
    <w:rsid w:val="00151DD2"/>
    <w:rsid w:val="0015764B"/>
    <w:rsid w:val="00162073"/>
    <w:rsid w:val="001639ED"/>
    <w:rsid w:val="00165C59"/>
    <w:rsid w:val="0017068C"/>
    <w:rsid w:val="00175083"/>
    <w:rsid w:val="00176862"/>
    <w:rsid w:val="00176F17"/>
    <w:rsid w:val="0018651E"/>
    <w:rsid w:val="001866F4"/>
    <w:rsid w:val="0018693B"/>
    <w:rsid w:val="001877ED"/>
    <w:rsid w:val="001878C5"/>
    <w:rsid w:val="00187DA4"/>
    <w:rsid w:val="00190012"/>
    <w:rsid w:val="001900CB"/>
    <w:rsid w:val="0019030D"/>
    <w:rsid w:val="00196315"/>
    <w:rsid w:val="001A1EAD"/>
    <w:rsid w:val="001A6ED6"/>
    <w:rsid w:val="001B050D"/>
    <w:rsid w:val="001B572D"/>
    <w:rsid w:val="001B7CE7"/>
    <w:rsid w:val="001C1AD2"/>
    <w:rsid w:val="001C7424"/>
    <w:rsid w:val="001D1651"/>
    <w:rsid w:val="001D5A9C"/>
    <w:rsid w:val="001E04C9"/>
    <w:rsid w:val="001E2642"/>
    <w:rsid w:val="001E561F"/>
    <w:rsid w:val="001E61C1"/>
    <w:rsid w:val="001F335B"/>
    <w:rsid w:val="001F57A5"/>
    <w:rsid w:val="001F7B11"/>
    <w:rsid w:val="00201240"/>
    <w:rsid w:val="002073B0"/>
    <w:rsid w:val="00207AC9"/>
    <w:rsid w:val="002123BE"/>
    <w:rsid w:val="00212FA6"/>
    <w:rsid w:val="0022185E"/>
    <w:rsid w:val="00221C40"/>
    <w:rsid w:val="00222F79"/>
    <w:rsid w:val="00223A6B"/>
    <w:rsid w:val="00226991"/>
    <w:rsid w:val="00231F97"/>
    <w:rsid w:val="00237C12"/>
    <w:rsid w:val="00237F0C"/>
    <w:rsid w:val="002414E0"/>
    <w:rsid w:val="00242149"/>
    <w:rsid w:val="00243EE3"/>
    <w:rsid w:val="00245BE4"/>
    <w:rsid w:val="002475AF"/>
    <w:rsid w:val="00250804"/>
    <w:rsid w:val="00251550"/>
    <w:rsid w:val="00252AE0"/>
    <w:rsid w:val="002550E7"/>
    <w:rsid w:val="00257198"/>
    <w:rsid w:val="00261037"/>
    <w:rsid w:val="00267C65"/>
    <w:rsid w:val="00272C4D"/>
    <w:rsid w:val="00275505"/>
    <w:rsid w:val="00282454"/>
    <w:rsid w:val="002831FF"/>
    <w:rsid w:val="00290F05"/>
    <w:rsid w:val="002932DB"/>
    <w:rsid w:val="00294954"/>
    <w:rsid w:val="002951E1"/>
    <w:rsid w:val="00297C8E"/>
    <w:rsid w:val="002A2810"/>
    <w:rsid w:val="002A5B55"/>
    <w:rsid w:val="002A68E1"/>
    <w:rsid w:val="002B2409"/>
    <w:rsid w:val="002C26BD"/>
    <w:rsid w:val="002C3B52"/>
    <w:rsid w:val="002C568B"/>
    <w:rsid w:val="002C625F"/>
    <w:rsid w:val="002C6B11"/>
    <w:rsid w:val="002D1F9D"/>
    <w:rsid w:val="002D3DD2"/>
    <w:rsid w:val="002D53C1"/>
    <w:rsid w:val="002E1351"/>
    <w:rsid w:val="002E2F76"/>
    <w:rsid w:val="002F0AC4"/>
    <w:rsid w:val="002F1FB3"/>
    <w:rsid w:val="002F2398"/>
    <w:rsid w:val="002F511B"/>
    <w:rsid w:val="002F7D17"/>
    <w:rsid w:val="00303743"/>
    <w:rsid w:val="00312983"/>
    <w:rsid w:val="0031694E"/>
    <w:rsid w:val="00316B39"/>
    <w:rsid w:val="003170BA"/>
    <w:rsid w:val="00317DAB"/>
    <w:rsid w:val="00326726"/>
    <w:rsid w:val="003325C8"/>
    <w:rsid w:val="00332812"/>
    <w:rsid w:val="00334142"/>
    <w:rsid w:val="003406A1"/>
    <w:rsid w:val="00342D25"/>
    <w:rsid w:val="0034353F"/>
    <w:rsid w:val="00345983"/>
    <w:rsid w:val="0034662F"/>
    <w:rsid w:val="00353C8C"/>
    <w:rsid w:val="003540FD"/>
    <w:rsid w:val="0035526F"/>
    <w:rsid w:val="00357329"/>
    <w:rsid w:val="00361F7C"/>
    <w:rsid w:val="00363F65"/>
    <w:rsid w:val="0036692E"/>
    <w:rsid w:val="00377F6B"/>
    <w:rsid w:val="00383540"/>
    <w:rsid w:val="003863A7"/>
    <w:rsid w:val="003877D2"/>
    <w:rsid w:val="00390308"/>
    <w:rsid w:val="00392729"/>
    <w:rsid w:val="003A2021"/>
    <w:rsid w:val="003A27B4"/>
    <w:rsid w:val="003A4841"/>
    <w:rsid w:val="003B09B0"/>
    <w:rsid w:val="003B1C04"/>
    <w:rsid w:val="003B76FC"/>
    <w:rsid w:val="003C2A2B"/>
    <w:rsid w:val="003C35BD"/>
    <w:rsid w:val="003C3FBE"/>
    <w:rsid w:val="003C459D"/>
    <w:rsid w:val="003C4979"/>
    <w:rsid w:val="003C6D0C"/>
    <w:rsid w:val="003D292E"/>
    <w:rsid w:val="003D3EBF"/>
    <w:rsid w:val="003D5BD1"/>
    <w:rsid w:val="003E363A"/>
    <w:rsid w:val="003E3A1A"/>
    <w:rsid w:val="003E6175"/>
    <w:rsid w:val="003F49E4"/>
    <w:rsid w:val="003F659F"/>
    <w:rsid w:val="00407474"/>
    <w:rsid w:val="0041342A"/>
    <w:rsid w:val="00413C92"/>
    <w:rsid w:val="00421B82"/>
    <w:rsid w:val="00423547"/>
    <w:rsid w:val="00423F52"/>
    <w:rsid w:val="004302B2"/>
    <w:rsid w:val="0043315D"/>
    <w:rsid w:val="00435B21"/>
    <w:rsid w:val="00441BEE"/>
    <w:rsid w:val="004420C1"/>
    <w:rsid w:val="00444EC5"/>
    <w:rsid w:val="00446527"/>
    <w:rsid w:val="00447A71"/>
    <w:rsid w:val="00453028"/>
    <w:rsid w:val="00453D97"/>
    <w:rsid w:val="00460946"/>
    <w:rsid w:val="00460A55"/>
    <w:rsid w:val="00461092"/>
    <w:rsid w:val="0046140F"/>
    <w:rsid w:val="00462A52"/>
    <w:rsid w:val="00463853"/>
    <w:rsid w:val="0046619F"/>
    <w:rsid w:val="00475136"/>
    <w:rsid w:val="00481C7A"/>
    <w:rsid w:val="00491A64"/>
    <w:rsid w:val="00494AEF"/>
    <w:rsid w:val="00497ABB"/>
    <w:rsid w:val="004A0193"/>
    <w:rsid w:val="004A22FE"/>
    <w:rsid w:val="004A3ED2"/>
    <w:rsid w:val="004A5DCC"/>
    <w:rsid w:val="004B1370"/>
    <w:rsid w:val="004B2215"/>
    <w:rsid w:val="004B286D"/>
    <w:rsid w:val="004B3D65"/>
    <w:rsid w:val="004B57D5"/>
    <w:rsid w:val="004C0462"/>
    <w:rsid w:val="004C1E19"/>
    <w:rsid w:val="004C4A15"/>
    <w:rsid w:val="004C612C"/>
    <w:rsid w:val="004C7128"/>
    <w:rsid w:val="004E098A"/>
    <w:rsid w:val="004E37D9"/>
    <w:rsid w:val="004E4903"/>
    <w:rsid w:val="004E57E8"/>
    <w:rsid w:val="004E6B67"/>
    <w:rsid w:val="004F0E05"/>
    <w:rsid w:val="004F17E5"/>
    <w:rsid w:val="004F2AA1"/>
    <w:rsid w:val="004F78D7"/>
    <w:rsid w:val="00501931"/>
    <w:rsid w:val="00501BC7"/>
    <w:rsid w:val="00503B68"/>
    <w:rsid w:val="005061D6"/>
    <w:rsid w:val="00513F50"/>
    <w:rsid w:val="005159A8"/>
    <w:rsid w:val="00517D7D"/>
    <w:rsid w:val="00522B5E"/>
    <w:rsid w:val="00523449"/>
    <w:rsid w:val="00524158"/>
    <w:rsid w:val="0053010F"/>
    <w:rsid w:val="00531474"/>
    <w:rsid w:val="005317CE"/>
    <w:rsid w:val="00534A80"/>
    <w:rsid w:val="00544F15"/>
    <w:rsid w:val="005455EA"/>
    <w:rsid w:val="00547B09"/>
    <w:rsid w:val="00551C7D"/>
    <w:rsid w:val="0056046C"/>
    <w:rsid w:val="005720B9"/>
    <w:rsid w:val="00577819"/>
    <w:rsid w:val="0058264C"/>
    <w:rsid w:val="005841F7"/>
    <w:rsid w:val="00584AB1"/>
    <w:rsid w:val="00585783"/>
    <w:rsid w:val="00590147"/>
    <w:rsid w:val="005901C6"/>
    <w:rsid w:val="00590AE0"/>
    <w:rsid w:val="00590BEB"/>
    <w:rsid w:val="005931F3"/>
    <w:rsid w:val="005A4614"/>
    <w:rsid w:val="005B3504"/>
    <w:rsid w:val="005C11BC"/>
    <w:rsid w:val="005C3DF5"/>
    <w:rsid w:val="005C5321"/>
    <w:rsid w:val="005C658E"/>
    <w:rsid w:val="005C6ED4"/>
    <w:rsid w:val="005D1AC0"/>
    <w:rsid w:val="005D4275"/>
    <w:rsid w:val="005D496A"/>
    <w:rsid w:val="005D73D4"/>
    <w:rsid w:val="005E2F81"/>
    <w:rsid w:val="005E626B"/>
    <w:rsid w:val="005E6733"/>
    <w:rsid w:val="005E7557"/>
    <w:rsid w:val="005F01FA"/>
    <w:rsid w:val="005F454C"/>
    <w:rsid w:val="00601A9B"/>
    <w:rsid w:val="00602029"/>
    <w:rsid w:val="006050A9"/>
    <w:rsid w:val="00607AF6"/>
    <w:rsid w:val="006103E0"/>
    <w:rsid w:val="006124CF"/>
    <w:rsid w:val="00612EAD"/>
    <w:rsid w:val="00622963"/>
    <w:rsid w:val="00624E2F"/>
    <w:rsid w:val="0062534A"/>
    <w:rsid w:val="00626B28"/>
    <w:rsid w:val="00626F0F"/>
    <w:rsid w:val="00633E09"/>
    <w:rsid w:val="006357C3"/>
    <w:rsid w:val="00635EA0"/>
    <w:rsid w:val="00636402"/>
    <w:rsid w:val="006464C2"/>
    <w:rsid w:val="0065229C"/>
    <w:rsid w:val="006566A6"/>
    <w:rsid w:val="00661489"/>
    <w:rsid w:val="00664C4B"/>
    <w:rsid w:val="0067534A"/>
    <w:rsid w:val="006808C4"/>
    <w:rsid w:val="00680FED"/>
    <w:rsid w:val="00686A55"/>
    <w:rsid w:val="00696380"/>
    <w:rsid w:val="006971C9"/>
    <w:rsid w:val="006976C0"/>
    <w:rsid w:val="00697F53"/>
    <w:rsid w:val="006A094E"/>
    <w:rsid w:val="006A175F"/>
    <w:rsid w:val="006A3289"/>
    <w:rsid w:val="006B4944"/>
    <w:rsid w:val="006C0D4A"/>
    <w:rsid w:val="006C413A"/>
    <w:rsid w:val="006C5B95"/>
    <w:rsid w:val="006D1C89"/>
    <w:rsid w:val="006D2584"/>
    <w:rsid w:val="006D4842"/>
    <w:rsid w:val="006D7DC9"/>
    <w:rsid w:val="006D7E4A"/>
    <w:rsid w:val="006E06E4"/>
    <w:rsid w:val="006E4CC6"/>
    <w:rsid w:val="006F6D96"/>
    <w:rsid w:val="006F6FDC"/>
    <w:rsid w:val="006F7347"/>
    <w:rsid w:val="007013D9"/>
    <w:rsid w:val="0070183A"/>
    <w:rsid w:val="007042D4"/>
    <w:rsid w:val="00707148"/>
    <w:rsid w:val="00707C32"/>
    <w:rsid w:val="0071039C"/>
    <w:rsid w:val="00710EC7"/>
    <w:rsid w:val="0071224D"/>
    <w:rsid w:val="0071536C"/>
    <w:rsid w:val="007172ED"/>
    <w:rsid w:val="00717A55"/>
    <w:rsid w:val="00720BF3"/>
    <w:rsid w:val="00722D63"/>
    <w:rsid w:val="00724AAE"/>
    <w:rsid w:val="00725C08"/>
    <w:rsid w:val="0072642C"/>
    <w:rsid w:val="00727160"/>
    <w:rsid w:val="0073078E"/>
    <w:rsid w:val="00731CF0"/>
    <w:rsid w:val="00732248"/>
    <w:rsid w:val="00732395"/>
    <w:rsid w:val="0073780B"/>
    <w:rsid w:val="007414A0"/>
    <w:rsid w:val="00741AF2"/>
    <w:rsid w:val="00746B2B"/>
    <w:rsid w:val="00756062"/>
    <w:rsid w:val="00756DC2"/>
    <w:rsid w:val="007605F7"/>
    <w:rsid w:val="0076584A"/>
    <w:rsid w:val="00766747"/>
    <w:rsid w:val="00766FA8"/>
    <w:rsid w:val="007706CD"/>
    <w:rsid w:val="00774116"/>
    <w:rsid w:val="0077511F"/>
    <w:rsid w:val="00775226"/>
    <w:rsid w:val="00777C91"/>
    <w:rsid w:val="00782E71"/>
    <w:rsid w:val="0078378F"/>
    <w:rsid w:val="00784AFF"/>
    <w:rsid w:val="00784C05"/>
    <w:rsid w:val="007858A8"/>
    <w:rsid w:val="00787713"/>
    <w:rsid w:val="00790203"/>
    <w:rsid w:val="007933FD"/>
    <w:rsid w:val="00795F1D"/>
    <w:rsid w:val="007A15A3"/>
    <w:rsid w:val="007A399A"/>
    <w:rsid w:val="007A689E"/>
    <w:rsid w:val="007A7E4F"/>
    <w:rsid w:val="007B5F99"/>
    <w:rsid w:val="007B7FA4"/>
    <w:rsid w:val="007C1B14"/>
    <w:rsid w:val="007C418F"/>
    <w:rsid w:val="007C6206"/>
    <w:rsid w:val="007D2164"/>
    <w:rsid w:val="007D41FE"/>
    <w:rsid w:val="007D5478"/>
    <w:rsid w:val="007E0CB9"/>
    <w:rsid w:val="007E4116"/>
    <w:rsid w:val="007E4E67"/>
    <w:rsid w:val="007E5859"/>
    <w:rsid w:val="007F0685"/>
    <w:rsid w:val="007F3005"/>
    <w:rsid w:val="007F4060"/>
    <w:rsid w:val="007F5360"/>
    <w:rsid w:val="007F6BEE"/>
    <w:rsid w:val="007F7EC6"/>
    <w:rsid w:val="00807068"/>
    <w:rsid w:val="00810D0D"/>
    <w:rsid w:val="00812203"/>
    <w:rsid w:val="00815AA8"/>
    <w:rsid w:val="00820904"/>
    <w:rsid w:val="0082208D"/>
    <w:rsid w:val="00833202"/>
    <w:rsid w:val="00844032"/>
    <w:rsid w:val="008447F7"/>
    <w:rsid w:val="0084644F"/>
    <w:rsid w:val="008534BE"/>
    <w:rsid w:val="008540F0"/>
    <w:rsid w:val="00854899"/>
    <w:rsid w:val="0086035D"/>
    <w:rsid w:val="0086079F"/>
    <w:rsid w:val="008664B5"/>
    <w:rsid w:val="008748D2"/>
    <w:rsid w:val="008751F3"/>
    <w:rsid w:val="00875330"/>
    <w:rsid w:val="00884D46"/>
    <w:rsid w:val="00896564"/>
    <w:rsid w:val="008A128D"/>
    <w:rsid w:val="008A209E"/>
    <w:rsid w:val="008A36A2"/>
    <w:rsid w:val="008A3A6A"/>
    <w:rsid w:val="008B0E1E"/>
    <w:rsid w:val="008B5705"/>
    <w:rsid w:val="008C1E5A"/>
    <w:rsid w:val="008C26CD"/>
    <w:rsid w:val="008C278E"/>
    <w:rsid w:val="008C30A6"/>
    <w:rsid w:val="008C58A9"/>
    <w:rsid w:val="008D0C6E"/>
    <w:rsid w:val="008D1A0A"/>
    <w:rsid w:val="008D2428"/>
    <w:rsid w:val="008D2831"/>
    <w:rsid w:val="008D5B3F"/>
    <w:rsid w:val="008E1BAB"/>
    <w:rsid w:val="008E29D0"/>
    <w:rsid w:val="008E2B6F"/>
    <w:rsid w:val="008E467E"/>
    <w:rsid w:val="008E7147"/>
    <w:rsid w:val="008E7A2F"/>
    <w:rsid w:val="008F5DFA"/>
    <w:rsid w:val="008F6EEC"/>
    <w:rsid w:val="008F7245"/>
    <w:rsid w:val="00900439"/>
    <w:rsid w:val="0090057A"/>
    <w:rsid w:val="009021B4"/>
    <w:rsid w:val="00905965"/>
    <w:rsid w:val="00905E56"/>
    <w:rsid w:val="009125C4"/>
    <w:rsid w:val="00914260"/>
    <w:rsid w:val="00916983"/>
    <w:rsid w:val="00920EB4"/>
    <w:rsid w:val="00922E31"/>
    <w:rsid w:val="00924A49"/>
    <w:rsid w:val="0092748A"/>
    <w:rsid w:val="00927F1E"/>
    <w:rsid w:val="00935801"/>
    <w:rsid w:val="00941BDB"/>
    <w:rsid w:val="00946CDD"/>
    <w:rsid w:val="00951A4C"/>
    <w:rsid w:val="009571DA"/>
    <w:rsid w:val="00957851"/>
    <w:rsid w:val="009635DD"/>
    <w:rsid w:val="00965153"/>
    <w:rsid w:val="00966661"/>
    <w:rsid w:val="0097334E"/>
    <w:rsid w:val="00975382"/>
    <w:rsid w:val="009755CA"/>
    <w:rsid w:val="00976848"/>
    <w:rsid w:val="0097747C"/>
    <w:rsid w:val="00980FB0"/>
    <w:rsid w:val="0098203E"/>
    <w:rsid w:val="00985EC2"/>
    <w:rsid w:val="00991158"/>
    <w:rsid w:val="009A3295"/>
    <w:rsid w:val="009A6433"/>
    <w:rsid w:val="009B5373"/>
    <w:rsid w:val="009B6502"/>
    <w:rsid w:val="009C12CB"/>
    <w:rsid w:val="009C14A9"/>
    <w:rsid w:val="009C1E60"/>
    <w:rsid w:val="009D1B7F"/>
    <w:rsid w:val="009E03E8"/>
    <w:rsid w:val="009E77B5"/>
    <w:rsid w:val="009F1086"/>
    <w:rsid w:val="009F29D2"/>
    <w:rsid w:val="009F6635"/>
    <w:rsid w:val="009F7A0A"/>
    <w:rsid w:val="00A05053"/>
    <w:rsid w:val="00A0664F"/>
    <w:rsid w:val="00A10284"/>
    <w:rsid w:val="00A108D7"/>
    <w:rsid w:val="00A1105F"/>
    <w:rsid w:val="00A11919"/>
    <w:rsid w:val="00A15A1B"/>
    <w:rsid w:val="00A17EAC"/>
    <w:rsid w:val="00A20C04"/>
    <w:rsid w:val="00A243F3"/>
    <w:rsid w:val="00A262DE"/>
    <w:rsid w:val="00A31337"/>
    <w:rsid w:val="00A4315F"/>
    <w:rsid w:val="00A50B0E"/>
    <w:rsid w:val="00A533F0"/>
    <w:rsid w:val="00A53A9D"/>
    <w:rsid w:val="00A57A6F"/>
    <w:rsid w:val="00A57C14"/>
    <w:rsid w:val="00A61C0A"/>
    <w:rsid w:val="00A635DA"/>
    <w:rsid w:val="00A63DC1"/>
    <w:rsid w:val="00A63FA8"/>
    <w:rsid w:val="00A65538"/>
    <w:rsid w:val="00A67581"/>
    <w:rsid w:val="00A71619"/>
    <w:rsid w:val="00A75B15"/>
    <w:rsid w:val="00A800EE"/>
    <w:rsid w:val="00A80C9A"/>
    <w:rsid w:val="00A81D8F"/>
    <w:rsid w:val="00A850D3"/>
    <w:rsid w:val="00A87769"/>
    <w:rsid w:val="00A916FE"/>
    <w:rsid w:val="00AA0116"/>
    <w:rsid w:val="00AA29B1"/>
    <w:rsid w:val="00AA2DFF"/>
    <w:rsid w:val="00AA4A68"/>
    <w:rsid w:val="00AA6F88"/>
    <w:rsid w:val="00AB0FBF"/>
    <w:rsid w:val="00AB3B04"/>
    <w:rsid w:val="00AC0DB4"/>
    <w:rsid w:val="00AC2823"/>
    <w:rsid w:val="00AC47EA"/>
    <w:rsid w:val="00AC6C6B"/>
    <w:rsid w:val="00AC6F28"/>
    <w:rsid w:val="00AC733D"/>
    <w:rsid w:val="00AD034A"/>
    <w:rsid w:val="00AD0B42"/>
    <w:rsid w:val="00AD480E"/>
    <w:rsid w:val="00AD5238"/>
    <w:rsid w:val="00AD755C"/>
    <w:rsid w:val="00AE0265"/>
    <w:rsid w:val="00AE79BA"/>
    <w:rsid w:val="00AF0774"/>
    <w:rsid w:val="00AF1270"/>
    <w:rsid w:val="00AF3C74"/>
    <w:rsid w:val="00AF4B64"/>
    <w:rsid w:val="00AF5AA3"/>
    <w:rsid w:val="00AF706B"/>
    <w:rsid w:val="00B12848"/>
    <w:rsid w:val="00B24F89"/>
    <w:rsid w:val="00B26007"/>
    <w:rsid w:val="00B32073"/>
    <w:rsid w:val="00B429DD"/>
    <w:rsid w:val="00B44BDD"/>
    <w:rsid w:val="00B4708F"/>
    <w:rsid w:val="00B508A8"/>
    <w:rsid w:val="00B538D6"/>
    <w:rsid w:val="00B55ED2"/>
    <w:rsid w:val="00B57174"/>
    <w:rsid w:val="00B67707"/>
    <w:rsid w:val="00B75504"/>
    <w:rsid w:val="00B77A3B"/>
    <w:rsid w:val="00B8742D"/>
    <w:rsid w:val="00B92D67"/>
    <w:rsid w:val="00B961D3"/>
    <w:rsid w:val="00BA7822"/>
    <w:rsid w:val="00BB221F"/>
    <w:rsid w:val="00BB389A"/>
    <w:rsid w:val="00BB4981"/>
    <w:rsid w:val="00BB5A54"/>
    <w:rsid w:val="00BC2529"/>
    <w:rsid w:val="00BC3C59"/>
    <w:rsid w:val="00BC4291"/>
    <w:rsid w:val="00BC5751"/>
    <w:rsid w:val="00BC6B4A"/>
    <w:rsid w:val="00BD0813"/>
    <w:rsid w:val="00BD7D62"/>
    <w:rsid w:val="00BE291B"/>
    <w:rsid w:val="00BE30FC"/>
    <w:rsid w:val="00BE7249"/>
    <w:rsid w:val="00BF00F4"/>
    <w:rsid w:val="00BF7EC4"/>
    <w:rsid w:val="00C04039"/>
    <w:rsid w:val="00C07EFA"/>
    <w:rsid w:val="00C1108A"/>
    <w:rsid w:val="00C1468D"/>
    <w:rsid w:val="00C16CF9"/>
    <w:rsid w:val="00C20379"/>
    <w:rsid w:val="00C20690"/>
    <w:rsid w:val="00C209AF"/>
    <w:rsid w:val="00C22BB5"/>
    <w:rsid w:val="00C23EE3"/>
    <w:rsid w:val="00C25E84"/>
    <w:rsid w:val="00C31F1B"/>
    <w:rsid w:val="00C3522B"/>
    <w:rsid w:val="00C3595B"/>
    <w:rsid w:val="00C37555"/>
    <w:rsid w:val="00C40CC3"/>
    <w:rsid w:val="00C4116C"/>
    <w:rsid w:val="00C41BEF"/>
    <w:rsid w:val="00C43C92"/>
    <w:rsid w:val="00C43CBB"/>
    <w:rsid w:val="00C45018"/>
    <w:rsid w:val="00C46D68"/>
    <w:rsid w:val="00C545F6"/>
    <w:rsid w:val="00C5481C"/>
    <w:rsid w:val="00C64A65"/>
    <w:rsid w:val="00C761A2"/>
    <w:rsid w:val="00C835C4"/>
    <w:rsid w:val="00C83C3A"/>
    <w:rsid w:val="00C846B3"/>
    <w:rsid w:val="00C86BC5"/>
    <w:rsid w:val="00C91951"/>
    <w:rsid w:val="00C94694"/>
    <w:rsid w:val="00C9741D"/>
    <w:rsid w:val="00C97D60"/>
    <w:rsid w:val="00CA0FD1"/>
    <w:rsid w:val="00CA3AF2"/>
    <w:rsid w:val="00CA3CB6"/>
    <w:rsid w:val="00CD202B"/>
    <w:rsid w:val="00CD2A18"/>
    <w:rsid w:val="00CD3883"/>
    <w:rsid w:val="00CD3E50"/>
    <w:rsid w:val="00CD42F7"/>
    <w:rsid w:val="00CD55C2"/>
    <w:rsid w:val="00CE74F1"/>
    <w:rsid w:val="00CF4D60"/>
    <w:rsid w:val="00CF5C83"/>
    <w:rsid w:val="00D0180B"/>
    <w:rsid w:val="00D11989"/>
    <w:rsid w:val="00D12C52"/>
    <w:rsid w:val="00D12F6E"/>
    <w:rsid w:val="00D15252"/>
    <w:rsid w:val="00D2565E"/>
    <w:rsid w:val="00D2636F"/>
    <w:rsid w:val="00D27279"/>
    <w:rsid w:val="00D32E89"/>
    <w:rsid w:val="00D351AC"/>
    <w:rsid w:val="00D51630"/>
    <w:rsid w:val="00D5215D"/>
    <w:rsid w:val="00D5275C"/>
    <w:rsid w:val="00D5456A"/>
    <w:rsid w:val="00D54863"/>
    <w:rsid w:val="00D6193C"/>
    <w:rsid w:val="00D625B8"/>
    <w:rsid w:val="00D62661"/>
    <w:rsid w:val="00D63554"/>
    <w:rsid w:val="00D66B3F"/>
    <w:rsid w:val="00D71986"/>
    <w:rsid w:val="00D77F86"/>
    <w:rsid w:val="00D803BE"/>
    <w:rsid w:val="00D80B7C"/>
    <w:rsid w:val="00D85E95"/>
    <w:rsid w:val="00D86DBB"/>
    <w:rsid w:val="00D87E99"/>
    <w:rsid w:val="00D92CF6"/>
    <w:rsid w:val="00D93E0B"/>
    <w:rsid w:val="00D95C5F"/>
    <w:rsid w:val="00DA07DE"/>
    <w:rsid w:val="00DA54B2"/>
    <w:rsid w:val="00DA615D"/>
    <w:rsid w:val="00DA61A1"/>
    <w:rsid w:val="00DA7EF5"/>
    <w:rsid w:val="00DA7F6F"/>
    <w:rsid w:val="00DB26CB"/>
    <w:rsid w:val="00DB2D96"/>
    <w:rsid w:val="00DB5273"/>
    <w:rsid w:val="00DC0028"/>
    <w:rsid w:val="00DC0D75"/>
    <w:rsid w:val="00DD28A5"/>
    <w:rsid w:val="00DD32EB"/>
    <w:rsid w:val="00DD39DC"/>
    <w:rsid w:val="00DE074F"/>
    <w:rsid w:val="00DE51B4"/>
    <w:rsid w:val="00DE6D85"/>
    <w:rsid w:val="00DF21C9"/>
    <w:rsid w:val="00DF23E2"/>
    <w:rsid w:val="00DF3F1C"/>
    <w:rsid w:val="00DF7F2E"/>
    <w:rsid w:val="00E05AF3"/>
    <w:rsid w:val="00E14189"/>
    <w:rsid w:val="00E1508D"/>
    <w:rsid w:val="00E162D2"/>
    <w:rsid w:val="00E172A8"/>
    <w:rsid w:val="00E21339"/>
    <w:rsid w:val="00E21D5E"/>
    <w:rsid w:val="00E24248"/>
    <w:rsid w:val="00E2638E"/>
    <w:rsid w:val="00E268F5"/>
    <w:rsid w:val="00E32F8A"/>
    <w:rsid w:val="00E33244"/>
    <w:rsid w:val="00E43B3D"/>
    <w:rsid w:val="00E5403E"/>
    <w:rsid w:val="00E57754"/>
    <w:rsid w:val="00E60FFA"/>
    <w:rsid w:val="00E620D5"/>
    <w:rsid w:val="00E623F9"/>
    <w:rsid w:val="00E62CBA"/>
    <w:rsid w:val="00E65E60"/>
    <w:rsid w:val="00E76444"/>
    <w:rsid w:val="00E7669A"/>
    <w:rsid w:val="00E77730"/>
    <w:rsid w:val="00E81CAC"/>
    <w:rsid w:val="00E828BA"/>
    <w:rsid w:val="00E82977"/>
    <w:rsid w:val="00E9302D"/>
    <w:rsid w:val="00E94F71"/>
    <w:rsid w:val="00E95575"/>
    <w:rsid w:val="00E95D26"/>
    <w:rsid w:val="00E95EF2"/>
    <w:rsid w:val="00E97D7F"/>
    <w:rsid w:val="00EA02A3"/>
    <w:rsid w:val="00EA04F8"/>
    <w:rsid w:val="00EA2C22"/>
    <w:rsid w:val="00EA4960"/>
    <w:rsid w:val="00EA686D"/>
    <w:rsid w:val="00EA7871"/>
    <w:rsid w:val="00EB1F36"/>
    <w:rsid w:val="00EB2A85"/>
    <w:rsid w:val="00EB2E87"/>
    <w:rsid w:val="00EB4FA9"/>
    <w:rsid w:val="00EB5CC2"/>
    <w:rsid w:val="00EC1F72"/>
    <w:rsid w:val="00EC6E51"/>
    <w:rsid w:val="00EC7B53"/>
    <w:rsid w:val="00ED01DB"/>
    <w:rsid w:val="00ED23DE"/>
    <w:rsid w:val="00ED49F2"/>
    <w:rsid w:val="00ED6943"/>
    <w:rsid w:val="00EE0C0E"/>
    <w:rsid w:val="00EE1B3F"/>
    <w:rsid w:val="00EE3993"/>
    <w:rsid w:val="00EE6423"/>
    <w:rsid w:val="00EE73ED"/>
    <w:rsid w:val="00EF379A"/>
    <w:rsid w:val="00EF7D6A"/>
    <w:rsid w:val="00F06D29"/>
    <w:rsid w:val="00F0736B"/>
    <w:rsid w:val="00F07DEE"/>
    <w:rsid w:val="00F120AD"/>
    <w:rsid w:val="00F17CC6"/>
    <w:rsid w:val="00F20DFE"/>
    <w:rsid w:val="00F225E1"/>
    <w:rsid w:val="00F2385C"/>
    <w:rsid w:val="00F316D7"/>
    <w:rsid w:val="00F32E9D"/>
    <w:rsid w:val="00F402BA"/>
    <w:rsid w:val="00F40E8C"/>
    <w:rsid w:val="00F4268F"/>
    <w:rsid w:val="00F504BB"/>
    <w:rsid w:val="00F505DD"/>
    <w:rsid w:val="00F50773"/>
    <w:rsid w:val="00F567B5"/>
    <w:rsid w:val="00F60309"/>
    <w:rsid w:val="00F65F1B"/>
    <w:rsid w:val="00F73366"/>
    <w:rsid w:val="00F75D6C"/>
    <w:rsid w:val="00F77B3E"/>
    <w:rsid w:val="00F81B49"/>
    <w:rsid w:val="00F85AB1"/>
    <w:rsid w:val="00F91038"/>
    <w:rsid w:val="00F94119"/>
    <w:rsid w:val="00F96278"/>
    <w:rsid w:val="00F97E87"/>
    <w:rsid w:val="00FA10C4"/>
    <w:rsid w:val="00FA455A"/>
    <w:rsid w:val="00FA6F98"/>
    <w:rsid w:val="00FB5864"/>
    <w:rsid w:val="00FB631C"/>
    <w:rsid w:val="00FB6644"/>
    <w:rsid w:val="00FB7B0C"/>
    <w:rsid w:val="00FC285B"/>
    <w:rsid w:val="00FC6429"/>
    <w:rsid w:val="00FD2540"/>
    <w:rsid w:val="00FD610C"/>
    <w:rsid w:val="00FD6A9F"/>
    <w:rsid w:val="00FE18C6"/>
    <w:rsid w:val="00FE2F83"/>
    <w:rsid w:val="00FF78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C0A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71039C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039C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hAnsi="Times New Roman"/>
      <w:sz w:val="26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1039C"/>
    <w:rPr>
      <w:rFonts w:ascii="Times New Roman" w:hAnsi="Times New Roman"/>
      <w:sz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1039C"/>
    <w:rPr>
      <w:rFonts w:ascii="Times New Roman" w:hAnsi="Times New Roman"/>
      <w:sz w:val="24"/>
    </w:rPr>
  </w:style>
  <w:style w:type="character" w:styleId="Hyperlink">
    <w:name w:val="Hyperlink"/>
    <w:basedOn w:val="DefaultParagraphFont"/>
    <w:uiPriority w:val="99"/>
    <w:semiHidden/>
    <w:rsid w:val="00AF706B"/>
    <w:rPr>
      <w:rFonts w:cs="Times New Roman"/>
      <w:color w:val="0000FF"/>
      <w:u w:val="none"/>
      <w:effect w:val="none"/>
    </w:rPr>
  </w:style>
  <w:style w:type="character" w:customStyle="1" w:styleId="red1">
    <w:name w:val="red1"/>
    <w:uiPriority w:val="99"/>
    <w:rsid w:val="00AF706B"/>
    <w:rPr>
      <w:color w:val="FF0000"/>
    </w:rPr>
  </w:style>
  <w:style w:type="paragraph" w:styleId="Header">
    <w:name w:val="header"/>
    <w:basedOn w:val="Normal"/>
    <w:link w:val="HeaderChar"/>
    <w:uiPriority w:val="99"/>
    <w:rsid w:val="00C5481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5481C"/>
    <w:rPr>
      <w:sz w:val="22"/>
    </w:rPr>
  </w:style>
  <w:style w:type="paragraph" w:styleId="Footer">
    <w:name w:val="footer"/>
    <w:basedOn w:val="Normal"/>
    <w:link w:val="FooterChar"/>
    <w:uiPriority w:val="99"/>
    <w:rsid w:val="00C548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5481C"/>
    <w:rPr>
      <w:sz w:val="22"/>
    </w:rPr>
  </w:style>
  <w:style w:type="paragraph" w:styleId="NoSpacing">
    <w:name w:val="No Spacing"/>
    <w:uiPriority w:val="99"/>
    <w:qFormat/>
    <w:rsid w:val="00A05053"/>
  </w:style>
  <w:style w:type="paragraph" w:styleId="BodyText">
    <w:name w:val="Body Text"/>
    <w:basedOn w:val="Normal"/>
    <w:link w:val="BodyTextChar"/>
    <w:uiPriority w:val="99"/>
    <w:rsid w:val="0071039C"/>
    <w:pPr>
      <w:spacing w:after="0" w:line="240" w:lineRule="auto"/>
      <w:jc w:val="center"/>
    </w:pPr>
    <w:rPr>
      <w:rFonts w:ascii="Times New Roman" w:hAnsi="Times New Roman"/>
      <w:sz w:val="26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1039C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99"/>
    <w:rsid w:val="006F6FD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86DBB"/>
    <w:pPr>
      <w:spacing w:after="0" w:line="240" w:lineRule="auto"/>
    </w:pPr>
    <w:rPr>
      <w:rFonts w:ascii="Tahoma" w:hAnsi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86DBB"/>
    <w:rPr>
      <w:rFonts w:ascii="Tahoma" w:eastAsia="Times New Roman" w:hAnsi="Tahoma"/>
      <w:sz w:val="16"/>
      <w:lang w:eastAsia="en-US"/>
    </w:rPr>
  </w:style>
  <w:style w:type="paragraph" w:customStyle="1" w:styleId="Default">
    <w:name w:val="Default"/>
    <w:uiPriority w:val="99"/>
    <w:rsid w:val="0002676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026764"/>
    <w:pPr>
      <w:ind w:left="720"/>
      <w:contextualSpacing/>
    </w:pPr>
  </w:style>
  <w:style w:type="paragraph" w:customStyle="1" w:styleId="AralkYok1">
    <w:name w:val="Aralık Yok1"/>
    <w:uiPriority w:val="99"/>
    <w:rsid w:val="00D5456A"/>
    <w:rPr>
      <w:lang w:eastAsia="en-US"/>
    </w:rPr>
  </w:style>
  <w:style w:type="paragraph" w:customStyle="1" w:styleId="ListeParagraf1">
    <w:name w:val="Liste Paragraf1"/>
    <w:basedOn w:val="Normal"/>
    <w:uiPriority w:val="99"/>
    <w:rsid w:val="000552CA"/>
    <w:pPr>
      <w:ind w:left="720"/>
      <w:contextualSpacing/>
    </w:pPr>
    <w:rPr>
      <w:lang w:eastAsia="en-US"/>
    </w:rPr>
  </w:style>
  <w:style w:type="paragraph" w:customStyle="1" w:styleId="ListeParagraf11">
    <w:name w:val="Liste Paragraf11"/>
    <w:basedOn w:val="Normal"/>
    <w:uiPriority w:val="99"/>
    <w:rsid w:val="00A87769"/>
    <w:pPr>
      <w:spacing w:after="0" w:line="240" w:lineRule="auto"/>
      <w:ind w:left="720"/>
      <w:contextualSpacing/>
    </w:pPr>
    <w:rPr>
      <w:rFonts w:ascii="Verdana" w:hAnsi="Verdana"/>
      <w:sz w:val="20"/>
      <w:szCs w:val="24"/>
    </w:rPr>
  </w:style>
  <w:style w:type="character" w:styleId="Strong">
    <w:name w:val="Strong"/>
    <w:basedOn w:val="DefaultParagraphFont"/>
    <w:uiPriority w:val="99"/>
    <w:qFormat/>
    <w:rsid w:val="00534A80"/>
    <w:rPr>
      <w:rFonts w:cs="Times New Roman"/>
      <w:b/>
    </w:rPr>
  </w:style>
  <w:style w:type="paragraph" w:styleId="Caption">
    <w:name w:val="caption"/>
    <w:basedOn w:val="Normal"/>
    <w:next w:val="Normal"/>
    <w:uiPriority w:val="99"/>
    <w:qFormat/>
    <w:rsid w:val="00D351AC"/>
    <w:pPr>
      <w:spacing w:line="240" w:lineRule="auto"/>
    </w:pPr>
    <w:rPr>
      <w:b/>
      <w:bCs/>
      <w:color w:val="4F81BD"/>
      <w:sz w:val="18"/>
      <w:szCs w:val="18"/>
    </w:rPr>
  </w:style>
  <w:style w:type="paragraph" w:customStyle="1" w:styleId="AralkYok2">
    <w:name w:val="Aralık Yok2"/>
    <w:uiPriority w:val="99"/>
    <w:rsid w:val="00BC6B4A"/>
    <w:pPr>
      <w:suppressAutoHyphens/>
      <w:spacing w:line="100" w:lineRule="atLeas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7036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6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03676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036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6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6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5.gif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216</TotalTime>
  <Pages>2</Pages>
  <Words>424</Words>
  <Characters>2420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www.muratkucuk.com</dc:creator>
  <cp:keywords>www.sorubak.com</cp:keywords>
  <dc:description>www.muratkucuk.com</dc:description>
  <cp:lastModifiedBy>edanur</cp:lastModifiedBy>
  <cp:revision>15</cp:revision>
  <cp:lastPrinted>2014-12-11T12:19:00Z</cp:lastPrinted>
  <dcterms:created xsi:type="dcterms:W3CDTF">2014-12-03T21:32:00Z</dcterms:created>
  <dcterms:modified xsi:type="dcterms:W3CDTF">2014-12-11T16:23:00Z</dcterms:modified>
</cp:coreProperties>
</file>