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964" w:rsidRDefault="003A3964" w:rsidP="002E273C">
      <w:r>
        <w:t>Adı Soyadı:                                                                                           Sınıfı:                                 No:</w:t>
      </w:r>
    </w:p>
    <w:p w:rsidR="003A3964" w:rsidRDefault="003A3964" w:rsidP="002E273C">
      <w:pPr>
        <w:jc w:val="center"/>
      </w:pPr>
      <w:r>
        <w:t>2014-2015 ÖĞRETİM YILI TAŞKÖPRÜ İLKOKULU MATEMATİK DERSİ 4/A SINIIFI 1.DÖNEM 3.YAZILI SINAVI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81"/>
        <w:gridCol w:w="5529"/>
      </w:tblGrid>
      <w:tr w:rsidR="003A3964" w:rsidRPr="00390081" w:rsidTr="00390081">
        <w:tc>
          <w:tcPr>
            <w:tcW w:w="5381" w:type="dxa"/>
          </w:tcPr>
          <w:p w:rsidR="003A3964" w:rsidRPr="00390081" w:rsidRDefault="003A3964" w:rsidP="00390081">
            <w:pPr>
              <w:spacing w:after="0"/>
            </w:pPr>
            <w:r w:rsidRPr="00390081">
              <w:rPr>
                <w:b/>
              </w:rPr>
              <w:t>1-</w:t>
            </w:r>
            <w:r w:rsidRPr="00390081">
              <w:t xml:space="preserve">  Aşağıdaki toplama işleminde verilmeyen rakamları bulunuz.       3    A    4    2                          A = </w:t>
            </w:r>
          </w:p>
          <w:p w:rsidR="003A3964" w:rsidRPr="00390081" w:rsidRDefault="003A3964" w:rsidP="00390081">
            <w:pPr>
              <w:spacing w:after="0"/>
            </w:pPr>
            <w:r w:rsidRPr="00390081">
              <w:t xml:space="preserve">             +       B    7    5    C                          B =</w:t>
            </w:r>
          </w:p>
          <w:p w:rsidR="003A3964" w:rsidRPr="00390081" w:rsidRDefault="003A3964" w:rsidP="00390081">
            <w:pPr>
              <w:spacing w:after="0"/>
            </w:pPr>
            <w:r>
              <w:rPr>
                <w:noProof/>
                <w:lang w:eastAsia="tr-TR"/>
              </w:rPr>
              <w:pict>
                <v:line id="Düz Bağlayıcı 1" o:spid="_x0000_s1026" style="position:absolute;flip:y;z-index:251646976;visibility:visible" from="31.1pt,1.15pt" to="117.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" strokecolor="#5b9bd5" strokeweight=".5pt">
                  <v:stroke joinstyle="miter"/>
                </v:line>
              </w:pict>
            </w:r>
            <w:r w:rsidRPr="00390081">
              <w:t xml:space="preserve">                   1 2    9    D     1                         C =</w:t>
            </w:r>
          </w:p>
          <w:p w:rsidR="003A3964" w:rsidRPr="00390081" w:rsidRDefault="003A3964" w:rsidP="00390081">
            <w:pPr>
              <w:spacing w:after="0"/>
            </w:pPr>
            <w:r w:rsidRPr="00390081">
              <w:t xml:space="preserve">                                                                     D =</w:t>
            </w: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</w:tc>
        <w:tc>
          <w:tcPr>
            <w:tcW w:w="5529" w:type="dxa"/>
          </w:tcPr>
          <w:p w:rsidR="003A3964" w:rsidRPr="00390081" w:rsidRDefault="003A3964" w:rsidP="00390081">
            <w:pPr>
              <w:spacing w:after="0"/>
            </w:pPr>
            <w:r w:rsidRPr="00390081">
              <w:rPr>
                <w:b/>
              </w:rPr>
              <w:t>2-</w:t>
            </w:r>
            <w:r w:rsidRPr="00390081">
              <w:t xml:space="preserve"> Aşağıdaki çıkarma işleminde verilmeyen rakamları bulunuz.             8    E    6   F                E =</w:t>
            </w:r>
          </w:p>
          <w:p w:rsidR="003A3964" w:rsidRPr="00390081" w:rsidRDefault="003A3964" w:rsidP="00390081">
            <w:pPr>
              <w:spacing w:after="0"/>
            </w:pPr>
            <w:r w:rsidRPr="00390081">
              <w:t xml:space="preserve">                  _       G   4    H    4                F =</w:t>
            </w:r>
          </w:p>
          <w:p w:rsidR="003A3964" w:rsidRPr="00390081" w:rsidRDefault="003A3964" w:rsidP="00390081">
            <w:pPr>
              <w:spacing w:after="0"/>
            </w:pPr>
            <w:r>
              <w:rPr>
                <w:noProof/>
                <w:lang w:eastAsia="tr-TR"/>
              </w:rPr>
              <w:pict>
                <v:line id="Düz Bağlayıcı 2" o:spid="_x0000_s1027" style="position:absolute;flip:y;z-index:251648000;visibility:visible" from="48.75pt,1.8pt" to="127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" strokecolor="#5b9bd5" strokeweight=".5pt">
                  <v:stroke joinstyle="miter"/>
                </v:line>
              </w:pict>
            </w:r>
            <w:r w:rsidRPr="00390081">
              <w:t xml:space="preserve">                           4    7    3     8               G =</w:t>
            </w:r>
          </w:p>
          <w:p w:rsidR="003A3964" w:rsidRPr="00390081" w:rsidRDefault="003A3964" w:rsidP="00390081">
            <w:pPr>
              <w:spacing w:after="0"/>
            </w:pPr>
            <w:r w:rsidRPr="00390081">
              <w:t xml:space="preserve">                                                                H =</w:t>
            </w:r>
          </w:p>
        </w:tc>
      </w:tr>
      <w:tr w:rsidR="003A3964" w:rsidRPr="00390081" w:rsidTr="00390081">
        <w:tc>
          <w:tcPr>
            <w:tcW w:w="5381" w:type="dxa"/>
          </w:tcPr>
          <w:p w:rsidR="003A3964" w:rsidRPr="00390081" w:rsidRDefault="003A3964" w:rsidP="00390081">
            <w:pPr>
              <w:tabs>
                <w:tab w:val="left" w:pos="1139"/>
                <w:tab w:val="center" w:pos="2582"/>
              </w:tabs>
              <w:spacing w:after="0"/>
            </w:pPr>
            <w:r>
              <w:rPr>
                <w:noProof/>
                <w:lang w:eastAsia="tr-TR"/>
              </w:rPr>
              <w:pict>
                <v:line id="_x0000_s1028" style="position:absolute;z-index:251665408;visibility:visible;mso-position-horizontal-relative:text;mso-position-vertical-relative:text" from="48.05pt,5.2pt" to="48.7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" strokecolor="#5b9bd5" strokeweight=".5pt">
                  <v:stroke joinstyle="miter"/>
                </v:line>
              </w:pict>
            </w:r>
            <w:r>
              <w:rPr>
                <w:noProof/>
                <w:lang w:eastAsia="tr-TR"/>
              </w:rPr>
              <w:pict>
                <v:rect id="_x0000_s1029" style="position:absolute;margin-left:21.75pt;margin-top:11pt;width:20pt;height:7.15pt;z-index:251664384;mso-position-horizontal-relative:text;mso-position-vertical-relative:text"/>
              </w:pict>
            </w:r>
            <w:r w:rsidRPr="00390081">
              <w:rPr>
                <w:b/>
              </w:rPr>
              <w:t>3-</w:t>
            </w:r>
            <w:r w:rsidRPr="00390081">
              <w:t xml:space="preserve">  </w:t>
            </w:r>
            <w:bookmarkStart w:id="0" w:name="_GoBack"/>
            <w:bookmarkEnd w:id="0"/>
            <w:r w:rsidRPr="00390081">
              <w:tab/>
              <w:t>14</w:t>
            </w:r>
            <w:r w:rsidRPr="00390081">
              <w:tab/>
              <w:t xml:space="preserve">                         Yandaki bölme işleminde </w:t>
            </w:r>
          </w:p>
          <w:p w:rsidR="003A3964" w:rsidRPr="00390081" w:rsidRDefault="003A3964" w:rsidP="00390081">
            <w:pPr>
              <w:tabs>
                <w:tab w:val="left" w:pos="927"/>
                <w:tab w:val="left" w:pos="2129"/>
              </w:tabs>
              <w:spacing w:after="0"/>
            </w:pPr>
            <w:r>
              <w:rPr>
                <w:noProof/>
                <w:lang w:eastAsia="tr-TR"/>
              </w:rPr>
              <w:pict>
                <v:line id="_x0000_s1030" style="position:absolute;flip:y;z-index:251666432;visibility:visible" from="48.05pt,1pt" to="88.7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" strokecolor="#5b9bd5" strokeweight=".5pt">
                  <v:stroke joinstyle="miter"/>
                </v:line>
              </w:pict>
            </w:r>
            <w:r w:rsidRPr="00390081">
              <w:tab/>
              <w:t xml:space="preserve">     11</w:t>
            </w:r>
            <w:r w:rsidRPr="00390081">
              <w:tab/>
              <w:t xml:space="preserve">bölünen </w:t>
            </w:r>
            <w:r w:rsidRPr="00390081">
              <w:rPr>
                <w:b/>
                <w:u w:val="single"/>
              </w:rPr>
              <w:t>en çok</w:t>
            </w:r>
            <w:r w:rsidRPr="00390081">
              <w:t xml:space="preserve"> kaçtır?</w:t>
            </w: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</w:tc>
        <w:tc>
          <w:tcPr>
            <w:tcW w:w="5529" w:type="dxa"/>
          </w:tcPr>
          <w:p w:rsidR="003A3964" w:rsidRPr="00390081" w:rsidRDefault="003A3964" w:rsidP="00390081">
            <w:pPr>
              <w:spacing w:after="0"/>
            </w:pPr>
            <w:r>
              <w:rPr>
                <w:noProof/>
                <w:lang w:eastAsia="tr-TR"/>
              </w:rPr>
              <w:pict>
                <v:roundrect id="Yuvarlatılmış Dikdörtgen 4" o:spid="_x0000_s1031" style="position:absolute;margin-left:92.65pt;margin-top:15.95pt;width:15.65pt;height:12.45pt;z-index:25164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" strokecolor="#70ad47" strokeweight="1pt">
                  <v:stroke joinstyle="miter"/>
                </v:roundrect>
              </w:pict>
            </w:r>
            <w:r>
              <w:rPr>
                <w:noProof/>
                <w:lang w:eastAsia="tr-TR"/>
              </w:rPr>
              <w:pict>
                <v:rect id="Dikdörtgen 5" o:spid="_x0000_s1032" style="position:absolute;margin-left:118.25pt;margin-top:28.4pt;width:14.4pt;height:12.5pt;z-index:2516500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" strokecolor="#70ad47" strokeweight="1pt"/>
              </w:pict>
            </w:r>
            <w:r w:rsidRPr="00390081">
              <w:rPr>
                <w:b/>
              </w:rPr>
              <w:t>4-</w:t>
            </w:r>
            <w:r w:rsidRPr="00390081">
              <w:t xml:space="preserve">  Aşağıdaki çarpma işleminde verilmeyen rakamları bulunuz.                3              8</w:t>
            </w:r>
          </w:p>
          <w:p w:rsidR="003A3964" w:rsidRPr="00390081" w:rsidRDefault="003A3964" w:rsidP="00390081">
            <w:pPr>
              <w:spacing w:after="0"/>
            </w:pPr>
            <w:r>
              <w:rPr>
                <w:noProof/>
                <w:lang w:eastAsia="tr-TR"/>
              </w:rPr>
              <w:pict>
                <v:line id="Düz Bağlayıcı 8" o:spid="_x0000_s1033" style="position:absolute;flip:y;z-index:251651072;visibility:visible" from="37.5pt,14.15pt" to="141.4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" strokecolor="#5b9bd5" strokeweight=".5pt">
                  <v:stroke joinstyle="miter"/>
                </v:line>
              </w:pict>
            </w:r>
            <w:r w:rsidRPr="00390081">
              <w:t xml:space="preserve">                 x                     1    </w:t>
            </w:r>
          </w:p>
          <w:p w:rsidR="003A3964" w:rsidRPr="00390081" w:rsidRDefault="003A3964" w:rsidP="00390081">
            <w:pPr>
              <w:spacing w:after="0"/>
            </w:pPr>
            <w:r w:rsidRPr="00390081">
              <w:t xml:space="preserve">                      1     5       1         2</w:t>
            </w:r>
          </w:p>
          <w:p w:rsidR="003A3964" w:rsidRPr="00390081" w:rsidRDefault="003A3964" w:rsidP="00390081">
            <w:pPr>
              <w:spacing w:after="0"/>
            </w:pPr>
            <w:r>
              <w:rPr>
                <w:noProof/>
                <w:lang w:eastAsia="tr-TR"/>
              </w:rPr>
              <w:pict>
                <v:line id="Düz Bağlayıcı 9" o:spid="_x0000_s1034" style="position:absolute;flip:y;z-index:251652096;visibility:visible" from="37.55pt,13.05pt" to="147.1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" strokecolor="#5b9bd5" strokeweight=".5pt">
                  <v:stroke joinstyle="miter"/>
                </v:line>
              </w:pict>
            </w:r>
            <w:r w:rsidRPr="00390081">
              <w:t xml:space="preserve">               +     3     7       8</w:t>
            </w:r>
          </w:p>
          <w:p w:rsidR="003A3964" w:rsidRPr="00390081" w:rsidRDefault="003A3964" w:rsidP="00390081">
            <w:pPr>
              <w:spacing w:after="0"/>
            </w:pPr>
            <w:r>
              <w:rPr>
                <w:noProof/>
                <w:lang w:eastAsia="tr-TR"/>
              </w:rPr>
              <w:pict>
                <v:roundrect id="Yuvarlatılmış Dikdörtgen 10" o:spid="_x0000_s1035" style="position:absolute;margin-left:71.9pt;margin-top:3.1pt;width:16.25pt;height:10.6pt;z-index:251653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" strokecolor="#70ad47" strokeweight="1pt">
                  <v:stroke joinstyle="miter"/>
                </v:roundrect>
              </w:pict>
            </w:r>
            <w:r w:rsidRPr="00390081">
              <w:t xml:space="preserve">                     5                9          2</w:t>
            </w:r>
          </w:p>
        </w:tc>
      </w:tr>
      <w:tr w:rsidR="003A3964" w:rsidRPr="00390081" w:rsidTr="00390081">
        <w:tc>
          <w:tcPr>
            <w:tcW w:w="5381" w:type="dxa"/>
          </w:tcPr>
          <w:p w:rsidR="003A3964" w:rsidRPr="00390081" w:rsidRDefault="003A3964" w:rsidP="00390081">
            <w:pPr>
              <w:spacing w:after="0"/>
            </w:pPr>
            <w:r w:rsidRPr="00390081">
              <w:rPr>
                <w:b/>
              </w:rPr>
              <w:t>5-</w:t>
            </w:r>
            <w:r w:rsidRPr="00390081">
              <w:t>Aşağıdaki bölme işlemlerini kısa yoldan yapınız.</w:t>
            </w:r>
          </w:p>
          <w:p w:rsidR="003A3964" w:rsidRPr="00390081" w:rsidRDefault="003A3964" w:rsidP="00390081">
            <w:pPr>
              <w:spacing w:after="0"/>
            </w:pPr>
            <w:r w:rsidRPr="00390081">
              <w:t xml:space="preserve">      350 :     10 = …………….</w:t>
            </w: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  <w:r w:rsidRPr="00390081">
              <w:t xml:space="preserve"> 60000 : 1000 =……………..</w:t>
            </w: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  <w:r w:rsidRPr="00390081">
              <w:t xml:space="preserve"> 5400  :   100 = …………….</w:t>
            </w: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  <w:r w:rsidRPr="00390081">
              <w:t>71000 :  100  =…………….</w:t>
            </w: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  <w:r w:rsidRPr="00390081">
              <w:t xml:space="preserve"> 8000  : 1000 = ……………</w:t>
            </w:r>
          </w:p>
          <w:p w:rsidR="003A3964" w:rsidRPr="00390081" w:rsidRDefault="003A3964" w:rsidP="00390081">
            <w:pPr>
              <w:spacing w:after="0"/>
            </w:pPr>
          </w:p>
        </w:tc>
        <w:tc>
          <w:tcPr>
            <w:tcW w:w="5529" w:type="dxa"/>
          </w:tcPr>
          <w:p w:rsidR="003A3964" w:rsidRPr="00390081" w:rsidRDefault="003A3964" w:rsidP="00390081">
            <w:pPr>
              <w:spacing w:after="0"/>
            </w:pPr>
            <w:r w:rsidRPr="00390081">
              <w:rPr>
                <w:b/>
              </w:rPr>
              <w:t>6-</w:t>
            </w:r>
            <w:r w:rsidRPr="00390081">
              <w:t>Aşağıdaki çarpma işlemlerini kısa yoldan yapınız.</w:t>
            </w:r>
          </w:p>
          <w:p w:rsidR="003A3964" w:rsidRPr="00390081" w:rsidRDefault="003A3964" w:rsidP="00390081">
            <w:pPr>
              <w:spacing w:after="0"/>
            </w:pPr>
            <w:r w:rsidRPr="00390081">
              <w:t xml:space="preserve">  75 x 100 =…………………..…..</w:t>
            </w: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  <w:r w:rsidRPr="00390081">
              <w:t xml:space="preserve"> 20 x 1000 = ………………………</w:t>
            </w: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  <w:r w:rsidRPr="00390081">
              <w:t>456 x   10 = ……………………….</w:t>
            </w: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  <w:r w:rsidRPr="00390081">
              <w:t>250 x   100 = ……………………..</w:t>
            </w: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  <w:r w:rsidRPr="00390081">
              <w:t>61 x 1000= ………………………</w:t>
            </w:r>
          </w:p>
          <w:p w:rsidR="003A3964" w:rsidRPr="00390081" w:rsidRDefault="003A3964" w:rsidP="00390081">
            <w:pPr>
              <w:spacing w:after="0"/>
            </w:pPr>
          </w:p>
        </w:tc>
      </w:tr>
      <w:tr w:rsidR="003A3964" w:rsidRPr="00390081" w:rsidTr="00390081">
        <w:trPr>
          <w:trHeight w:val="3814"/>
        </w:trPr>
        <w:tc>
          <w:tcPr>
            <w:tcW w:w="5381" w:type="dxa"/>
          </w:tcPr>
          <w:p w:rsidR="003A3964" w:rsidRPr="00390081" w:rsidRDefault="003A3964" w:rsidP="00390081">
            <w:pPr>
              <w:spacing w:after="0"/>
            </w:pPr>
            <w:r>
              <w:rPr>
                <w:noProof/>
                <w:lang w:eastAsia="tr-TR"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kış Çizelgesi: Karar 6" o:spid="_x0000_s1036" type="#_x0000_t110" style="position:absolute;margin-left:13.6pt;margin-top:3.9pt;width:17.55pt;height:6.9pt;z-index:2516541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" strokecolor="#70ad47" strokeweight="1pt"/>
              </w:pict>
            </w:r>
            <w:r w:rsidRPr="00390081">
              <w:rPr>
                <w:b/>
              </w:rPr>
              <w:t xml:space="preserve">7-           </w:t>
            </w:r>
            <w:r w:rsidRPr="00390081">
              <w:t>x 6 = 468 işleminde verilmeyen çarpan kaçtır?</w:t>
            </w:r>
          </w:p>
          <w:p w:rsidR="003A3964" w:rsidRPr="00390081" w:rsidRDefault="003A3964" w:rsidP="00390081">
            <w:pPr>
              <w:spacing w:after="0"/>
              <w:rPr>
                <w:b/>
              </w:rPr>
            </w:pPr>
          </w:p>
          <w:p w:rsidR="003A3964" w:rsidRPr="00390081" w:rsidRDefault="003A3964" w:rsidP="00390081">
            <w:pPr>
              <w:spacing w:after="0"/>
              <w:rPr>
                <w:b/>
              </w:rPr>
            </w:pPr>
          </w:p>
          <w:p w:rsidR="003A3964" w:rsidRPr="00390081" w:rsidRDefault="003A3964" w:rsidP="00390081">
            <w:pPr>
              <w:spacing w:after="0"/>
              <w:rPr>
                <w:b/>
              </w:rPr>
            </w:pPr>
          </w:p>
          <w:p w:rsidR="003A3964" w:rsidRPr="00390081" w:rsidRDefault="003A3964" w:rsidP="00390081">
            <w:pPr>
              <w:spacing w:after="0"/>
              <w:rPr>
                <w:b/>
              </w:rPr>
            </w:pPr>
          </w:p>
          <w:p w:rsidR="003A3964" w:rsidRPr="00390081" w:rsidRDefault="003A3964" w:rsidP="00390081">
            <w:pPr>
              <w:spacing w:after="0"/>
              <w:rPr>
                <w:b/>
              </w:rPr>
            </w:pPr>
          </w:p>
          <w:p w:rsidR="003A3964" w:rsidRPr="00390081" w:rsidRDefault="003A3964" w:rsidP="00390081">
            <w:pPr>
              <w:spacing w:after="0"/>
              <w:rPr>
                <w:b/>
              </w:rPr>
            </w:pPr>
          </w:p>
          <w:p w:rsidR="003A3964" w:rsidRPr="00390081" w:rsidRDefault="003A3964" w:rsidP="00390081">
            <w:pPr>
              <w:spacing w:after="0"/>
              <w:rPr>
                <w:b/>
              </w:rPr>
            </w:pPr>
          </w:p>
          <w:p w:rsidR="003A3964" w:rsidRPr="00390081" w:rsidRDefault="003A3964" w:rsidP="00390081">
            <w:pPr>
              <w:spacing w:after="0"/>
              <w:rPr>
                <w:b/>
              </w:rPr>
            </w:pPr>
          </w:p>
          <w:p w:rsidR="003A3964" w:rsidRPr="00390081" w:rsidRDefault="003A3964" w:rsidP="00390081">
            <w:pPr>
              <w:spacing w:after="0"/>
              <w:rPr>
                <w:b/>
              </w:rPr>
            </w:pPr>
          </w:p>
          <w:p w:rsidR="003A3964" w:rsidRPr="00390081" w:rsidRDefault="003A3964" w:rsidP="00390081">
            <w:pPr>
              <w:spacing w:after="0"/>
              <w:rPr>
                <w:b/>
              </w:rPr>
            </w:pPr>
          </w:p>
          <w:p w:rsidR="003A3964" w:rsidRPr="00390081" w:rsidRDefault="003A3964" w:rsidP="00390081">
            <w:pPr>
              <w:spacing w:after="0"/>
              <w:rPr>
                <w:b/>
              </w:rPr>
            </w:pPr>
          </w:p>
        </w:tc>
        <w:tc>
          <w:tcPr>
            <w:tcW w:w="5529" w:type="dxa"/>
          </w:tcPr>
          <w:p w:rsidR="003A3964" w:rsidRPr="00390081" w:rsidRDefault="003A3964" w:rsidP="00390081">
            <w:pPr>
              <w:spacing w:after="0"/>
            </w:pPr>
            <w:r w:rsidRPr="00390081">
              <w:rPr>
                <w:b/>
              </w:rPr>
              <w:t>8-</w:t>
            </w:r>
            <w:r w:rsidRPr="00390081">
              <w:t xml:space="preserve">   Aşağıdaki bölme işlemlerini yapınız.</w:t>
            </w:r>
          </w:p>
          <w:p w:rsidR="003A3964" w:rsidRPr="00390081" w:rsidRDefault="003A3964" w:rsidP="00390081">
            <w:pPr>
              <w:spacing w:after="0"/>
            </w:pPr>
            <w:r>
              <w:rPr>
                <w:noProof/>
                <w:lang w:eastAsia="tr-TR"/>
              </w:rPr>
              <w:pict>
                <v:line id="_x0000_s1037" style="position:absolute;z-index:251660288;visibility:visible" from="146.45pt,12pt" to="147.1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" strokecolor="#5b9bd5" strokeweight=".5pt">
                  <v:stroke joinstyle="miter"/>
                </v:line>
              </w:pict>
            </w:r>
            <w:r>
              <w:rPr>
                <w:noProof/>
                <w:lang w:eastAsia="tr-TR"/>
              </w:rPr>
              <w:pict>
                <v:line id="Düz Bağlayıcı 7" o:spid="_x0000_s1038" style="position:absolute;z-index:251655168;visibility:visible" from="50.05pt,12pt" to="50.7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" strokecolor="#5b9bd5" strokeweight=".5pt">
                  <v:stroke joinstyle="miter"/>
                </v:line>
              </w:pict>
            </w:r>
          </w:p>
          <w:p w:rsidR="003A3964" w:rsidRPr="00390081" w:rsidRDefault="003A3964" w:rsidP="00390081">
            <w:pPr>
              <w:tabs>
                <w:tab w:val="center" w:pos="2656"/>
              </w:tabs>
              <w:spacing w:after="0"/>
            </w:pPr>
            <w:r>
              <w:rPr>
                <w:noProof/>
                <w:lang w:eastAsia="tr-TR"/>
              </w:rPr>
              <w:pict>
                <v:line id="_x0000_s1039" style="position:absolute;flip:y;z-index:251661312;visibility:visible" from="146.45pt,10.2pt" to="187.1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" strokecolor="#5b9bd5" strokeweight=".5pt">
                  <v:stroke joinstyle="miter"/>
                </v:line>
              </w:pict>
            </w:r>
            <w:r>
              <w:rPr>
                <w:noProof/>
                <w:lang w:eastAsia="tr-TR"/>
              </w:rPr>
              <w:pict>
                <v:line id="Düz Bağlayıcı 11" o:spid="_x0000_s1040" style="position:absolute;flip:y;z-index:251656192;visibility:visible" from="49.95pt,9.55pt" to="90.6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" strokecolor="#5b9bd5" strokeweight=".5pt">
                  <v:stroke joinstyle="miter"/>
                </v:line>
              </w:pict>
            </w:r>
            <w:r w:rsidRPr="00390081">
              <w:t xml:space="preserve">          6 42       6</w:t>
            </w:r>
            <w:r w:rsidRPr="00390081">
              <w:tab/>
              <w:t xml:space="preserve">                897        13</w:t>
            </w: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  <w:r w:rsidRPr="00390081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219pt;height:46.5pt;visibility:visible">
                  <v:imagedata r:id="rId5" o:title=""/>
                </v:shape>
              </w:pict>
            </w: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</w:tc>
      </w:tr>
      <w:tr w:rsidR="003A3964" w:rsidRPr="00390081" w:rsidTr="00390081">
        <w:tc>
          <w:tcPr>
            <w:tcW w:w="5381" w:type="dxa"/>
          </w:tcPr>
          <w:p w:rsidR="003A3964" w:rsidRPr="00390081" w:rsidRDefault="003A3964" w:rsidP="00390081">
            <w:pPr>
              <w:spacing w:after="0"/>
              <w:rPr>
                <w:b/>
                <w:u w:val="single"/>
              </w:rPr>
            </w:pPr>
            <w:r w:rsidRPr="00390081">
              <w:rPr>
                <w:b/>
              </w:rPr>
              <w:t xml:space="preserve">9-        </w:t>
            </w:r>
            <w:r w:rsidRPr="00390081">
              <w:rPr>
                <w:b/>
                <w:u w:val="single"/>
              </w:rPr>
              <w:t>Sayı                   Onluk                  Yüzlük</w:t>
            </w: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  <w:r w:rsidRPr="00390081">
              <w:t xml:space="preserve">           6512</w:t>
            </w:r>
          </w:p>
          <w:p w:rsidR="003A3964" w:rsidRPr="00390081" w:rsidRDefault="003A3964" w:rsidP="00390081">
            <w:pPr>
              <w:spacing w:after="0"/>
            </w:pPr>
            <w:r w:rsidRPr="00390081">
              <w:t xml:space="preserve">          </w:t>
            </w:r>
          </w:p>
          <w:p w:rsidR="003A3964" w:rsidRPr="00390081" w:rsidRDefault="003A3964" w:rsidP="00390081">
            <w:pPr>
              <w:spacing w:after="0"/>
            </w:pPr>
            <w:r w:rsidRPr="00390081">
              <w:t xml:space="preserve">            287</w:t>
            </w:r>
          </w:p>
          <w:p w:rsidR="003A3964" w:rsidRPr="00390081" w:rsidRDefault="003A3964" w:rsidP="00390081">
            <w:pPr>
              <w:spacing w:after="0"/>
            </w:pPr>
            <w:r w:rsidRPr="00390081">
              <w:t xml:space="preserve">          </w:t>
            </w:r>
          </w:p>
          <w:p w:rsidR="003A3964" w:rsidRPr="00390081" w:rsidRDefault="003A3964" w:rsidP="00390081">
            <w:pPr>
              <w:spacing w:after="0"/>
            </w:pPr>
            <w:r w:rsidRPr="00390081">
              <w:t xml:space="preserve">          3608</w:t>
            </w: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  <w:r w:rsidRPr="00390081">
              <w:t xml:space="preserve">          1045</w:t>
            </w:r>
          </w:p>
          <w:p w:rsidR="003A3964" w:rsidRPr="00390081" w:rsidRDefault="003A3964" w:rsidP="00390081">
            <w:pPr>
              <w:spacing w:after="0"/>
            </w:pPr>
            <w:r w:rsidRPr="00390081">
              <w:t xml:space="preserve">           </w:t>
            </w:r>
          </w:p>
          <w:p w:rsidR="003A3964" w:rsidRPr="00390081" w:rsidRDefault="003A3964" w:rsidP="00390081">
            <w:pPr>
              <w:spacing w:after="0"/>
            </w:pPr>
            <w:r w:rsidRPr="00390081">
              <w:t xml:space="preserve">            304</w:t>
            </w:r>
          </w:p>
          <w:p w:rsidR="003A3964" w:rsidRPr="00390081" w:rsidRDefault="003A3964" w:rsidP="00390081">
            <w:pPr>
              <w:spacing w:after="0"/>
            </w:pPr>
          </w:p>
        </w:tc>
        <w:tc>
          <w:tcPr>
            <w:tcW w:w="5529" w:type="dxa"/>
          </w:tcPr>
          <w:p w:rsidR="003A3964" w:rsidRPr="00390081" w:rsidRDefault="003A3964" w:rsidP="00390081">
            <w:pPr>
              <w:spacing w:after="0"/>
            </w:pPr>
            <w:r>
              <w:rPr>
                <w:noProof/>
                <w:lang w:eastAsia="tr-TR"/>
              </w:rPr>
              <w:pict>
                <v:shape id="5-Nokta Yıldız 12" o:spid="_x0000_s1041" style="position:absolute;margin-left:21.25pt;margin-top:1.75pt;width:16.3pt;height:12.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6734,158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" path="m,60668r78966,1l103367,r24401,60669l206734,60668,142849,98163r24402,60669l103367,121336,39483,158832,63885,98163,,60668xe" strokecolor="#70ad47" strokeweight="1pt">
                  <v:stroke joinstyle="miter"/>
                  <v:path arrowok="t" o:connecttype="custom" o:connectlocs="0,60668;78966,60669;103367,0;127768,60669;206734,60668;142849,98163;167251,158832;103367,121336;39483,158832;63885,98163;0,60668" o:connectangles="0,0,0,0,0,0,0,0,0,0,0"/>
                </v:shape>
              </w:pict>
            </w:r>
            <w:r w:rsidRPr="00390081">
              <w:rPr>
                <w:b/>
              </w:rPr>
              <w:t>10-</w:t>
            </w:r>
            <w:r w:rsidRPr="00390081">
              <w:t xml:space="preserve">           : 65 = 5 işleminde verilmeyen bölünen kaçtır?</w:t>
            </w:r>
          </w:p>
        </w:tc>
      </w:tr>
      <w:tr w:rsidR="003A3964" w:rsidRPr="00390081" w:rsidTr="00390081">
        <w:tc>
          <w:tcPr>
            <w:tcW w:w="5381" w:type="dxa"/>
          </w:tcPr>
          <w:p w:rsidR="003A3964" w:rsidRPr="00390081" w:rsidRDefault="003A3964" w:rsidP="00390081">
            <w:pPr>
              <w:spacing w:after="0"/>
            </w:pPr>
            <w:r>
              <w:rPr>
                <w:noProof/>
                <w:lang w:eastAsia="tr-TR"/>
              </w:rPr>
              <w:pict>
                <v:line id="_x0000_s1042" style="position:absolute;flip:x y;z-index:251662336;visibility:visible;mso-position-horizontal-relative:text;mso-position-vertical-relative:text" from="32.4pt,12.15pt" to="32.4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" strokecolor="#5b9bd5" strokeweight=".5pt">
                  <v:stroke joinstyle="miter"/>
                </v:line>
              </w:pict>
            </w:r>
            <w:r w:rsidRPr="00390081">
              <w:rPr>
                <w:b/>
              </w:rPr>
              <w:t>11-</w:t>
            </w:r>
          </w:p>
          <w:p w:rsidR="003A3964" w:rsidRPr="00390081" w:rsidRDefault="003A3964" w:rsidP="00390081">
            <w:pPr>
              <w:tabs>
                <w:tab w:val="left" w:pos="1578"/>
              </w:tabs>
              <w:spacing w:after="0"/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3" type="#_x0000_t32" style="position:absolute;margin-left:32.4pt;margin-top:11.45pt;width:35.05pt;height:12.05pt;flip:y;z-index:251663360" o:connectortype="straight"/>
              </w:pict>
            </w:r>
            <w:r w:rsidRPr="00390081">
              <w:tab/>
            </w:r>
          </w:p>
          <w:p w:rsidR="003A3964" w:rsidRPr="00390081" w:rsidRDefault="003A3964" w:rsidP="00390081">
            <w:pPr>
              <w:tabs>
                <w:tab w:val="left" w:pos="1578"/>
              </w:tabs>
              <w:spacing w:after="0"/>
            </w:pPr>
          </w:p>
          <w:p w:rsidR="003A3964" w:rsidRPr="00390081" w:rsidRDefault="003A3964" w:rsidP="00390081">
            <w:pPr>
              <w:tabs>
                <w:tab w:val="left" w:pos="1578"/>
              </w:tabs>
              <w:spacing w:after="0"/>
            </w:pPr>
            <w:r w:rsidRPr="00390081">
              <w:t>Yukarıdaki açı kaç derecedir tahmin ediniz                                                            ve açıyı isimlendiriniz.</w:t>
            </w:r>
          </w:p>
          <w:p w:rsidR="003A3964" w:rsidRPr="00390081" w:rsidRDefault="003A3964" w:rsidP="00390081">
            <w:pPr>
              <w:spacing w:after="0"/>
              <w:ind w:firstLine="708"/>
            </w:pP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</w:tc>
        <w:tc>
          <w:tcPr>
            <w:tcW w:w="5529" w:type="dxa"/>
          </w:tcPr>
          <w:p w:rsidR="003A3964" w:rsidRPr="00390081" w:rsidRDefault="003A3964" w:rsidP="00390081">
            <w:pPr>
              <w:spacing w:after="0" w:line="276" w:lineRule="auto"/>
              <w:rPr>
                <w:rFonts w:cs="Arial"/>
                <w:b/>
                <w:sz w:val="20"/>
                <w:szCs w:val="20"/>
              </w:rPr>
            </w:pPr>
            <w:r w:rsidRPr="00390081">
              <w:rPr>
                <w:b/>
              </w:rPr>
              <w:t>12-</w:t>
            </w:r>
            <w:r w:rsidRPr="00390081"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390081">
              <w:rPr>
                <w:rFonts w:cs="Arial"/>
                <w:b/>
                <w:sz w:val="20"/>
                <w:szCs w:val="20"/>
              </w:rPr>
              <w:t xml:space="preserve">Yazılışları verilen sayıları rakamla yanına yazınız. </w:t>
            </w:r>
          </w:p>
          <w:p w:rsidR="003A3964" w:rsidRPr="00390081" w:rsidRDefault="003A3964" w:rsidP="00390081">
            <w:pPr>
              <w:spacing w:before="60" w:after="60" w:line="276" w:lineRule="auto"/>
              <w:rPr>
                <w:rFonts w:cs="Arial"/>
                <w:sz w:val="20"/>
                <w:szCs w:val="20"/>
              </w:rPr>
            </w:pPr>
            <w:r w:rsidRPr="00390081">
              <w:rPr>
                <w:rFonts w:cs="Arial"/>
                <w:sz w:val="20"/>
                <w:szCs w:val="20"/>
              </w:rPr>
              <w:t>üç bin altı yüz üç:  ……………………….</w:t>
            </w:r>
          </w:p>
          <w:p w:rsidR="003A3964" w:rsidRPr="00390081" w:rsidRDefault="003A3964" w:rsidP="00390081">
            <w:pPr>
              <w:spacing w:before="60" w:after="60" w:line="276" w:lineRule="auto"/>
              <w:rPr>
                <w:rFonts w:cs="Arial"/>
                <w:sz w:val="20"/>
                <w:szCs w:val="20"/>
              </w:rPr>
            </w:pPr>
            <w:r w:rsidRPr="00390081">
              <w:rPr>
                <w:rFonts w:cs="Arial"/>
                <w:sz w:val="20"/>
                <w:szCs w:val="20"/>
              </w:rPr>
              <w:t>yetmiş bin iki yüz altı:  …………………….</w:t>
            </w:r>
          </w:p>
          <w:p w:rsidR="003A3964" w:rsidRPr="00390081" w:rsidRDefault="003A3964" w:rsidP="00390081">
            <w:pPr>
              <w:spacing w:before="60" w:after="60" w:line="276" w:lineRule="auto"/>
              <w:rPr>
                <w:rFonts w:cs="Arial"/>
                <w:sz w:val="20"/>
                <w:szCs w:val="20"/>
              </w:rPr>
            </w:pPr>
            <w:r w:rsidRPr="00390081">
              <w:rPr>
                <w:rFonts w:cs="Arial"/>
                <w:sz w:val="20"/>
                <w:szCs w:val="20"/>
              </w:rPr>
              <w:t>Sekiz yüz on beş bin beş yüz kırk dört:  …………………</w:t>
            </w:r>
          </w:p>
          <w:p w:rsidR="003A3964" w:rsidRPr="00390081" w:rsidRDefault="003A3964" w:rsidP="00390081">
            <w:pPr>
              <w:spacing w:before="60" w:after="60" w:line="276" w:lineRule="auto"/>
              <w:rPr>
                <w:rFonts w:cs="Arial"/>
                <w:sz w:val="20"/>
                <w:szCs w:val="20"/>
              </w:rPr>
            </w:pPr>
            <w:r w:rsidRPr="00390081">
              <w:rPr>
                <w:rFonts w:cs="Arial"/>
                <w:sz w:val="20"/>
                <w:szCs w:val="20"/>
              </w:rPr>
              <w:t>beş yüz altmış bin on dokuz:  …………………..</w:t>
            </w:r>
          </w:p>
          <w:p w:rsidR="003A3964" w:rsidRPr="00390081" w:rsidRDefault="003A3964" w:rsidP="00390081">
            <w:pPr>
              <w:spacing w:after="0"/>
            </w:pPr>
            <w:r w:rsidRPr="00390081">
              <w:t>İki yüz beş bin altmış üç: ……………………………………</w:t>
            </w:r>
          </w:p>
        </w:tc>
      </w:tr>
      <w:tr w:rsidR="003A3964" w:rsidRPr="00390081" w:rsidTr="00390081">
        <w:tc>
          <w:tcPr>
            <w:tcW w:w="5381" w:type="dxa"/>
          </w:tcPr>
          <w:p w:rsidR="003A3964" w:rsidRPr="00390081" w:rsidRDefault="003A3964" w:rsidP="00390081">
            <w:pPr>
              <w:spacing w:after="0"/>
            </w:pPr>
            <w:r w:rsidRPr="00390081">
              <w:rPr>
                <w:b/>
              </w:rPr>
              <w:t>13-</w:t>
            </w:r>
            <w:r w:rsidRPr="00390081">
              <w:t>36 x 24 = ? işleminde tahmini sonuç kaçtır?</w:t>
            </w:r>
          </w:p>
          <w:p w:rsidR="003A3964" w:rsidRPr="00390081" w:rsidRDefault="003A3964" w:rsidP="00390081">
            <w:pPr>
              <w:spacing w:after="0"/>
            </w:pPr>
          </w:p>
        </w:tc>
        <w:tc>
          <w:tcPr>
            <w:tcW w:w="5529" w:type="dxa"/>
          </w:tcPr>
          <w:p w:rsidR="003A3964" w:rsidRPr="00390081" w:rsidRDefault="003A3964" w:rsidP="00390081">
            <w:pPr>
              <w:spacing w:after="0"/>
            </w:pPr>
            <w:r w:rsidRPr="00390081">
              <w:rPr>
                <w:b/>
              </w:rPr>
              <w:t>14-</w:t>
            </w:r>
            <w:r w:rsidRPr="00390081">
              <w:t>Aşağıdaki bölme işleminde, bölümün kaç basamaklı olacağını gerekçesiyle birlikte yazınız.</w:t>
            </w:r>
          </w:p>
          <w:p w:rsidR="003A3964" w:rsidRPr="00390081" w:rsidRDefault="003A3964" w:rsidP="00390081">
            <w:pPr>
              <w:spacing w:after="0"/>
            </w:pPr>
            <w:r>
              <w:rPr>
                <w:noProof/>
                <w:lang w:eastAsia="tr-TR"/>
              </w:rPr>
              <w:pict>
                <v:line id="Düz Bağlayıcı 15" o:spid="_x0000_s1044" style="position:absolute;flip:y;z-index:251659264;visibility:visible" from="26.15pt,12.6pt" to="65.6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" strokecolor="#5b9bd5" strokeweight=".5pt">
                  <v:stroke joinstyle="miter"/>
                </v:line>
              </w:pict>
            </w:r>
            <w:r>
              <w:rPr>
                <w:noProof/>
                <w:lang w:eastAsia="tr-TR"/>
              </w:rPr>
              <w:pict>
                <v:line id="Düz Bağlayıcı 14" o:spid="_x0000_s1045" style="position:absolute;flip:x y;z-index:251658240;visibility:visible" from="26.25pt,3.4pt" to="26.25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" strokecolor="#5b9bd5" strokeweight=".5pt">
                  <v:stroke joinstyle="miter"/>
                </v:line>
              </w:pict>
            </w:r>
            <w:r w:rsidRPr="00390081">
              <w:t>336     7</w:t>
            </w: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</w:tc>
      </w:tr>
      <w:tr w:rsidR="003A3964" w:rsidRPr="00390081" w:rsidTr="00390081">
        <w:tc>
          <w:tcPr>
            <w:tcW w:w="5381" w:type="dxa"/>
          </w:tcPr>
          <w:p w:rsidR="003A3964" w:rsidRPr="00390081" w:rsidRDefault="003A3964" w:rsidP="00390081">
            <w:pPr>
              <w:spacing w:after="0"/>
            </w:pPr>
            <w:r w:rsidRPr="00390081">
              <w:rPr>
                <w:b/>
              </w:rPr>
              <w:t>15-</w:t>
            </w:r>
            <w:r w:rsidRPr="00390081">
              <w:t xml:space="preserve">   30 t = ……………………..kg</w:t>
            </w:r>
          </w:p>
          <w:p w:rsidR="003A3964" w:rsidRPr="00390081" w:rsidRDefault="003A3964" w:rsidP="00390081">
            <w:pPr>
              <w:spacing w:after="0"/>
            </w:pPr>
            <w:r w:rsidRPr="00390081">
              <w:t xml:space="preserve">   5200kg =………………………g</w:t>
            </w:r>
          </w:p>
          <w:p w:rsidR="003A3964" w:rsidRPr="00390081" w:rsidRDefault="003A3964" w:rsidP="00390081">
            <w:pPr>
              <w:spacing w:after="0"/>
            </w:pPr>
            <w:r w:rsidRPr="00390081">
              <w:t xml:space="preserve">           8 g=……………………….mg</w:t>
            </w:r>
          </w:p>
          <w:p w:rsidR="003A3964" w:rsidRPr="00390081" w:rsidRDefault="003A3964" w:rsidP="00390081">
            <w:pPr>
              <w:spacing w:after="0"/>
            </w:pPr>
            <w:r w:rsidRPr="00390081">
              <w:t xml:space="preserve"> </w:t>
            </w:r>
            <w:smartTag w:uri="urn:schemas-microsoft-com:office:smarttags" w:element="metricconverter">
              <w:smartTagPr>
                <w:attr w:name="ProductID" w:val="4750 kg"/>
              </w:smartTagPr>
              <w:r w:rsidRPr="00390081">
                <w:t>4750 kg</w:t>
              </w:r>
            </w:smartTag>
            <w:r w:rsidRPr="00390081">
              <w:t xml:space="preserve"> =……… t …………………..kg</w:t>
            </w:r>
          </w:p>
          <w:p w:rsidR="003A3964" w:rsidRPr="00390081" w:rsidRDefault="003A3964" w:rsidP="00390081">
            <w:pPr>
              <w:spacing w:after="0"/>
            </w:pPr>
            <w:smartTag w:uri="urn:schemas-microsoft-com:office:smarttags" w:element="metricconverter">
              <w:smartTagPr>
                <w:attr w:name="ProductID" w:val="6 g"/>
              </w:smartTagPr>
              <w:r w:rsidRPr="00390081">
                <w:t>6 g</w:t>
              </w:r>
            </w:smartTag>
            <w:r w:rsidRPr="00390081">
              <w:t xml:space="preserve"> 350 mg = …………………………mg</w:t>
            </w: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</w:tc>
        <w:tc>
          <w:tcPr>
            <w:tcW w:w="5529" w:type="dxa"/>
          </w:tcPr>
          <w:p w:rsidR="003A3964" w:rsidRPr="00390081" w:rsidRDefault="003A3964" w:rsidP="00390081">
            <w:pPr>
              <w:spacing w:after="0"/>
            </w:pPr>
            <w:r w:rsidRPr="00390081">
              <w:rPr>
                <w:b/>
              </w:rPr>
              <w:t>16-</w:t>
            </w:r>
            <w:r w:rsidRPr="00390081">
              <w:t xml:space="preserve"> Kışlık yakacak olarak 1 t </w:t>
            </w:r>
            <w:smartTag w:uri="urn:schemas-microsoft-com:office:smarttags" w:element="metricconverter">
              <w:smartTagPr>
                <w:attr w:name="ProductID" w:val="250 kg"/>
              </w:smartTagPr>
              <w:r w:rsidRPr="00390081">
                <w:t>250 kg</w:t>
              </w:r>
            </w:smartTag>
            <w:r w:rsidRPr="00390081">
              <w:t xml:space="preserve"> kömür ve </w:t>
            </w:r>
            <w:smartTag w:uri="urn:schemas-microsoft-com:office:smarttags" w:element="metricconverter">
              <w:smartTagPr>
                <w:attr w:name="ProductID" w:val="950 kg"/>
              </w:smartTagPr>
              <w:r w:rsidRPr="00390081">
                <w:t>950 kg</w:t>
              </w:r>
            </w:smartTag>
            <w:r w:rsidRPr="00390081">
              <w:t xml:space="preserve"> odun yaktık. Bu kış, tükettiğimiz yakacak miktarı toplam kaç</w:t>
            </w:r>
          </w:p>
          <w:p w:rsidR="003A3964" w:rsidRPr="00390081" w:rsidRDefault="003A3964" w:rsidP="00390081">
            <w:pPr>
              <w:spacing w:after="0"/>
            </w:pPr>
            <w:r w:rsidRPr="00390081">
              <w:t>kg’dır?</w:t>
            </w:r>
          </w:p>
        </w:tc>
      </w:tr>
      <w:tr w:rsidR="003A3964" w:rsidRPr="00390081" w:rsidTr="00390081">
        <w:tc>
          <w:tcPr>
            <w:tcW w:w="5381" w:type="dxa"/>
          </w:tcPr>
          <w:p w:rsidR="003A3964" w:rsidRPr="00390081" w:rsidRDefault="003A3964" w:rsidP="00390081">
            <w:pPr>
              <w:spacing w:after="0"/>
            </w:pPr>
            <w:r w:rsidRPr="00390081">
              <w:rPr>
                <w:b/>
              </w:rPr>
              <w:t>17-</w:t>
            </w:r>
            <w:r w:rsidRPr="00390081">
              <w:t>“Sınıfımızda 5 kişi muz, 9 kişi kiraz, 1 kişi elma, 3 kişi</w:t>
            </w:r>
          </w:p>
          <w:p w:rsidR="003A3964" w:rsidRPr="00390081" w:rsidRDefault="003A3964" w:rsidP="00390081">
            <w:pPr>
              <w:spacing w:after="0"/>
            </w:pPr>
            <w:r w:rsidRPr="00390081">
              <w:t>armut ve 7 kişi nar sevmektedir.” Bu verilere göre, bir sütun grafiği oluşturunuz.</w:t>
            </w:r>
          </w:p>
          <w:p w:rsidR="003A3964" w:rsidRPr="00390081" w:rsidRDefault="003A3964" w:rsidP="00390081">
            <w:pPr>
              <w:spacing w:after="0"/>
            </w:pPr>
            <w:r w:rsidRPr="00390081">
              <w:t>(Grafiğinizde dikey eksende sevilen meyvelerin sayılarını, yatay eksende ise meyve adlarını gösteriniz.)</w:t>
            </w:r>
          </w:p>
          <w:p w:rsidR="003A3964" w:rsidRPr="00390081" w:rsidRDefault="003A3964" w:rsidP="00390081">
            <w:pPr>
              <w:spacing w:after="0"/>
            </w:pPr>
          </w:p>
          <w:tbl>
            <w:tblPr>
              <w:tblW w:w="51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514"/>
              <w:gridCol w:w="514"/>
              <w:gridCol w:w="514"/>
              <w:gridCol w:w="514"/>
              <w:gridCol w:w="514"/>
              <w:gridCol w:w="515"/>
              <w:gridCol w:w="515"/>
              <w:gridCol w:w="515"/>
              <w:gridCol w:w="515"/>
              <w:gridCol w:w="515"/>
            </w:tblGrid>
            <w:tr w:rsidR="003A3964" w:rsidRPr="00390081" w:rsidTr="00390081">
              <w:trPr>
                <w:trHeight w:val="487"/>
              </w:trPr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</w:tr>
            <w:tr w:rsidR="003A3964" w:rsidRPr="00390081" w:rsidTr="00390081">
              <w:trPr>
                <w:trHeight w:val="465"/>
              </w:trPr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</w:tr>
            <w:tr w:rsidR="003A3964" w:rsidRPr="00390081" w:rsidTr="00390081">
              <w:trPr>
                <w:trHeight w:val="487"/>
              </w:trPr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</w:tr>
            <w:tr w:rsidR="003A3964" w:rsidRPr="00390081" w:rsidTr="00390081">
              <w:trPr>
                <w:trHeight w:val="487"/>
              </w:trPr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</w:tr>
            <w:tr w:rsidR="003A3964" w:rsidRPr="00390081" w:rsidTr="00390081">
              <w:trPr>
                <w:trHeight w:val="465"/>
              </w:trPr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</w:tr>
            <w:tr w:rsidR="003A3964" w:rsidRPr="00390081" w:rsidTr="00390081">
              <w:trPr>
                <w:trHeight w:val="487"/>
              </w:trPr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</w:tr>
            <w:tr w:rsidR="003A3964" w:rsidRPr="00390081" w:rsidTr="00390081">
              <w:trPr>
                <w:trHeight w:val="487"/>
              </w:trPr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</w:tr>
            <w:tr w:rsidR="003A3964" w:rsidRPr="00390081" w:rsidTr="00390081">
              <w:trPr>
                <w:trHeight w:val="465"/>
              </w:trPr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</w:tr>
            <w:tr w:rsidR="003A3964" w:rsidRPr="00390081" w:rsidTr="00390081">
              <w:trPr>
                <w:trHeight w:val="487"/>
              </w:trPr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</w:tr>
            <w:tr w:rsidR="003A3964" w:rsidRPr="00390081" w:rsidTr="00390081">
              <w:trPr>
                <w:trHeight w:val="487"/>
              </w:trPr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3A3964" w:rsidRPr="00390081" w:rsidRDefault="003A3964" w:rsidP="00390081">
                  <w:pPr>
                    <w:framePr w:hSpace="141" w:wrap="around" w:vAnchor="text" w:hAnchor="text" w:y="1"/>
                    <w:spacing w:after="0"/>
                    <w:suppressOverlap/>
                  </w:pPr>
                </w:p>
              </w:tc>
            </w:tr>
          </w:tbl>
          <w:p w:rsidR="003A3964" w:rsidRPr="00390081" w:rsidRDefault="003A3964" w:rsidP="00390081">
            <w:pPr>
              <w:spacing w:after="0"/>
            </w:pPr>
          </w:p>
        </w:tc>
        <w:tc>
          <w:tcPr>
            <w:tcW w:w="5529" w:type="dxa"/>
          </w:tcPr>
          <w:p w:rsidR="003A3964" w:rsidRPr="00390081" w:rsidRDefault="003A3964" w:rsidP="00390081">
            <w:pPr>
              <w:spacing w:after="0"/>
            </w:pPr>
            <w:r w:rsidRPr="00390081">
              <w:rPr>
                <w:b/>
              </w:rPr>
              <w:t>18-</w:t>
            </w:r>
            <w:r w:rsidRPr="00390081">
              <w:t xml:space="preserve">  5000 TL param vardı. Paramın 1245 TL’si ile bilgisayar,</w:t>
            </w:r>
          </w:p>
          <w:p w:rsidR="003A3964" w:rsidRPr="00390081" w:rsidRDefault="003A3964" w:rsidP="00390081">
            <w:pPr>
              <w:spacing w:after="0"/>
            </w:pPr>
            <w:r w:rsidRPr="00390081">
              <w:t>3615 TL’si ile televizyon aldım. Geriye kaç TL param kaldı?</w:t>
            </w: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tabs>
                <w:tab w:val="left" w:pos="3456"/>
              </w:tabs>
              <w:spacing w:after="0"/>
            </w:pPr>
            <w:r>
              <w:rPr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46" type="#_x0000_t5" style="position:absolute;margin-left:47.3pt;margin-top:3.1pt;width:7.15pt;height:10.05pt;z-index:251667456"/>
              </w:pict>
            </w:r>
            <w:r w:rsidRPr="00390081">
              <w:rPr>
                <w:b/>
              </w:rPr>
              <w:t xml:space="preserve">19-  </w:t>
            </w:r>
            <w:r w:rsidRPr="00390081">
              <w:t xml:space="preserve">2357+     &gt; 9543-3019  </w:t>
            </w:r>
          </w:p>
          <w:p w:rsidR="003A3964" w:rsidRPr="00390081" w:rsidRDefault="003A3964" w:rsidP="00390081">
            <w:pPr>
              <w:tabs>
                <w:tab w:val="left" w:pos="3456"/>
              </w:tabs>
              <w:spacing w:after="0"/>
            </w:pPr>
          </w:p>
          <w:p w:rsidR="003A3964" w:rsidRPr="00390081" w:rsidRDefault="003A3964" w:rsidP="00390081">
            <w:pPr>
              <w:tabs>
                <w:tab w:val="left" w:pos="3456"/>
              </w:tabs>
              <w:spacing w:after="0"/>
            </w:pPr>
            <w:r>
              <w:rPr>
                <w:noProof/>
                <w:lang w:eastAsia="tr-TR"/>
              </w:rPr>
              <w:pict>
                <v:shape id="_x0000_s1047" type="#_x0000_t5" style="position:absolute;margin-left:54.45pt;margin-top:.85pt;width:7.15pt;height:10.05pt;z-index:251668480"/>
              </w:pict>
            </w:r>
            <w:r w:rsidRPr="00390081">
              <w:t xml:space="preserve">eşitliğinde          ile gösterilen sayı </w:t>
            </w:r>
            <w:r w:rsidRPr="00390081">
              <w:rPr>
                <w:b/>
                <w:u w:val="single"/>
              </w:rPr>
              <w:t>en küçük</w:t>
            </w:r>
            <w:r w:rsidRPr="00390081">
              <w:t xml:space="preserve"> kaçtır?</w:t>
            </w:r>
          </w:p>
          <w:p w:rsidR="003A3964" w:rsidRPr="00390081" w:rsidRDefault="003A3964" w:rsidP="00390081">
            <w:pPr>
              <w:spacing w:after="0"/>
            </w:pPr>
            <w:r w:rsidRPr="00390081">
              <w:t xml:space="preserve">  </w:t>
            </w: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  <w:p w:rsidR="003A3964" w:rsidRDefault="003A3964" w:rsidP="00BD4BF6">
            <w:pPr>
              <w:pStyle w:val="NoSpacing"/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  <w:hyperlink r:id="rId6" w:history="1">
              <w:r w:rsidRPr="000A2BA1">
                <w:rPr>
                  <w:rStyle w:val="Hyperlink"/>
                  <w:rFonts w:ascii="Comic Sans MS" w:hAnsi="Comic Sans MS"/>
                  <w:b/>
                  <w:sz w:val="24"/>
                  <w:szCs w:val="24"/>
                </w:rPr>
                <w:t>www.sorubak.com</w:t>
              </w:r>
            </w:hyperlink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</w:p>
          <w:p w:rsidR="003A3964" w:rsidRPr="00390081" w:rsidRDefault="003A3964" w:rsidP="00390081">
            <w:pPr>
              <w:spacing w:after="0"/>
            </w:pPr>
            <w:r w:rsidRPr="00390081">
              <w:t>NOT: 17. Soru 10 puan diğerleri 5 puandır.</w:t>
            </w:r>
          </w:p>
        </w:tc>
      </w:tr>
    </w:tbl>
    <w:p w:rsidR="003A3964" w:rsidRDefault="003A3964" w:rsidP="0070661E">
      <w:r>
        <w:br w:type="textWrapping" w:clear="all"/>
      </w:r>
    </w:p>
    <w:sectPr w:rsidR="003A3964" w:rsidSect="002602B6">
      <w:pgSz w:w="11906" w:h="16838"/>
      <w:pgMar w:top="568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14A14"/>
    <w:multiLevelType w:val="hybridMultilevel"/>
    <w:tmpl w:val="8120363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273C"/>
    <w:rsid w:val="00011F74"/>
    <w:rsid w:val="00034FE1"/>
    <w:rsid w:val="000658C0"/>
    <w:rsid w:val="000A2BA1"/>
    <w:rsid w:val="00131A55"/>
    <w:rsid w:val="00163593"/>
    <w:rsid w:val="00191335"/>
    <w:rsid w:val="002602B6"/>
    <w:rsid w:val="00291E49"/>
    <w:rsid w:val="002E273C"/>
    <w:rsid w:val="002F1A89"/>
    <w:rsid w:val="0032592F"/>
    <w:rsid w:val="00386D10"/>
    <w:rsid w:val="00390081"/>
    <w:rsid w:val="003A3964"/>
    <w:rsid w:val="003C474E"/>
    <w:rsid w:val="004F7394"/>
    <w:rsid w:val="0050326C"/>
    <w:rsid w:val="00525D0D"/>
    <w:rsid w:val="005A679E"/>
    <w:rsid w:val="005F77B5"/>
    <w:rsid w:val="00616C4C"/>
    <w:rsid w:val="0067211D"/>
    <w:rsid w:val="006D7045"/>
    <w:rsid w:val="006F086C"/>
    <w:rsid w:val="0070661E"/>
    <w:rsid w:val="0078163E"/>
    <w:rsid w:val="00784D3A"/>
    <w:rsid w:val="007B064D"/>
    <w:rsid w:val="0088600B"/>
    <w:rsid w:val="008A392F"/>
    <w:rsid w:val="008C1801"/>
    <w:rsid w:val="008F5139"/>
    <w:rsid w:val="009A71B5"/>
    <w:rsid w:val="00A21134"/>
    <w:rsid w:val="00A50813"/>
    <w:rsid w:val="00AF74EF"/>
    <w:rsid w:val="00BA61B0"/>
    <w:rsid w:val="00BD4BF6"/>
    <w:rsid w:val="00D967FE"/>
    <w:rsid w:val="00E21D46"/>
    <w:rsid w:val="00E90B7F"/>
    <w:rsid w:val="00E96427"/>
    <w:rsid w:val="00ED1686"/>
    <w:rsid w:val="00FA0FA2"/>
    <w:rsid w:val="00FE14DD"/>
    <w:rsid w:val="00FF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73C"/>
    <w:pPr>
      <w:spacing w:after="160" w:line="25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E273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21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113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D4BF6"/>
  </w:style>
  <w:style w:type="character" w:styleId="Hyperlink">
    <w:name w:val="Hyperlink"/>
    <w:basedOn w:val="DefaultParagraphFont"/>
    <w:uiPriority w:val="99"/>
    <w:rsid w:val="00BD4BF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14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526</Words>
  <Characters>3003</Characters>
  <Application>Microsoft Office Outlook</Application>
  <DocSecurity>0</DocSecurity>
  <Lines>0</Lines>
  <Paragraphs>0</Paragraphs>
  <ScaleCrop>false</ScaleCrop>
  <Company>SilentAll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radipektemek</dc:creator>
  <cp:keywords>www.sorubak.com</cp:keywords>
  <dc:description/>
  <cp:lastModifiedBy>edanur</cp:lastModifiedBy>
  <cp:revision>3</cp:revision>
  <dcterms:created xsi:type="dcterms:W3CDTF">2015-01-06T07:43:00Z</dcterms:created>
  <dcterms:modified xsi:type="dcterms:W3CDTF">2015-01-06T19:26:00Z</dcterms:modified>
</cp:coreProperties>
</file>