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B12" w:rsidRDefault="00597B12" w:rsidP="00573B9B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 İlkokulu 4 / B</w:t>
      </w:r>
    </w:p>
    <w:p w:rsidR="00597B12" w:rsidRDefault="00597B12" w:rsidP="00573B9B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Matematik  1.Dönem 3.Yazılısı</w:t>
      </w:r>
    </w:p>
    <w:p w:rsidR="00597B12" w:rsidRDefault="00597B12" w:rsidP="00573B9B">
      <w:pPr>
        <w:spacing w:after="0"/>
        <w:jc w:val="center"/>
        <w:rPr>
          <w:rFonts w:ascii="Comic Sans MS" w:hAnsi="Comic Sans MS"/>
        </w:rPr>
      </w:pPr>
    </w:p>
    <w:p w:rsidR="00597B12" w:rsidRDefault="00597B12" w:rsidP="00A57D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  Reyyan 5 yaşındadır. Annesi Özlem’in yaşı ise Reyyan’ nın yaşından 30 fazladır. Babası Bilal ise 37 yaşındadır. Buna göre  </w:t>
      </w:r>
      <w:r w:rsidRPr="001165F5">
        <w:rPr>
          <w:rFonts w:ascii="Comic Sans MS" w:hAnsi="Comic Sans MS"/>
          <w:b/>
        </w:rPr>
        <w:t>üçünün yaşları toplamı</w:t>
      </w:r>
      <w:r>
        <w:rPr>
          <w:rFonts w:ascii="Comic Sans MS" w:hAnsi="Comic Sans MS"/>
        </w:rPr>
        <w:t xml:space="preserve"> kaçtır?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A-35             B-46             C-52           D-77</w:t>
      </w: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işlemlerden hangisi </w:t>
      </w:r>
      <w:r w:rsidRPr="001165F5">
        <w:rPr>
          <w:rFonts w:ascii="Comic Sans MS" w:hAnsi="Comic Sans MS"/>
          <w:b/>
        </w:rPr>
        <w:t>yanlıştır?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x 10 = 120                     B- 11 x 11 = 101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C- 5 x 5 = 25                        D-  0 x 30 = 0 </w:t>
      </w: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    ‘’  </w:t>
      </w:r>
      <w:r>
        <w:rPr>
          <w:rFonts w:ascii="Comic Sans MS" w:hAnsi="Comic Sans MS"/>
          <w:b/>
        </w:rPr>
        <w:t>2</w:t>
      </w:r>
      <w:r w:rsidRPr="00487891">
        <w:rPr>
          <w:rFonts w:ascii="Comic Sans MS" w:hAnsi="Comic Sans MS"/>
          <w:b/>
        </w:rPr>
        <w:t xml:space="preserve">  - 6 – 9  - 8</w:t>
      </w:r>
      <w:r>
        <w:rPr>
          <w:rFonts w:ascii="Comic Sans MS" w:hAnsi="Comic Sans MS"/>
        </w:rPr>
        <w:t xml:space="preserve">  ‘’  rakamları ile oluşturabileceğimiz </w:t>
      </w:r>
      <w:r w:rsidRPr="001165F5">
        <w:rPr>
          <w:rFonts w:ascii="Comic Sans MS" w:hAnsi="Comic Sans MS"/>
          <w:b/>
        </w:rPr>
        <w:t>en büyük sayı kaçtır?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A-üç bin altı yüz seksen dokuz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bin dokuz yüz seksen üç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C-dokuz bin sekiz yüz altmış iki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D-dokuz bin altı yüz otuz sekiz</w:t>
      </w: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 ‘</w:t>
      </w:r>
      <w:r w:rsidRPr="00A57D1B">
        <w:rPr>
          <w:rFonts w:ascii="Comic Sans MS" w:hAnsi="Comic Sans MS"/>
          <w:b/>
        </w:rPr>
        <w:t>’ altı  binlik  +   dört yüzlük  +  dört onluk  +  bir birlik</w:t>
      </w:r>
      <w:r>
        <w:rPr>
          <w:rFonts w:ascii="Comic Sans MS" w:hAnsi="Comic Sans MS"/>
        </w:rPr>
        <w:t xml:space="preserve"> ‘ ten oluşan sayı kaçtır?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A-6.441                          B-644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C-6.414                          D-6819</w:t>
      </w: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seçeneklerin hangisinde verilen sayının okunuşu </w:t>
      </w:r>
      <w:r w:rsidRPr="001165F5">
        <w:rPr>
          <w:rFonts w:ascii="Comic Sans MS" w:hAnsi="Comic Sans MS"/>
          <w:b/>
        </w:rPr>
        <w:t>yanlış verilmiştir?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4403   – kırk bin dört yüz kırk üç 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9011     – Dokuz bin on bir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1453    – bin dört yüz elli üç</w:t>
      </w: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593     – beş yüz doksan üç</w:t>
      </w:r>
    </w:p>
    <w:p w:rsidR="00597B12" w:rsidRDefault="00597B12" w:rsidP="00573B9B">
      <w:pPr>
        <w:spacing w:after="0"/>
        <w:rPr>
          <w:rFonts w:ascii="Comic Sans MS" w:hAnsi="Comic Sans MS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0"/>
        <w:gridCol w:w="1308"/>
        <w:gridCol w:w="1308"/>
        <w:gridCol w:w="1308"/>
      </w:tblGrid>
      <w:tr w:rsidR="00597B12" w:rsidRPr="008B46DE" w:rsidTr="008B46DE">
        <w:tc>
          <w:tcPr>
            <w:tcW w:w="1200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505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550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500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555</w:t>
            </w:r>
          </w:p>
        </w:tc>
      </w:tr>
      <w:tr w:rsidR="00597B12" w:rsidRPr="008B46DE" w:rsidTr="008B46DE">
        <w:tc>
          <w:tcPr>
            <w:tcW w:w="1200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a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b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c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d</w:t>
            </w:r>
          </w:p>
        </w:tc>
      </w:tr>
    </w:tbl>
    <w:p w:rsidR="00597B12" w:rsidRPr="00487891" w:rsidRDefault="00597B12" w:rsidP="00573B9B">
      <w:pPr>
        <w:spacing w:after="0"/>
        <w:rPr>
          <w:rFonts w:ascii="Comic Sans MS" w:hAnsi="Comic Sans MS"/>
          <w:sz w:val="10"/>
          <w:szCs w:val="10"/>
        </w:rPr>
      </w:pPr>
    </w:p>
    <w:p w:rsidR="00597B12" w:rsidRDefault="00597B12" w:rsidP="00573B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 Yukarıdaki sayıların büyükten küçüğe sıralanışı hangi seçenekte </w:t>
      </w:r>
      <w:r w:rsidRPr="001165F5">
        <w:rPr>
          <w:rFonts w:ascii="Comic Sans MS" w:hAnsi="Comic Sans MS"/>
          <w:b/>
        </w:rPr>
        <w:t>doğru olarak verilmiştir?</w:t>
      </w:r>
    </w:p>
    <w:p w:rsidR="00597B12" w:rsidRDefault="00597B12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 &gt; b &gt; c &gt; d                    B- b &gt; c &gt; d &gt; a</w:t>
      </w:r>
    </w:p>
    <w:p w:rsidR="00597B12" w:rsidRDefault="00597B12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b &gt; a &gt; d &gt; c                    D- d &gt; b &gt; a &gt; c</w:t>
      </w: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 Ali 15 kalem aldı. Ali’ye 10 kalem annesi , 6 kalem ablası ve 20 kalem de babası verdi.Ali’nin </w:t>
      </w:r>
      <w:r w:rsidRPr="001165F5">
        <w:rPr>
          <w:rFonts w:ascii="Comic Sans MS" w:hAnsi="Comic Sans MS"/>
          <w:b/>
        </w:rPr>
        <w:t>toplam kaç tane kalemi</w:t>
      </w:r>
      <w:r>
        <w:rPr>
          <w:rFonts w:ascii="Comic Sans MS" w:hAnsi="Comic Sans MS"/>
        </w:rPr>
        <w:t xml:space="preserve"> olmuştur?</w:t>
      </w: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           B-20              C-51               D-65</w:t>
      </w:r>
    </w:p>
    <w:p w:rsidR="00597B12" w:rsidRDefault="00597B12" w:rsidP="00FB274F">
      <w:pPr>
        <w:spacing w:after="0"/>
        <w:rPr>
          <w:rFonts w:ascii="Comic Sans MS" w:hAnsi="Comic Sans MS"/>
        </w:rPr>
      </w:pPr>
    </w:p>
    <w:p w:rsidR="00597B12" w:rsidRDefault="00597B12" w:rsidP="00FB274F">
      <w:pPr>
        <w:spacing w:after="0"/>
        <w:rPr>
          <w:rFonts w:ascii="Comic Sans MS" w:hAnsi="Comic Sans MS"/>
        </w:rPr>
      </w:pP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8-Bir terzi </w:t>
      </w:r>
      <w:smartTag w:uri="urn:schemas-microsoft-com:office:smarttags" w:element="metricconverter">
        <w:smartTagPr>
          <w:attr w:name="ProductID" w:val="100 metre"/>
        </w:smartTagPr>
        <w:r>
          <w:rPr>
            <w:rFonts w:ascii="Comic Sans MS" w:hAnsi="Comic Sans MS"/>
          </w:rPr>
          <w:t>100 metre</w:t>
        </w:r>
      </w:smartTag>
      <w:r>
        <w:rPr>
          <w:rFonts w:ascii="Comic Sans MS" w:hAnsi="Comic Sans MS"/>
        </w:rPr>
        <w:t xml:space="preserve"> uzunluğundaki bir top kumaşın 25 metresini sattı. Kalan kumaşın  30 metresi ile elbise dikti. Buna göre kaç metre kumaş</w:t>
      </w:r>
      <w:r w:rsidRPr="001165F5">
        <w:rPr>
          <w:rFonts w:ascii="Comic Sans MS" w:hAnsi="Comic Sans MS"/>
          <w:b/>
        </w:rPr>
        <w:t xml:space="preserve"> kalmıştır?</w:t>
      </w: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A-8               B-20              C-28              D-45  </w:t>
      </w:r>
    </w:p>
    <w:p w:rsidR="00597B12" w:rsidRDefault="00597B12" w:rsidP="00FB274F">
      <w:pPr>
        <w:spacing w:after="0"/>
        <w:rPr>
          <w:rFonts w:ascii="Comic Sans MS" w:hAnsi="Comic Sans MS"/>
        </w:rPr>
      </w:pPr>
    </w:p>
    <w:p w:rsidR="00597B12" w:rsidRDefault="00597B12" w:rsidP="00FB274F">
      <w:pPr>
        <w:spacing w:after="0"/>
        <w:rPr>
          <w:rFonts w:ascii="Comic Sans MS" w:hAnsi="Comic Sans MS"/>
        </w:rPr>
      </w:pP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 sayıların hangisinin yüzler basamağında ve on binler basamağında 5 rakamı vardır?</w:t>
      </w: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A-34605                          B-60054</w:t>
      </w: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C-54515                           D-52448</w:t>
      </w:r>
    </w:p>
    <w:p w:rsidR="00597B12" w:rsidRDefault="00597B12" w:rsidP="00FB274F">
      <w:pPr>
        <w:spacing w:after="0"/>
        <w:rPr>
          <w:rFonts w:ascii="Comic Sans MS" w:hAnsi="Comic Sans MS"/>
        </w:rPr>
      </w:pPr>
    </w:p>
    <w:p w:rsidR="00597B12" w:rsidRDefault="00597B12" w:rsidP="00FB274F">
      <w:pPr>
        <w:spacing w:after="0"/>
        <w:rPr>
          <w:rFonts w:ascii="Comic Sans MS" w:hAnsi="Comic Sans MS"/>
        </w:rPr>
      </w:pP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 ‘’ </w:t>
      </w:r>
      <w:r w:rsidRPr="001165F5">
        <w:rPr>
          <w:rFonts w:ascii="Comic Sans MS" w:hAnsi="Comic Sans MS"/>
          <w:b/>
        </w:rPr>
        <w:t>52 – 54 – 56 – 58 – 60</w:t>
      </w:r>
      <w:r>
        <w:rPr>
          <w:rFonts w:ascii="Comic Sans MS" w:hAnsi="Comic Sans MS"/>
        </w:rPr>
        <w:t xml:space="preserve"> ‘’ sayılarının toplamı kaç eder?</w:t>
      </w: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                                      B-280</w:t>
      </w:r>
    </w:p>
    <w:p w:rsidR="00597B12" w:rsidRDefault="00597B12" w:rsidP="00FB274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C-350                                       D-460</w:t>
      </w:r>
    </w:p>
    <w:p w:rsidR="00597B12" w:rsidRDefault="00597B12" w:rsidP="00FB274F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00"/>
      </w:tblGrid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11-Aşağıdaki sayıların </w:t>
            </w:r>
            <w:r w:rsidRPr="008B46DE">
              <w:rPr>
                <w:rFonts w:ascii="Comic Sans MS" w:hAnsi="Comic Sans MS"/>
                <w:b/>
              </w:rPr>
              <w:t>okunuşlarını yazınız</w:t>
            </w:r>
            <w:r w:rsidRPr="008B46DE">
              <w:rPr>
                <w:rFonts w:ascii="Comic Sans MS" w:hAnsi="Comic Sans MS"/>
              </w:rPr>
              <w:t xml:space="preserve">. 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(4 puan 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53"/>
              <w:gridCol w:w="4121"/>
            </w:tblGrid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109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1592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6534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20107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12-Okunuşları verilen sayıları rakamlarla yazınız. (4 puan 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73"/>
              <w:gridCol w:w="1396"/>
            </w:tblGrid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İki bin yüz yirmi iki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Altı bin beş yüz seksen sekiz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On bin sekiz yüz altı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Otuz üç bin dokuz yüz on bir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13-Aşağıdaki sayıların arasına  ‘</w:t>
            </w:r>
            <w:r w:rsidRPr="008B46DE">
              <w:rPr>
                <w:rFonts w:ascii="Comic Sans MS" w:hAnsi="Comic Sans MS"/>
                <w:b/>
              </w:rPr>
              <w:t>’  &gt;  ,  &lt; ‘’</w:t>
            </w:r>
            <w:r w:rsidRPr="008B46DE">
              <w:rPr>
                <w:rFonts w:ascii="Comic Sans MS" w:hAnsi="Comic Sans MS"/>
              </w:rPr>
              <w:t xml:space="preserve">  işaretlerinden  uygun olanı yazınız.( 4 puan )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202     …………  222               5826   …………  5608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19978  …………  19599            6060 ……………6066</w:t>
            </w: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9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4"/>
              <w:gridCol w:w="352"/>
              <w:gridCol w:w="351"/>
              <w:gridCol w:w="299"/>
              <w:gridCol w:w="299"/>
              <w:gridCol w:w="351"/>
              <w:gridCol w:w="351"/>
              <w:gridCol w:w="351"/>
              <w:gridCol w:w="300"/>
              <w:gridCol w:w="299"/>
              <w:gridCol w:w="307"/>
              <w:gridCol w:w="351"/>
              <w:gridCol w:w="351"/>
              <w:gridCol w:w="351"/>
              <w:gridCol w:w="307"/>
            </w:tblGrid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14-Aşağıdaki bölme işlemlerini yapınız. (6 puan )</w:t>
            </w: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15-Aşağıdaki şekillerin simetri doğrusunu çiziniz.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( 4 puan)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_x0000_s1026" type="#_x0000_t57" style="position:absolute;margin-left:166.65pt;margin-top:4.7pt;width:57.75pt;height:64.05pt;z-index:251653120"/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7" type="#_x0000_t5" style="position:absolute;margin-left:86.6pt;margin-top:4.7pt;width:56.25pt;height:64.05pt;z-index:251654144"/>
              </w:pict>
            </w: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8" type="#_x0000_t96" style="position:absolute;margin-left:5.4pt;margin-top:12.2pt;width:56.25pt;height:64.05pt;z-index:251652096"/>
              </w:pic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  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_x0000_s1029" type="#_x0000_t69" style="position:absolute;margin-left:47.35pt;margin-top:9.25pt;width:152.55pt;height:36pt;z-index:251655168"/>
              </w:pict>
            </w:r>
            <w:r w:rsidRPr="008B46DE">
              <w:rPr>
                <w:rFonts w:ascii="Comic Sans MS" w:hAnsi="Comic Sans MS"/>
              </w:rPr>
              <w:t xml:space="preserve">                               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8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46"/>
              <w:gridCol w:w="352"/>
              <w:gridCol w:w="351"/>
              <w:gridCol w:w="330"/>
              <w:gridCol w:w="346"/>
              <w:gridCol w:w="351"/>
              <w:gridCol w:w="351"/>
              <w:gridCol w:w="351"/>
              <w:gridCol w:w="332"/>
              <w:gridCol w:w="346"/>
              <w:gridCol w:w="351"/>
              <w:gridCol w:w="351"/>
              <w:gridCol w:w="351"/>
              <w:gridCol w:w="351"/>
            </w:tblGrid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16-Aşağıdaki çarpma  işlemlerini yapınız.(6puan )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8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46"/>
              <w:gridCol w:w="352"/>
              <w:gridCol w:w="351"/>
              <w:gridCol w:w="338"/>
              <w:gridCol w:w="338"/>
              <w:gridCol w:w="351"/>
              <w:gridCol w:w="351"/>
              <w:gridCol w:w="351"/>
              <w:gridCol w:w="340"/>
              <w:gridCol w:w="338"/>
              <w:gridCol w:w="351"/>
              <w:gridCol w:w="351"/>
              <w:gridCol w:w="351"/>
              <w:gridCol w:w="351"/>
            </w:tblGrid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17-Aşağıdaki toplama işlemlerini yapınız.(6puan )</w:t>
            </w: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8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46"/>
              <w:gridCol w:w="352"/>
              <w:gridCol w:w="351"/>
              <w:gridCol w:w="338"/>
              <w:gridCol w:w="338"/>
              <w:gridCol w:w="351"/>
              <w:gridCol w:w="351"/>
              <w:gridCol w:w="351"/>
              <w:gridCol w:w="340"/>
              <w:gridCol w:w="338"/>
              <w:gridCol w:w="351"/>
              <w:gridCol w:w="351"/>
              <w:gridCol w:w="351"/>
              <w:gridCol w:w="351"/>
            </w:tblGrid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18-Aşağıdaki çıkarma işlemlerini yapınız.(6puan )</w:t>
            </w: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19-Aşağıdaki sayıları istenilen şekilde yuvarlayınız.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( 4 puan )  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656"/>
              <w:gridCol w:w="1656"/>
              <w:gridCol w:w="1657"/>
            </w:tblGrid>
            <w:tr w:rsidR="00597B12" w:rsidRPr="008B46DE" w:rsidTr="008B46DE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597B12" w:rsidRPr="008B46DE" w:rsidTr="008B46DE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181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206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  <w:noProof/>
              </w:rPr>
              <w:object w:dxaOrig="4906" w:dyaOrig="32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i1025" type="#_x0000_t75" style="width:245.25pt;height:162.75pt;visibility:visible" o:ole="">
                  <v:imagedata r:id="rId7" o:title="" cropbottom="-101f"/>
                  <o:lock v:ext="edit" aspectratio="f"/>
                </v:shape>
                <o:OLEObject Type="Embed" ProgID="Excel.Chart.8" ShapeID="Grafik 1" DrawAspect="Content" ObjectID="_1482177303" r:id="rId8"/>
              </w:objec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20-Soruları tabloya göre cevaplayınız. ( 6 puan )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En kalabalık sınıf hangisi 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……………………………………………</w:t>
            </w:r>
          </w:p>
          <w:p w:rsidR="00597B12" w:rsidRPr="008B46DE" w:rsidRDefault="00597B12" w:rsidP="008B46DE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Öğrenci sayısı en az olan sınıf hangisi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……………………………………………</w:t>
            </w:r>
          </w:p>
          <w:p w:rsidR="00597B12" w:rsidRPr="008B46DE" w:rsidRDefault="00597B12" w:rsidP="008B46DE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Okuldaki tüm 4.sınıf öğrenci sayısı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……………………………………………</w:t>
            </w:r>
          </w:p>
        </w:tc>
      </w:tr>
    </w:tbl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2773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277370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jc w:val="right"/>
        <w:rPr>
          <w:rFonts w:ascii="Comic Sans MS" w:hAnsi="Comic Sans MS"/>
        </w:rPr>
      </w:pPr>
      <w:hyperlink r:id="rId9" w:history="1">
        <w:r w:rsidRPr="00874251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p w:rsidR="00597B12" w:rsidRDefault="00597B12" w:rsidP="001165F5">
      <w:pPr>
        <w:spacing w:after="0"/>
        <w:jc w:val="right"/>
        <w:rPr>
          <w:rFonts w:ascii="Comic Sans MS" w:hAnsi="Comic Sans MS"/>
        </w:rPr>
      </w:pPr>
    </w:p>
    <w:p w:rsidR="00597B12" w:rsidRDefault="00597B12" w:rsidP="001165F5">
      <w:pPr>
        <w:spacing w:after="0"/>
        <w:jc w:val="right"/>
        <w:rPr>
          <w:rFonts w:ascii="Comic Sans MS" w:hAnsi="Comic Sans MS"/>
        </w:rPr>
      </w:pPr>
    </w:p>
    <w:p w:rsidR="00597B12" w:rsidRDefault="00597B12" w:rsidP="001165F5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 İlkokulu 4 / B</w:t>
      </w:r>
    </w:p>
    <w:p w:rsidR="00597B12" w:rsidRDefault="00597B12" w:rsidP="001165F5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Matematik  1.Dönem 3.Yazılısı</w:t>
      </w:r>
    </w:p>
    <w:p w:rsidR="00597B12" w:rsidRDefault="00597B12" w:rsidP="001165F5">
      <w:pPr>
        <w:spacing w:after="0"/>
        <w:jc w:val="center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  Reyyan 5 yaşındadır. Annesi Özlem’in yaşı ise Reyyan’ nın yaşından 30 fazladır. Babası Bilal ise 37 yaşındadır. Buna göre  </w:t>
      </w:r>
      <w:r w:rsidRPr="001165F5">
        <w:rPr>
          <w:rFonts w:ascii="Comic Sans MS" w:hAnsi="Comic Sans MS"/>
          <w:b/>
        </w:rPr>
        <w:t>üçünün yaşları toplamı</w:t>
      </w:r>
      <w:r>
        <w:rPr>
          <w:rFonts w:ascii="Comic Sans MS" w:hAnsi="Comic Sans MS"/>
        </w:rPr>
        <w:t xml:space="preserve"> kaçtır?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A-35             B-46             C-52           </w:t>
      </w:r>
      <w:r w:rsidRPr="0058559A">
        <w:rPr>
          <w:rFonts w:ascii="Comic Sans MS" w:hAnsi="Comic Sans MS"/>
          <w:highlight w:val="cyan"/>
        </w:rPr>
        <w:t>D-77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 işlemlerden hangisi </w:t>
      </w:r>
      <w:r w:rsidRPr="001165F5">
        <w:rPr>
          <w:rFonts w:ascii="Comic Sans MS" w:hAnsi="Comic Sans MS"/>
          <w:b/>
        </w:rPr>
        <w:t>yanlıştır?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 x 10 = 120                     </w:t>
      </w:r>
      <w:r w:rsidRPr="0058559A">
        <w:rPr>
          <w:rFonts w:ascii="Comic Sans MS" w:hAnsi="Comic Sans MS"/>
          <w:highlight w:val="cyan"/>
        </w:rPr>
        <w:t>B- 11 x 11 = 101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C- 5 x 5 = 25                        D-  0 x 30 = 0 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    ‘’  </w:t>
      </w:r>
      <w:r>
        <w:rPr>
          <w:rFonts w:ascii="Comic Sans MS" w:hAnsi="Comic Sans MS"/>
          <w:b/>
        </w:rPr>
        <w:t>2</w:t>
      </w:r>
      <w:r w:rsidRPr="00487891">
        <w:rPr>
          <w:rFonts w:ascii="Comic Sans MS" w:hAnsi="Comic Sans MS"/>
          <w:b/>
        </w:rPr>
        <w:t xml:space="preserve">  - 6 – 9  - 8</w:t>
      </w:r>
      <w:r>
        <w:rPr>
          <w:rFonts w:ascii="Comic Sans MS" w:hAnsi="Comic Sans MS"/>
        </w:rPr>
        <w:t xml:space="preserve">  ‘’  rakamları ile oluşturabileceğimiz </w:t>
      </w:r>
      <w:r w:rsidRPr="001165F5">
        <w:rPr>
          <w:rFonts w:ascii="Comic Sans MS" w:hAnsi="Comic Sans MS"/>
          <w:b/>
        </w:rPr>
        <w:t>en büyük sayı kaçtır?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A-üç bin altı yüz seksen dokuz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bin dokuz yüz seksen üç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C-dokuz bin sekiz yüz altmış iki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D-dokuz bin altı yüz otuz sekiz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  ‘</w:t>
      </w:r>
      <w:r w:rsidRPr="00A57D1B">
        <w:rPr>
          <w:rFonts w:ascii="Comic Sans MS" w:hAnsi="Comic Sans MS"/>
          <w:b/>
        </w:rPr>
        <w:t>’ altı  binlik  +   dört yüzlük  +  dört onluk  +  bir birlik</w:t>
      </w:r>
      <w:r>
        <w:rPr>
          <w:rFonts w:ascii="Comic Sans MS" w:hAnsi="Comic Sans MS"/>
        </w:rPr>
        <w:t xml:space="preserve"> ‘ ten oluşan sayı kaçtır?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A-6.441</w:t>
      </w:r>
      <w:r>
        <w:rPr>
          <w:rFonts w:ascii="Comic Sans MS" w:hAnsi="Comic Sans MS"/>
        </w:rPr>
        <w:t xml:space="preserve">                          B-644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C-6.414                          D-6819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 seçeneklerin hangisinde verilen sayının okunuşu </w:t>
      </w:r>
      <w:r w:rsidRPr="001165F5">
        <w:rPr>
          <w:rFonts w:ascii="Comic Sans MS" w:hAnsi="Comic Sans MS"/>
          <w:b/>
        </w:rPr>
        <w:t>yanlış verilmiştir?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A-  4403   – kırk bin dört yüz kırk üç</w:t>
      </w:r>
      <w:r>
        <w:rPr>
          <w:rFonts w:ascii="Comic Sans MS" w:hAnsi="Comic Sans MS"/>
        </w:rPr>
        <w:t xml:space="preserve"> 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9011     – Dokuz bin on bir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1453    – bin dört yüz elli üç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593     – beş yüz doksan üç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0"/>
        <w:gridCol w:w="1308"/>
        <w:gridCol w:w="1308"/>
        <w:gridCol w:w="1308"/>
      </w:tblGrid>
      <w:tr w:rsidR="00597B12" w:rsidRPr="008B46DE" w:rsidTr="008B46DE">
        <w:tc>
          <w:tcPr>
            <w:tcW w:w="1200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505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550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500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555</w:t>
            </w:r>
          </w:p>
        </w:tc>
      </w:tr>
      <w:tr w:rsidR="00597B12" w:rsidRPr="008B46DE" w:rsidTr="008B46DE">
        <w:tc>
          <w:tcPr>
            <w:tcW w:w="1200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a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b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c</w:t>
            </w:r>
          </w:p>
        </w:tc>
        <w:tc>
          <w:tcPr>
            <w:tcW w:w="1308" w:type="dxa"/>
            <w:shd w:val="clear" w:color="auto" w:fill="F2DBDB"/>
          </w:tcPr>
          <w:p w:rsidR="00597B12" w:rsidRPr="008B46DE" w:rsidRDefault="00597B12" w:rsidP="008B46DE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d</w:t>
            </w:r>
          </w:p>
        </w:tc>
      </w:tr>
    </w:tbl>
    <w:p w:rsidR="00597B12" w:rsidRPr="00487891" w:rsidRDefault="00597B12" w:rsidP="001165F5">
      <w:pPr>
        <w:spacing w:after="0"/>
        <w:rPr>
          <w:rFonts w:ascii="Comic Sans MS" w:hAnsi="Comic Sans MS"/>
          <w:sz w:val="10"/>
          <w:szCs w:val="10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 Yukarıdaki sayıların büyükten küçüğe sıralanışı hangi seçenekte </w:t>
      </w:r>
      <w:r w:rsidRPr="001165F5">
        <w:rPr>
          <w:rFonts w:ascii="Comic Sans MS" w:hAnsi="Comic Sans MS"/>
          <w:b/>
        </w:rPr>
        <w:t>doğru olarak verilmiştir?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a &gt; b &gt; c &gt; d                    B- b &gt; c &gt; d &gt; a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b &gt; a &gt; d &gt; c                    </w:t>
      </w:r>
      <w:r w:rsidRPr="0058559A">
        <w:rPr>
          <w:rFonts w:ascii="Comic Sans MS" w:hAnsi="Comic Sans MS"/>
          <w:highlight w:val="cyan"/>
        </w:rPr>
        <w:t>D- d &gt; b &gt; a &gt; c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 Ali 15 kalem aldı. Ali’ye 10 kalem annesi , 6 kalem ablası ve 20 kalem de babası verdi.Ali’nin </w:t>
      </w:r>
      <w:r w:rsidRPr="001165F5">
        <w:rPr>
          <w:rFonts w:ascii="Comic Sans MS" w:hAnsi="Comic Sans MS"/>
          <w:b/>
        </w:rPr>
        <w:t>toplam kaç tane kalemi</w:t>
      </w:r>
      <w:r>
        <w:rPr>
          <w:rFonts w:ascii="Comic Sans MS" w:hAnsi="Comic Sans MS"/>
        </w:rPr>
        <w:t xml:space="preserve"> olmuştur?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            B-20              </w:t>
      </w:r>
      <w:r w:rsidRPr="0058559A">
        <w:rPr>
          <w:rFonts w:ascii="Comic Sans MS" w:hAnsi="Comic Sans MS"/>
          <w:highlight w:val="cyan"/>
        </w:rPr>
        <w:t>C-51</w:t>
      </w:r>
      <w:r>
        <w:rPr>
          <w:rFonts w:ascii="Comic Sans MS" w:hAnsi="Comic Sans MS"/>
        </w:rPr>
        <w:t xml:space="preserve">               D-65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8-Bir terzi </w:t>
      </w:r>
      <w:smartTag w:uri="urn:schemas-microsoft-com:office:smarttags" w:element="metricconverter">
        <w:smartTagPr>
          <w:attr w:name="ProductID" w:val="100 metre"/>
        </w:smartTagPr>
        <w:r>
          <w:rPr>
            <w:rFonts w:ascii="Comic Sans MS" w:hAnsi="Comic Sans MS"/>
          </w:rPr>
          <w:t>100 metre</w:t>
        </w:r>
      </w:smartTag>
      <w:r>
        <w:rPr>
          <w:rFonts w:ascii="Comic Sans MS" w:hAnsi="Comic Sans MS"/>
        </w:rPr>
        <w:t xml:space="preserve"> uzunluğundaki bir top kumaşın 25 metresini sattı. Kalan kumaşın  30 metresi ile elbise dikti. Buna göre kaç metre kumaş</w:t>
      </w:r>
      <w:r w:rsidRPr="001165F5">
        <w:rPr>
          <w:rFonts w:ascii="Comic Sans MS" w:hAnsi="Comic Sans MS"/>
          <w:b/>
        </w:rPr>
        <w:t xml:space="preserve"> kalmıştır?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A-8               B-20              C-28              </w:t>
      </w:r>
      <w:r w:rsidRPr="0058559A">
        <w:rPr>
          <w:rFonts w:ascii="Comic Sans MS" w:hAnsi="Comic Sans MS"/>
          <w:highlight w:val="cyan"/>
        </w:rPr>
        <w:t>D-45</w:t>
      </w:r>
      <w:r>
        <w:rPr>
          <w:rFonts w:ascii="Comic Sans MS" w:hAnsi="Comic Sans MS"/>
        </w:rPr>
        <w:t xml:space="preserve">  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 sayıların hangisinin yüzler basamağında ve on binler basamağında 5 rakamı vardır?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A-34605                          B-60054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 w:rsidRPr="0058559A">
        <w:rPr>
          <w:rFonts w:ascii="Comic Sans MS" w:hAnsi="Comic Sans MS"/>
          <w:highlight w:val="cyan"/>
        </w:rPr>
        <w:t>C-54515</w:t>
      </w:r>
      <w:r>
        <w:rPr>
          <w:rFonts w:ascii="Comic Sans MS" w:hAnsi="Comic Sans MS"/>
        </w:rPr>
        <w:t xml:space="preserve">                           D-52448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 ‘’ </w:t>
      </w:r>
      <w:r w:rsidRPr="001165F5">
        <w:rPr>
          <w:rFonts w:ascii="Comic Sans MS" w:hAnsi="Comic Sans MS"/>
          <w:b/>
        </w:rPr>
        <w:t>52 – 54 – 56 – 58 – 60</w:t>
      </w:r>
      <w:r>
        <w:rPr>
          <w:rFonts w:ascii="Comic Sans MS" w:hAnsi="Comic Sans MS"/>
        </w:rPr>
        <w:t xml:space="preserve"> ‘’ sayılarının toplamı kaç eder?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A-200                                      </w:t>
      </w:r>
      <w:r w:rsidRPr="0058559A">
        <w:rPr>
          <w:rFonts w:ascii="Comic Sans MS" w:hAnsi="Comic Sans MS"/>
          <w:highlight w:val="cyan"/>
        </w:rPr>
        <w:t>B-280</w:t>
      </w: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C-350                                       D-460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00"/>
      </w:tblGrid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11-Aşağıdaki sayıların </w:t>
            </w:r>
            <w:r w:rsidRPr="008B46DE">
              <w:rPr>
                <w:rFonts w:ascii="Comic Sans MS" w:hAnsi="Comic Sans MS"/>
                <w:b/>
              </w:rPr>
              <w:t>okunuşlarını yazınız</w:t>
            </w:r>
            <w:r w:rsidRPr="008B46DE">
              <w:rPr>
                <w:rFonts w:ascii="Comic Sans MS" w:hAnsi="Comic Sans MS"/>
              </w:rPr>
              <w:t xml:space="preserve">. 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(4 puan 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853"/>
              <w:gridCol w:w="4121"/>
            </w:tblGrid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109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Yüz dokuz</w:t>
                  </w:r>
                </w:p>
              </w:tc>
            </w:tr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1592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Bin beş yüz doksan iki</w:t>
                  </w:r>
                </w:p>
              </w:tc>
            </w:tr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6534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Altı bin beş yüz otuz dört</w:t>
                  </w:r>
                </w:p>
              </w:tc>
            </w:tr>
            <w:tr w:rsidR="00597B12" w:rsidRPr="008B46DE" w:rsidTr="008B46DE">
              <w:tc>
                <w:tcPr>
                  <w:tcW w:w="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20107</w:t>
                  </w:r>
                </w:p>
              </w:tc>
              <w:tc>
                <w:tcPr>
                  <w:tcW w:w="4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48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Yirmi bin yüz yedi</w:t>
                  </w:r>
                </w:p>
              </w:tc>
            </w:tr>
          </w:tbl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12-Okunuşları verilen sayıları rakamlarla yazınız. (4 puan 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73"/>
              <w:gridCol w:w="1396"/>
            </w:tblGrid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İki bin yüz yirmi iki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2122</w:t>
                  </w:r>
                </w:p>
              </w:tc>
            </w:tr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Altı bin beş yüz seksen sekiz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6588</w:t>
                  </w:r>
                </w:p>
              </w:tc>
            </w:tr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On bin sekiz yüz altı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10806</w:t>
                  </w:r>
                </w:p>
              </w:tc>
            </w:tr>
            <w:tr w:rsidR="00597B12" w:rsidRPr="008B46DE" w:rsidTr="008B46DE">
              <w:tc>
                <w:tcPr>
                  <w:tcW w:w="35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Otuz üç bin dokuz yüz on bir</w:t>
                  </w:r>
                </w:p>
              </w:tc>
              <w:tc>
                <w:tcPr>
                  <w:tcW w:w="1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36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33911</w:t>
                  </w:r>
                </w:p>
              </w:tc>
            </w:tr>
          </w:tbl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13-Aşağıdaki sayıların arasına  ‘</w:t>
            </w:r>
            <w:r w:rsidRPr="008B46DE">
              <w:rPr>
                <w:rFonts w:ascii="Comic Sans MS" w:hAnsi="Comic Sans MS"/>
                <w:b/>
              </w:rPr>
              <w:t>’  &gt;  ,  &lt; ‘’</w:t>
            </w:r>
            <w:r w:rsidRPr="008B46DE">
              <w:rPr>
                <w:rFonts w:ascii="Comic Sans MS" w:hAnsi="Comic Sans MS"/>
              </w:rPr>
              <w:t xml:space="preserve">  işaretlerinden  uygun olanı yazınız.( 4 puan )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202     …</w:t>
            </w:r>
            <w:r w:rsidRPr="008B46DE">
              <w:rPr>
                <w:rFonts w:ascii="Comic Sans MS" w:hAnsi="Comic Sans MS"/>
                <w:highlight w:val="cyan"/>
              </w:rPr>
              <w:t>&lt;</w:t>
            </w:r>
            <w:r w:rsidRPr="008B46DE">
              <w:rPr>
                <w:rFonts w:ascii="Comic Sans MS" w:hAnsi="Comic Sans MS"/>
              </w:rPr>
              <w:t>……  222               5826   ……</w:t>
            </w:r>
            <w:r w:rsidRPr="008B46DE">
              <w:rPr>
                <w:rFonts w:ascii="Comic Sans MS" w:hAnsi="Comic Sans MS"/>
                <w:highlight w:val="cyan"/>
              </w:rPr>
              <w:t>&gt;</w:t>
            </w:r>
            <w:r w:rsidRPr="008B46DE">
              <w:rPr>
                <w:rFonts w:ascii="Comic Sans MS" w:hAnsi="Comic Sans MS"/>
              </w:rPr>
              <w:t>……  5608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19978  …</w:t>
            </w:r>
            <w:r w:rsidRPr="008B46DE">
              <w:rPr>
                <w:rFonts w:ascii="Comic Sans MS" w:hAnsi="Comic Sans MS"/>
                <w:highlight w:val="cyan"/>
              </w:rPr>
              <w:t>&gt;</w:t>
            </w:r>
            <w:r w:rsidRPr="008B46DE">
              <w:rPr>
                <w:rFonts w:ascii="Comic Sans MS" w:hAnsi="Comic Sans MS"/>
              </w:rPr>
              <w:t>………  19599          6060 ………</w:t>
            </w:r>
            <w:r w:rsidRPr="008B46DE">
              <w:rPr>
                <w:rFonts w:ascii="Comic Sans MS" w:hAnsi="Comic Sans MS"/>
                <w:highlight w:val="cyan"/>
              </w:rPr>
              <w:t>&lt;</w:t>
            </w:r>
            <w:r w:rsidRPr="008B46DE">
              <w:rPr>
                <w:rFonts w:ascii="Comic Sans MS" w:hAnsi="Comic Sans MS"/>
              </w:rPr>
              <w:t>……6066</w:t>
            </w: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9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2"/>
              <w:gridCol w:w="352"/>
              <w:gridCol w:w="351"/>
              <w:gridCol w:w="285"/>
              <w:gridCol w:w="285"/>
              <w:gridCol w:w="351"/>
              <w:gridCol w:w="351"/>
              <w:gridCol w:w="351"/>
              <w:gridCol w:w="351"/>
              <w:gridCol w:w="285"/>
              <w:gridCol w:w="291"/>
              <w:gridCol w:w="351"/>
              <w:gridCol w:w="351"/>
              <w:gridCol w:w="351"/>
              <w:gridCol w:w="316"/>
            </w:tblGrid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3</w:t>
                  </w:r>
                </w:p>
              </w:tc>
              <w:tc>
                <w:tcPr>
                  <w:tcW w:w="30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314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14-Aşağıdaki bölme işlemlerini yapınız. (6 puan )</w:t>
            </w: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15-Aşağıdaki şekillerin simetri doğrusunu çiziniz.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158.1pt;margin-top:12.85pt;width:66.3pt;height:71.2pt;z-index:251662336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31" type="#_x0000_t32" style="position:absolute;margin-left:115.35pt;margin-top:6.1pt;width:0;height:85.45pt;z-index:251661312" o:connectortype="straight">
                  <v:stroke startarrow="block" endarrow="block"/>
                </v:shape>
              </w:pict>
            </w:r>
            <w:r w:rsidRPr="008B46DE">
              <w:rPr>
                <w:rFonts w:ascii="Comic Sans MS" w:hAnsi="Comic Sans MS"/>
              </w:rPr>
              <w:t>( 4 puan)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2" type="#_x0000_t32" style="position:absolute;margin-left:33.6pt;margin-top:4.7pt;width:.75pt;height:81.2pt;flip:x;z-index:251660288" o:connectortype="straight">
                  <v:stroke startarrow="block" endarrow="block"/>
                </v:shape>
              </w:pict>
            </w:r>
            <w:r>
              <w:rPr>
                <w:noProof/>
              </w:rPr>
              <w:pict>
                <v:shape id="_x0000_s1033" type="#_x0000_t57" style="position:absolute;margin-left:166.65pt;margin-top:4.7pt;width:57.75pt;height:64.05pt;z-index:251657216"/>
              </w:pict>
            </w:r>
            <w:r>
              <w:rPr>
                <w:noProof/>
              </w:rPr>
              <w:pict>
                <v:shape id="_x0000_s1034" type="#_x0000_t5" style="position:absolute;margin-left:86.6pt;margin-top:4.7pt;width:56.25pt;height:64.05pt;z-index:251658240"/>
              </w:pict>
            </w:r>
            <w:r>
              <w:rPr>
                <w:noProof/>
              </w:rPr>
              <w:pict>
                <v:shape id="_x0000_s1035" type="#_x0000_t96" style="position:absolute;margin-left:5.4pt;margin-top:12.2pt;width:56.25pt;height:64.05pt;z-index:251656192"/>
              </w:pic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  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6" type="#_x0000_t69" style="position:absolute;margin-left:47.35pt;margin-top:9.25pt;width:152.55pt;height:36pt;z-index:251659264"/>
              </w:pict>
            </w:r>
            <w:r w:rsidRPr="008B46DE">
              <w:rPr>
                <w:rFonts w:ascii="Comic Sans MS" w:hAnsi="Comic Sans MS"/>
              </w:rPr>
              <w:t xml:space="preserve">                               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37" type="#_x0000_t32" style="position:absolute;margin-left:16.35pt;margin-top:9.8pt;width:222pt;height:2.25pt;z-index:251663360" o:connectortype="straight">
                  <v:stroke startarrow="block" endarrow="block"/>
                </v:shape>
              </w:pic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8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1"/>
              <w:gridCol w:w="352"/>
              <w:gridCol w:w="351"/>
              <w:gridCol w:w="323"/>
              <w:gridCol w:w="351"/>
              <w:gridCol w:w="351"/>
              <w:gridCol w:w="351"/>
              <w:gridCol w:w="351"/>
              <w:gridCol w:w="324"/>
              <w:gridCol w:w="351"/>
              <w:gridCol w:w="351"/>
              <w:gridCol w:w="351"/>
              <w:gridCol w:w="351"/>
              <w:gridCol w:w="351"/>
            </w:tblGrid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b/>
                      <w:highlight w:val="cyan"/>
                    </w:rPr>
                    <w:t>1</w:t>
                  </w:r>
                </w:p>
              </w:tc>
              <w:tc>
                <w:tcPr>
                  <w:tcW w:w="352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6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16-Aşağıdaki çarpma  işlemlerini yapınız.(6puan )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8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51"/>
              <w:gridCol w:w="351"/>
              <w:gridCol w:w="351"/>
              <w:gridCol w:w="336"/>
              <w:gridCol w:w="338"/>
              <w:gridCol w:w="351"/>
              <w:gridCol w:w="351"/>
              <w:gridCol w:w="351"/>
              <w:gridCol w:w="338"/>
              <w:gridCol w:w="338"/>
              <w:gridCol w:w="351"/>
              <w:gridCol w:w="351"/>
              <w:gridCol w:w="351"/>
              <w:gridCol w:w="351"/>
            </w:tblGrid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7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b/>
                      <w:highlight w:val="cyan"/>
                    </w:rPr>
                    <w:t>1</w:t>
                  </w:r>
                </w:p>
              </w:tc>
              <w:tc>
                <w:tcPr>
                  <w:tcW w:w="352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17-Aşağıdaki toplama işlemlerini yapınız.(6puan )</w:t>
            </w:r>
          </w:p>
        </w:tc>
      </w:tr>
      <w:tr w:rsidR="00597B12" w:rsidRPr="008B46DE" w:rsidTr="008B46DE">
        <w:tc>
          <w:tcPr>
            <w:tcW w:w="5200" w:type="dxa"/>
          </w:tcPr>
          <w:tbl>
            <w:tblPr>
              <w:tblpPr w:leftFromText="141" w:rightFromText="141" w:tblpY="510"/>
              <w:tblOverlap w:val="never"/>
              <w:tblW w:w="48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46"/>
              <w:gridCol w:w="352"/>
              <w:gridCol w:w="351"/>
              <w:gridCol w:w="338"/>
              <w:gridCol w:w="338"/>
              <w:gridCol w:w="351"/>
              <w:gridCol w:w="351"/>
              <w:gridCol w:w="351"/>
              <w:gridCol w:w="340"/>
              <w:gridCol w:w="338"/>
              <w:gridCol w:w="351"/>
              <w:gridCol w:w="351"/>
              <w:gridCol w:w="351"/>
              <w:gridCol w:w="351"/>
            </w:tblGrid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52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</w:t>
                  </w: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7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1</w:t>
                  </w:r>
                </w:p>
              </w:tc>
            </w:tr>
            <w:tr w:rsidR="00597B12" w:rsidRPr="008B46DE" w:rsidTr="008B46DE">
              <w:trPr>
                <w:trHeight w:val="248"/>
              </w:trPr>
              <w:tc>
                <w:tcPr>
                  <w:tcW w:w="34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352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5</w:t>
                  </w: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18-Aşağıdaki çıkarma işlemlerini yapınız.(6puan )</w:t>
            </w: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19-Aşağıdaki sayıları istenilen şekilde yuvarlayınız.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( 4 puan )  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656"/>
              <w:gridCol w:w="1656"/>
              <w:gridCol w:w="1657"/>
            </w:tblGrid>
            <w:tr w:rsidR="00597B12" w:rsidRPr="008B46DE" w:rsidTr="008B46DE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Onluk</w:t>
                  </w: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Yüzlük</w:t>
                  </w:r>
                </w:p>
              </w:tc>
            </w:tr>
            <w:tr w:rsidR="00597B12" w:rsidRPr="008B46DE" w:rsidTr="008B46DE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181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180</w:t>
                  </w: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200</w:t>
                  </w:r>
                </w:p>
              </w:tc>
            </w:tr>
            <w:tr w:rsidR="00597B12" w:rsidRPr="008B46DE" w:rsidTr="008B46DE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597B12" w:rsidRPr="008B46DE" w:rsidRDefault="00597B12" w:rsidP="008B46D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8B46DE">
                    <w:rPr>
                      <w:rFonts w:ascii="Comic Sans MS" w:hAnsi="Comic Sans MS"/>
                    </w:rPr>
                    <w:t>206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200</w:t>
                  </w: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97B12" w:rsidRPr="008B46DE" w:rsidRDefault="00597B12" w:rsidP="008B46DE">
                  <w:pPr>
                    <w:spacing w:after="0"/>
                    <w:rPr>
                      <w:rFonts w:ascii="Comic Sans MS" w:hAnsi="Comic Sans MS"/>
                      <w:highlight w:val="cyan"/>
                    </w:rPr>
                  </w:pPr>
                  <w:r w:rsidRPr="008B46DE">
                    <w:rPr>
                      <w:rFonts w:ascii="Comic Sans MS" w:hAnsi="Comic Sans MS"/>
                      <w:highlight w:val="cyan"/>
                    </w:rPr>
                    <w:t>210</w:t>
                  </w:r>
                </w:p>
              </w:tc>
            </w:tr>
          </w:tbl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597B12" w:rsidRPr="008B46DE" w:rsidTr="008B46DE">
        <w:tc>
          <w:tcPr>
            <w:tcW w:w="5200" w:type="dxa"/>
            <w:tcBorders>
              <w:left w:val="nil"/>
              <w:right w:val="nil"/>
            </w:tcBorders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597B12" w:rsidRPr="008B46DE" w:rsidTr="008B46DE">
        <w:tc>
          <w:tcPr>
            <w:tcW w:w="5200" w:type="dxa"/>
          </w:tcPr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  <w:noProof/>
              </w:rPr>
              <w:object w:dxaOrig="4906" w:dyaOrig="3245">
                <v:shape id="_x0000_i1026" type="#_x0000_t75" style="width:245.25pt;height:162.75pt;visibility:visible" o:ole="">
                  <v:imagedata r:id="rId7" o:title="" cropbottom="-101f"/>
                  <o:lock v:ext="edit" aspectratio="f"/>
                </v:shape>
                <o:OLEObject Type="Embed" ProgID="Excel.Chart.8" ShapeID="_x0000_i1026" DrawAspect="Content" ObjectID="_1482177304" r:id="rId10"/>
              </w:objec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20-Soruları tabloya göre cevaplayınız. ( 6 puan )</w:t>
            </w:r>
          </w:p>
          <w:p w:rsidR="00597B12" w:rsidRPr="008B46DE" w:rsidRDefault="00597B12" w:rsidP="008B46DE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p w:rsidR="00597B12" w:rsidRPr="008B46DE" w:rsidRDefault="00597B12" w:rsidP="008B46DE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En kalabalık sınıf hangisi 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…………………</w:t>
            </w:r>
            <w:r w:rsidRPr="008B46DE">
              <w:rPr>
                <w:rFonts w:ascii="Comic Sans MS" w:hAnsi="Comic Sans MS"/>
                <w:highlight w:val="cyan"/>
              </w:rPr>
              <w:t>4/B</w:t>
            </w:r>
            <w:r w:rsidRPr="008B46DE">
              <w:rPr>
                <w:rFonts w:ascii="Comic Sans MS" w:hAnsi="Comic Sans MS"/>
              </w:rPr>
              <w:t>…………………</w:t>
            </w:r>
          </w:p>
          <w:p w:rsidR="00597B12" w:rsidRPr="008B46DE" w:rsidRDefault="00597B12" w:rsidP="008B46DE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Öğrenci sayısı en az olan sınıf hangisi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…………………</w:t>
            </w:r>
            <w:r w:rsidRPr="008B46DE">
              <w:rPr>
                <w:rFonts w:ascii="Comic Sans MS" w:hAnsi="Comic Sans MS"/>
                <w:highlight w:val="cyan"/>
              </w:rPr>
              <w:t>4/A</w:t>
            </w:r>
            <w:r w:rsidRPr="008B46DE">
              <w:rPr>
                <w:rFonts w:ascii="Comic Sans MS" w:hAnsi="Comic Sans MS"/>
              </w:rPr>
              <w:t>………………</w:t>
            </w:r>
          </w:p>
          <w:p w:rsidR="00597B12" w:rsidRPr="008B46DE" w:rsidRDefault="00597B12" w:rsidP="008B46DE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>Okuldaki tüm 4.sınıf öğrenci sayısı</w:t>
            </w:r>
          </w:p>
          <w:p w:rsidR="00597B12" w:rsidRPr="008B46DE" w:rsidRDefault="00597B12" w:rsidP="008B46DE">
            <w:pPr>
              <w:spacing w:after="0" w:line="360" w:lineRule="auto"/>
              <w:rPr>
                <w:rFonts w:ascii="Comic Sans MS" w:hAnsi="Comic Sans MS"/>
              </w:rPr>
            </w:pPr>
            <w:r w:rsidRPr="008B46DE">
              <w:rPr>
                <w:rFonts w:ascii="Comic Sans MS" w:hAnsi="Comic Sans MS"/>
              </w:rPr>
              <w:t xml:space="preserve">            …………………</w:t>
            </w:r>
            <w:r w:rsidRPr="008B46DE">
              <w:rPr>
                <w:rFonts w:ascii="Comic Sans MS" w:hAnsi="Comic Sans MS"/>
                <w:highlight w:val="cyan"/>
              </w:rPr>
              <w:t>60</w:t>
            </w:r>
            <w:r w:rsidRPr="008B46DE">
              <w:rPr>
                <w:rFonts w:ascii="Comic Sans MS" w:hAnsi="Comic Sans MS"/>
              </w:rPr>
              <w:t>…………</w:t>
            </w:r>
          </w:p>
        </w:tc>
      </w:tr>
    </w:tbl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Hepinize başarılar dilerim..</w:t>
      </w: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</w:p>
    <w:p w:rsidR="00597B12" w:rsidRDefault="00597B12" w:rsidP="001165F5">
      <w:pPr>
        <w:spacing w:after="0"/>
        <w:rPr>
          <w:rFonts w:ascii="Comic Sans MS" w:hAnsi="Comic Sans MS"/>
        </w:rPr>
      </w:pPr>
      <w:hyperlink r:id="rId11" w:history="1">
        <w:r w:rsidRPr="00874251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</w:p>
    <w:sectPr w:rsidR="00597B12" w:rsidSect="009106E1">
      <w:headerReference w:type="default" r:id="rId12"/>
      <w:pgSz w:w="11906" w:h="16838"/>
      <w:pgMar w:top="720" w:right="720" w:bottom="284" w:left="720" w:header="510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B12" w:rsidRDefault="00597B12" w:rsidP="00573B9B">
      <w:pPr>
        <w:spacing w:after="0" w:line="240" w:lineRule="auto"/>
      </w:pPr>
      <w:r>
        <w:separator/>
      </w:r>
    </w:p>
  </w:endnote>
  <w:endnote w:type="continuationSeparator" w:id="0">
    <w:p w:rsidR="00597B12" w:rsidRDefault="00597B12" w:rsidP="00573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B12" w:rsidRDefault="00597B12" w:rsidP="00573B9B">
      <w:pPr>
        <w:spacing w:after="0" w:line="240" w:lineRule="auto"/>
      </w:pPr>
      <w:r>
        <w:separator/>
      </w:r>
    </w:p>
  </w:footnote>
  <w:footnote w:type="continuationSeparator" w:id="0">
    <w:p w:rsidR="00597B12" w:rsidRDefault="00597B12" w:rsidP="00573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B12" w:rsidRPr="00573B9B" w:rsidRDefault="00597B12">
    <w:pPr>
      <w:pStyle w:val="Header"/>
      <w:rPr>
        <w:rFonts w:ascii="Comic Sans MS" w:hAnsi="Comic Sans MS"/>
      </w:rPr>
    </w:pPr>
    <w:r>
      <w:rPr>
        <w:rFonts w:ascii="Comic Sans MS" w:hAnsi="Comic Sans MS"/>
      </w:rPr>
      <w:t>ADI:                                                                             NO: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63"/>
    <w:multiLevelType w:val="hybridMultilevel"/>
    <w:tmpl w:val="63C4C74A"/>
    <w:lvl w:ilvl="0" w:tplc="1CB0160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CC3FC2"/>
    <w:multiLevelType w:val="hybridMultilevel"/>
    <w:tmpl w:val="F53A4C0C"/>
    <w:lvl w:ilvl="0" w:tplc="EBDC0CAE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66022C"/>
    <w:multiLevelType w:val="hybridMultilevel"/>
    <w:tmpl w:val="37006EFA"/>
    <w:lvl w:ilvl="0" w:tplc="9C7A9BA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B9B"/>
    <w:rsid w:val="00054576"/>
    <w:rsid w:val="00094042"/>
    <w:rsid w:val="001107DD"/>
    <w:rsid w:val="001165F5"/>
    <w:rsid w:val="001401B1"/>
    <w:rsid w:val="001D078D"/>
    <w:rsid w:val="0020345C"/>
    <w:rsid w:val="00204D78"/>
    <w:rsid w:val="00245C6E"/>
    <w:rsid w:val="00277370"/>
    <w:rsid w:val="002A42E0"/>
    <w:rsid w:val="003A27A9"/>
    <w:rsid w:val="003D2396"/>
    <w:rsid w:val="00487891"/>
    <w:rsid w:val="004E36B9"/>
    <w:rsid w:val="0050044A"/>
    <w:rsid w:val="00573B9B"/>
    <w:rsid w:val="0058559A"/>
    <w:rsid w:val="00597B12"/>
    <w:rsid w:val="005B5606"/>
    <w:rsid w:val="007975CB"/>
    <w:rsid w:val="007B08D3"/>
    <w:rsid w:val="007C601F"/>
    <w:rsid w:val="007E35B0"/>
    <w:rsid w:val="0080572C"/>
    <w:rsid w:val="008471FA"/>
    <w:rsid w:val="00874251"/>
    <w:rsid w:val="008B46DE"/>
    <w:rsid w:val="009106E1"/>
    <w:rsid w:val="00953298"/>
    <w:rsid w:val="009707B2"/>
    <w:rsid w:val="00A57D1B"/>
    <w:rsid w:val="00AA7562"/>
    <w:rsid w:val="00AE2A43"/>
    <w:rsid w:val="00B85A15"/>
    <w:rsid w:val="00D148B9"/>
    <w:rsid w:val="00D641BB"/>
    <w:rsid w:val="00EC580B"/>
    <w:rsid w:val="00F050BB"/>
    <w:rsid w:val="00FA2F79"/>
    <w:rsid w:val="00FB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B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3B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73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3B9B"/>
    <w:rPr>
      <w:rFonts w:cs="Times New Roman"/>
    </w:rPr>
  </w:style>
  <w:style w:type="table" w:styleId="TableGrid">
    <w:name w:val="Table Grid"/>
    <w:basedOn w:val="TableNormal"/>
    <w:uiPriority w:val="99"/>
    <w:rsid w:val="001401B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773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0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572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707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4</Pages>
  <Words>1116</Words>
  <Characters>6363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bilal</dc:creator>
  <cp:keywords/>
  <dc:description/>
  <cp:lastModifiedBy>edanur</cp:lastModifiedBy>
  <cp:revision>4</cp:revision>
  <dcterms:created xsi:type="dcterms:W3CDTF">2015-01-06T19:43:00Z</dcterms:created>
  <dcterms:modified xsi:type="dcterms:W3CDTF">2015-01-07T21:09:00Z</dcterms:modified>
</cp:coreProperties>
</file>