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EF" w:rsidRDefault="00932FEF" w:rsidP="008745FE">
      <w:r>
        <w:t>ADI SOYADI :</w:t>
      </w:r>
    </w:p>
    <w:p w:rsidR="00932FEF" w:rsidRDefault="00932FEF" w:rsidP="008745FE">
      <w:r>
        <w:t>SINIFI :            NO :</w:t>
      </w:r>
    </w:p>
    <w:p w:rsidR="00932FEF" w:rsidRDefault="00932FEF" w:rsidP="008D2E53">
      <w:pPr>
        <w:spacing w:line="240" w:lineRule="auto"/>
        <w:jc w:val="center"/>
      </w:pPr>
      <w:r>
        <w:t xml:space="preserve">ATATÜRK İLKOKULU </w:t>
      </w:r>
    </w:p>
    <w:p w:rsidR="00932FEF" w:rsidRDefault="00932FEF" w:rsidP="008D2E53">
      <w:pPr>
        <w:spacing w:line="240" w:lineRule="auto"/>
        <w:jc w:val="center"/>
      </w:pPr>
      <w:hyperlink r:id="rId5" w:history="1">
        <w:r>
          <w:rPr>
            <w:rStyle w:val="Hyperlink"/>
          </w:rPr>
          <w:t>www.sorubak.com</w:t>
        </w:r>
      </w:hyperlink>
      <w:r>
        <w:rPr>
          <w:color w:val="000000"/>
        </w:rPr>
        <w:t xml:space="preserve"> </w:t>
      </w:r>
      <w:r>
        <w:t>EĞİTİM ÖĞRETİM YILI</w:t>
      </w:r>
    </w:p>
    <w:p w:rsidR="00932FEF" w:rsidRDefault="00932FEF" w:rsidP="008D2E53">
      <w:pPr>
        <w:spacing w:line="240" w:lineRule="auto"/>
        <w:jc w:val="center"/>
      </w:pPr>
      <w:r>
        <w:t>4. SINIF MATEMATİK DERSİ  1. DÖNEM 1. YAZILI SINAVI</w:t>
      </w:r>
    </w:p>
    <w:p w:rsidR="00932FEF" w:rsidRDefault="00932FEF" w:rsidP="008745FE">
      <w:pPr>
        <w:pStyle w:val="ListParagraph"/>
        <w:numPr>
          <w:ilvl w:val="0"/>
          <w:numId w:val="1"/>
        </w:numPr>
      </w:pPr>
      <w:r>
        <w:t>Aşağıdakilerden hangisi açı ölçü birimidir?</w:t>
      </w:r>
    </w:p>
    <w:p w:rsidR="00932FEF" w:rsidRDefault="00932FEF" w:rsidP="008745FE">
      <w:pPr>
        <w:pStyle w:val="ListParagraph"/>
        <w:numPr>
          <w:ilvl w:val="0"/>
          <w:numId w:val="2"/>
        </w:numPr>
      </w:pPr>
      <w:r>
        <w:t>Litre</w:t>
      </w:r>
      <w:r>
        <w:tab/>
        <w:t>B) Metre</w:t>
      </w:r>
      <w:r>
        <w:tab/>
        <w:t>C) Gram</w:t>
      </w:r>
      <w:r>
        <w:tab/>
        <w:t>D) Derece</w:t>
      </w:r>
    </w:p>
    <w:p w:rsidR="00932FEF" w:rsidRDefault="00932FEF" w:rsidP="008745FE"/>
    <w:p w:rsidR="00932FEF" w:rsidRDefault="00932FEF" w:rsidP="008745FE">
      <w:pPr>
        <w:pStyle w:val="ListParagraph"/>
        <w:numPr>
          <w:ilvl w:val="0"/>
          <w:numId w:val="1"/>
        </w:numPr>
      </w:pPr>
      <w:r>
        <w:t>Karenin iç açılarından birisi kaç derecedir?</w:t>
      </w:r>
    </w:p>
    <w:p w:rsidR="00932FEF" w:rsidRDefault="00932FEF" w:rsidP="008745FE">
      <w:pPr>
        <w:pStyle w:val="ListParagraph"/>
        <w:numPr>
          <w:ilvl w:val="0"/>
          <w:numId w:val="3"/>
        </w:numPr>
      </w:pPr>
      <w:r>
        <w:t>60⁰</w:t>
      </w:r>
      <w:r>
        <w:tab/>
      </w:r>
      <w:r>
        <w:tab/>
        <w:t>B) 80⁰</w:t>
      </w:r>
      <w:r>
        <w:tab/>
      </w:r>
      <w:r>
        <w:tab/>
        <w:t>C) 90⁰</w:t>
      </w:r>
      <w:r>
        <w:tab/>
      </w:r>
      <w:r>
        <w:tab/>
        <w:t>D) 360⁰</w:t>
      </w:r>
    </w:p>
    <w:p w:rsidR="00932FEF" w:rsidRDefault="00932FEF" w:rsidP="008745FE"/>
    <w:p w:rsidR="00932FEF" w:rsidRDefault="00932FEF" w:rsidP="008745FE">
      <w:pPr>
        <w:pStyle w:val="ListParagraph"/>
        <w:numPr>
          <w:ilvl w:val="0"/>
          <w:numId w:val="1"/>
        </w:numPr>
      </w:pPr>
      <w:r>
        <w:t xml:space="preserve">Aşağıdakilerden hangisi </w:t>
      </w:r>
      <w:r w:rsidRPr="008745FE">
        <w:rPr>
          <w:b/>
          <w:u w:val="single"/>
        </w:rPr>
        <w:t>doğru açı</w:t>
      </w:r>
      <w:r>
        <w:t>dır ?</w:t>
      </w:r>
    </w:p>
    <w:p w:rsidR="00932FEF" w:rsidRDefault="00932FEF" w:rsidP="008745FE">
      <w:pPr>
        <w:pStyle w:val="ListParagrap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3.7pt;margin-top:12.4pt;width:13.5pt;height:48.75pt;flip:y;z-index:25164083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68.9pt;margin-top:-.35pt;width:36pt;height:41pt;flip:y;z-index:251636736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143.45pt;margin-top:12.4pt;width:21.75pt;height:48pt;flip:x y;z-index:251638784" o:connectortype="straight">
            <v:stroke endarrow="block"/>
          </v:shape>
        </w:pict>
      </w:r>
    </w:p>
    <w:p w:rsidR="00932FEF" w:rsidRDefault="00932FEF" w:rsidP="008745FE">
      <w:pPr>
        <w:pStyle w:val="ListParagraph"/>
      </w:pPr>
    </w:p>
    <w:p w:rsidR="00932FEF" w:rsidRDefault="00932FEF" w:rsidP="0062772D">
      <w:pPr>
        <w:pStyle w:val="ListParagraph"/>
        <w:numPr>
          <w:ilvl w:val="0"/>
          <w:numId w:val="8"/>
        </w:numPr>
      </w:pP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left:0;text-align:left;margin-left:415.75pt;margin-top:3.05pt;width:19.6pt;height:14.55pt;z-index:251648000" coordsize="43070,22788" adj="-11383763,206704,21470" path="wr-130,,43070,43200,,19231,43037,22788nfewr-130,,43070,43200,,19231,43037,22788l21470,21600nsxe">
            <v:path o:connectlocs="0,19231;43037,22788;21470,21600"/>
          </v:shape>
        </w:pict>
      </w:r>
      <w:r>
        <w:rPr>
          <w:noProof/>
        </w:rPr>
        <w:pict>
          <v:shape id="_x0000_s1030" type="#_x0000_t32" style="position:absolute;left:0;text-align:left;margin-left:66.95pt;margin-top:9.75pt;width:40.5pt;height:46pt;z-index:251637760" o:connectortype="straight">
            <v:stroke endarrow="block"/>
          </v:shape>
        </w:pict>
      </w:r>
      <w:r>
        <w:rPr>
          <w:noProof/>
        </w:rPr>
        <w:pict>
          <v:rect id="_x0000_s1031" style="position:absolute;left:0;text-align:left;margin-left:68.9pt;margin-top:7.25pt;width:8.2pt;height:8.1pt;rotation:2892831fd;z-index:-251671552"/>
        </w:pict>
      </w:r>
      <w:r>
        <w:rPr>
          <w:noProof/>
        </w:rPr>
        <w:pict>
          <v:shape id="_x0000_s1032" type="#_x0000_t32" style="position:absolute;left:0;text-align:left;margin-left:165.2pt;margin-top:29.5pt;width:44.25pt;height:0;z-index:251639808" o:connectortype="straight">
            <v:stroke endarrow="block"/>
          </v:shape>
        </w:pict>
      </w:r>
      <w:r>
        <w:t xml:space="preserve">  L   .                           b)                                      c)                                             d) </w:t>
      </w:r>
    </w:p>
    <w:p w:rsidR="00932FEF" w:rsidRDefault="00932FEF" w:rsidP="00BF14EB">
      <w:pPr>
        <w:pStyle w:val="ListParagraph"/>
        <w:spacing w:line="240" w:lineRule="auto"/>
        <w:ind w:left="1080"/>
      </w:pPr>
      <w:r>
        <w:rPr>
          <w:noProof/>
        </w:rPr>
        <w:pict>
          <v:shape id="_x0000_s1033" type="#_x0000_t32" style="position:absolute;left:0;text-align:left;margin-left:253.7pt;margin-top:14.8pt;width:58.5pt;height:0;z-index:251641856" o:connectortype="straight">
            <v:stroke endarrow="block"/>
          </v:shape>
        </w:pict>
      </w:r>
      <w:r>
        <w:rPr>
          <w:noProof/>
        </w:rPr>
        <w:pict>
          <v:shape id="_x0000_s1034" type="#_x0000_t19" style="position:absolute;left:0;text-align:left;margin-left:257.45pt;margin-top:1.35pt;width:13.5pt;height:12.7pt;z-index:251646976" coordsize="21591,21600" adj=",-110878" path="wr-21600,,21600,43200,,,21591,20962nfewr-21600,,21600,43200,,,21591,20962l,21600nsxe">
            <v:path o:connectlocs="0,0;21591,20962;0,21600"/>
          </v:shape>
        </w:pict>
      </w:r>
      <w:r>
        <w:rPr>
          <w:noProof/>
        </w:rPr>
        <w:pict>
          <v:shape id="_x0000_s1035" type="#_x0000_t19" style="position:absolute;left:0;text-align:left;margin-left:159.95pt;margin-top:1.35pt;width:13.5pt;height:12.7pt;z-index:251645952"/>
        </w:pict>
      </w:r>
      <w:r>
        <w:rPr>
          <w:noProof/>
        </w:rPr>
        <w:pict>
          <v:shape id="_x0000_s1036" type="#_x0000_t32" style="position:absolute;left:0;text-align:left;margin-left:420.95pt;margin-top:1.3pt;width:63pt;height:.05pt;z-index:25164288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375.95pt;margin-top:1.25pt;width:50.25pt;height:.05pt;flip:x;z-index:251643904" o:connectortype="straight">
            <v:stroke endarrow="block"/>
          </v:shape>
        </w:pict>
      </w:r>
      <w:r>
        <w:t xml:space="preserve">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⁰ </w:t>
      </w:r>
      <w:r>
        <w:tab/>
      </w:r>
      <w:r>
        <w:tab/>
      </w:r>
      <w:r>
        <w:tab/>
      </w:r>
      <w:r>
        <w:tab/>
        <w:t xml:space="preserve">      M</w:t>
      </w:r>
      <w:r>
        <w:tab/>
      </w:r>
      <w:r>
        <w:tab/>
      </w:r>
      <w:r>
        <w:tab/>
        <w:t xml:space="preserve"> N</w:t>
      </w:r>
      <w:r>
        <w:tab/>
      </w:r>
      <w:r>
        <w:tab/>
      </w:r>
      <w:r>
        <w:tab/>
      </w:r>
      <w:r>
        <w:tab/>
      </w:r>
      <w:r>
        <w:tab/>
        <w:t>K</w:t>
      </w:r>
    </w:p>
    <w:p w:rsidR="00932FEF" w:rsidRDefault="00932FEF" w:rsidP="00F16646">
      <w:pPr>
        <w:spacing w:line="240" w:lineRule="auto"/>
      </w:pPr>
    </w:p>
    <w:p w:rsidR="00932FEF" w:rsidRDefault="00932FEF" w:rsidP="00F16646">
      <w:pPr>
        <w:pStyle w:val="ListParagraph"/>
        <w:numPr>
          <w:ilvl w:val="0"/>
          <w:numId w:val="1"/>
        </w:numPr>
        <w:spacing w:line="240" w:lineRule="auto"/>
      </w:pPr>
      <w:r>
        <w:t>Aşağıdaki şekilde kaç tane açı vardır?</w:t>
      </w:r>
    </w:p>
    <w:p w:rsidR="00932FEF" w:rsidRDefault="00932FEF" w:rsidP="00F16646">
      <w:pPr>
        <w:spacing w:line="240" w:lineRule="auto"/>
        <w:ind w:left="360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13.35pt;margin-top:12.45pt;width:54pt;height:44.25pt;rotation:270;z-index:251651072"/>
        </w:pict>
      </w:r>
      <w:r>
        <w:rPr>
          <w:noProof/>
        </w:rPr>
        <w:pict>
          <v:shape id="_x0000_s1039" type="#_x0000_t5" style="position:absolute;left:0;text-align:left;margin-left:155.1pt;margin-top:12.45pt;width:54pt;height:44.25pt;rotation:90;z-index:251650048"/>
        </w:pict>
      </w:r>
      <w:r>
        <w:rPr>
          <w:noProof/>
        </w:rPr>
        <w:pict>
          <v:rect id="_x0000_s1040" style="position:absolute;left:0;text-align:left;margin-left:62.45pt;margin-top:7.6pt;width:97.5pt;height:54pt;z-index:251649024"/>
        </w:pict>
      </w:r>
    </w:p>
    <w:p w:rsidR="00932FEF" w:rsidRDefault="00932FEF" w:rsidP="00F16646">
      <w:pPr>
        <w:pStyle w:val="ListParagraph"/>
        <w:numPr>
          <w:ilvl w:val="0"/>
          <w:numId w:val="5"/>
        </w:numPr>
        <w:spacing w:line="240" w:lineRule="auto"/>
      </w:pPr>
      <w:r>
        <w:t xml:space="preserve">14 </w:t>
      </w:r>
      <w:r>
        <w:tab/>
        <w:t>B) 10</w:t>
      </w:r>
      <w:r>
        <w:tab/>
      </w:r>
      <w:r>
        <w:tab/>
        <w:t>C) 12</w:t>
      </w:r>
      <w:r>
        <w:tab/>
      </w:r>
      <w:r>
        <w:tab/>
        <w:t>D) 8</w:t>
      </w:r>
    </w:p>
    <w:p w:rsidR="00932FEF" w:rsidRDefault="00932FEF" w:rsidP="00F16646">
      <w:pPr>
        <w:spacing w:line="240" w:lineRule="auto"/>
      </w:pPr>
    </w:p>
    <w:p w:rsidR="00932FEF" w:rsidRDefault="00932FEF" w:rsidP="00F16646">
      <w:pPr>
        <w:spacing w:line="240" w:lineRule="auto"/>
      </w:pPr>
      <w:r>
        <w:rPr>
          <w:noProof/>
        </w:rPr>
        <w:pict>
          <v:shape id="_x0000_s1041" type="#_x0000_t32" style="position:absolute;margin-left:81.95pt;margin-top:3.3pt;width:.05pt;height:98.25pt;flip:y;z-index:251652096" o:connectortype="straight">
            <v:stroke endarrow="block"/>
          </v:shape>
        </w:pict>
      </w:r>
    </w:p>
    <w:p w:rsidR="00932FEF" w:rsidRDefault="00932FEF" w:rsidP="00F16646">
      <w:pPr>
        <w:pStyle w:val="ListParagraph"/>
        <w:numPr>
          <w:ilvl w:val="0"/>
          <w:numId w:val="1"/>
        </w:numPr>
        <w:spacing w:line="240" w:lineRule="auto"/>
      </w:pPr>
      <w:r>
        <w:t xml:space="preserve">                  ⁰ A                         Yanda verilen şekle göre  a açısı kaç derecedir?</w:t>
      </w:r>
    </w:p>
    <w:p w:rsidR="00932FEF" w:rsidRDefault="00932FEF" w:rsidP="00F16646">
      <w:pPr>
        <w:pStyle w:val="ListParagraph"/>
        <w:spacing w:line="240" w:lineRule="auto"/>
      </w:pPr>
      <w:r>
        <w:rPr>
          <w:noProof/>
        </w:rPr>
        <w:pict>
          <v:shape id="_x0000_s1042" type="#_x0000_t32" style="position:absolute;left:0;text-align:left;margin-left:18.2pt;margin-top:63.95pt;width:125.25pt;height:.75pt;flip:y;z-index:251653120" o:connectortype="straight">
            <v:stroke startarrow="block" endarrow="block"/>
          </v:shape>
        </w:pict>
      </w:r>
      <w:r>
        <w:t xml:space="preserve">     </w:t>
      </w:r>
    </w:p>
    <w:p w:rsidR="00932FEF" w:rsidRDefault="00932FEF" w:rsidP="005D3964">
      <w:pPr>
        <w:pStyle w:val="ListParagraph"/>
        <w:numPr>
          <w:ilvl w:val="0"/>
          <w:numId w:val="6"/>
        </w:numPr>
        <w:spacing w:line="240" w:lineRule="auto"/>
      </w:pPr>
      <w:r>
        <w:t>60⁰</w:t>
      </w:r>
      <w:r>
        <w:tab/>
      </w:r>
      <w:r>
        <w:tab/>
        <w:t>B) 80⁰</w:t>
      </w:r>
      <w:r>
        <w:tab/>
      </w:r>
      <w:r>
        <w:tab/>
        <w:t>C) 70⁰</w:t>
      </w:r>
      <w:r>
        <w:tab/>
      </w:r>
      <w:r>
        <w:tab/>
        <w:t xml:space="preserve">D) 90⁰       </w:t>
      </w:r>
    </w:p>
    <w:p w:rsidR="00932FEF" w:rsidRDefault="00932FEF" w:rsidP="005D3964">
      <w:pPr>
        <w:spacing w:line="240" w:lineRule="auto"/>
      </w:pPr>
      <w:r>
        <w:rPr>
          <w:noProof/>
        </w:rPr>
        <w:pict>
          <v:rect id="_x0000_s1043" style="position:absolute;margin-left:82pt;margin-top:11.35pt;width:14.2pt;height:15.75pt;z-index:251655168"/>
        </w:pict>
      </w:r>
      <w:r>
        <w:rPr>
          <w:noProof/>
        </w:rPr>
        <w:pict>
          <v:rect id="_x0000_s1044" style="position:absolute;margin-left:66.95pt;margin-top:11.35pt;width:15pt;height:15.75pt;z-index:251654144"/>
        </w:pict>
      </w:r>
      <w:r>
        <w:t xml:space="preserve">                         a             90⁰</w:t>
      </w:r>
    </w:p>
    <w:p w:rsidR="00932FEF" w:rsidRDefault="00932FEF" w:rsidP="005D3964">
      <w:pPr>
        <w:spacing w:line="240" w:lineRule="auto"/>
      </w:pPr>
      <w:r>
        <w:t xml:space="preserve">              ⁰S              O           D ⁰        </w:t>
      </w:r>
    </w:p>
    <w:p w:rsidR="00932FEF" w:rsidRDefault="00932FEF" w:rsidP="005D3964">
      <w:pPr>
        <w:spacing w:line="240" w:lineRule="auto"/>
      </w:pPr>
    </w:p>
    <w:p w:rsidR="00932FEF" w:rsidRDefault="00932FEF" w:rsidP="007D0AE5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w:pict>
          <v:shape id="_x0000_s1045" type="#_x0000_t5" style="position:absolute;left:0;text-align:left;margin-left:34.7pt;margin-top:11pt;width:114.75pt;height:107.85pt;z-index:-251660288"/>
        </w:pict>
      </w:r>
      <w:r>
        <w:t xml:space="preserve">                     A                                   Yandaki üçgene göre , s(Ĉ )  = kaç dercedir?</w:t>
      </w:r>
    </w:p>
    <w:p w:rsidR="00932FEF" w:rsidRDefault="00932FEF" w:rsidP="003A45CB">
      <w:pPr>
        <w:pStyle w:val="ListParagraph"/>
        <w:spacing w:line="240" w:lineRule="auto"/>
      </w:pPr>
      <w:r>
        <w:rPr>
          <w:noProof/>
        </w:rPr>
        <w:pict>
          <v:shape id="_x0000_s1046" type="#_x0000_t19" style="position:absolute;left:0;text-align:left;margin-left:87.2pt;margin-top:3.35pt;width:9pt;height:10.55pt;flip:x y;z-index:251661312" coordsize="42908,21600" adj="-11326061,-401142,21431" path="wr-169,,43031,43200,,18901,42908,19297nfewr-169,,43031,43200,,18901,42908,19297l21431,21600nsxe">
            <v:path o:connectlocs="0,18901;42908,19297;21431,21600"/>
          </v:shape>
        </w:pict>
      </w:r>
    </w:p>
    <w:p w:rsidR="00932FEF" w:rsidRDefault="00932FEF" w:rsidP="003A45CB">
      <w:pPr>
        <w:pStyle w:val="ListParagraph"/>
        <w:spacing w:line="240" w:lineRule="auto"/>
      </w:pPr>
      <w:r>
        <w:t xml:space="preserve">                     70⁰                                A) 55⁰</w:t>
      </w:r>
      <w:r>
        <w:tab/>
      </w:r>
      <w:r>
        <w:tab/>
        <w:t>B) 65⁰</w:t>
      </w:r>
      <w:r>
        <w:tab/>
      </w:r>
      <w:r>
        <w:tab/>
        <w:t>C) 70⁰</w:t>
      </w:r>
      <w:r>
        <w:tab/>
      </w:r>
      <w:r>
        <w:tab/>
        <w:t>D) 110⁰</w:t>
      </w:r>
    </w:p>
    <w:p w:rsidR="00932FEF" w:rsidRDefault="00932FEF" w:rsidP="003A45CB">
      <w:pPr>
        <w:pStyle w:val="ListParagraph"/>
        <w:spacing w:line="240" w:lineRule="auto"/>
      </w:pPr>
      <w:r>
        <w:rPr>
          <w:noProof/>
        </w:rPr>
        <w:pict>
          <v:shape id="_x0000_s1047" type="#_x0000_t32" style="position:absolute;left:0;text-align:left;margin-left:62.45pt;margin-top:11.8pt;width:6.45pt;height:13.5pt;z-index:251660288" o:connectortype="straight"/>
        </w:pict>
      </w:r>
      <w:r>
        <w:rPr>
          <w:noProof/>
        </w:rPr>
        <w:pict>
          <v:shape id="_x0000_s1048" type="#_x0000_t32" style="position:absolute;left:0;text-align:left;margin-left:110.6pt;margin-top:7.3pt;width:5.7pt;height:13.5pt;flip:x;z-index:251657216" o:connectortype="straight"/>
        </w:pict>
      </w:r>
      <w:r>
        <w:rPr>
          <w:noProof/>
        </w:rPr>
        <w:pict>
          <v:shape id="_x0000_s1049" type="#_x0000_t32" style="position:absolute;left:0;text-align:left;margin-left:113.45pt;margin-top:11.8pt;width:6pt;height:13.5pt;flip:x;z-index:251658240" o:connectortype="straight"/>
        </w:pict>
      </w:r>
    </w:p>
    <w:p w:rsidR="00932FEF" w:rsidRDefault="00932FEF" w:rsidP="003A45CB">
      <w:pPr>
        <w:pStyle w:val="ListParagraph"/>
        <w:spacing w:line="240" w:lineRule="auto"/>
      </w:pPr>
      <w:r>
        <w:rPr>
          <w:noProof/>
        </w:rPr>
        <w:pict>
          <v:shape id="_x0000_s1050" type="#_x0000_t32" style="position:absolute;left:0;text-align:left;margin-left:60.75pt;margin-top:3.6pt;width:6.2pt;height:13.5pt;z-index:251659264" o:connectortype="straight"/>
        </w:pict>
      </w:r>
    </w:p>
    <w:p w:rsidR="00932FEF" w:rsidRDefault="00932FEF" w:rsidP="003A45CB">
      <w:pPr>
        <w:pStyle w:val="ListParagraph"/>
        <w:spacing w:line="240" w:lineRule="auto"/>
      </w:pPr>
    </w:p>
    <w:p w:rsidR="00932FEF" w:rsidRDefault="00932FEF" w:rsidP="003A45CB">
      <w:pPr>
        <w:pStyle w:val="ListParagraph"/>
        <w:spacing w:line="240" w:lineRule="auto"/>
      </w:pPr>
    </w:p>
    <w:p w:rsidR="00932FEF" w:rsidRDefault="00932FEF" w:rsidP="003A45CB">
      <w:pPr>
        <w:pStyle w:val="ListParagraph"/>
        <w:spacing w:line="240" w:lineRule="auto"/>
      </w:pPr>
      <w:r>
        <w:rPr>
          <w:noProof/>
        </w:rPr>
        <w:pict>
          <v:shape id="_x0000_s1051" type="#_x0000_t19" style="position:absolute;left:0;text-align:left;margin-left:42.2pt;margin-top:9.85pt;width:7.15pt;height:15pt;z-index:251662336"/>
        </w:pict>
      </w:r>
      <w:r>
        <w:t xml:space="preserve">       ? </w:t>
      </w:r>
    </w:p>
    <w:p w:rsidR="00932FEF" w:rsidRDefault="00932FEF" w:rsidP="003A45CB">
      <w:pPr>
        <w:spacing w:line="240" w:lineRule="auto"/>
      </w:pPr>
      <w:r>
        <w:t xml:space="preserve">            C                                              B</w:t>
      </w:r>
    </w:p>
    <w:p w:rsidR="00932FEF" w:rsidRDefault="00932FEF" w:rsidP="003A45CB">
      <w:pPr>
        <w:spacing w:line="240" w:lineRule="auto"/>
      </w:pPr>
    </w:p>
    <w:p w:rsidR="00932FEF" w:rsidRDefault="00932FEF" w:rsidP="003A45CB">
      <w:pPr>
        <w:spacing w:line="240" w:lineRule="auto"/>
      </w:pPr>
    </w:p>
    <w:p w:rsidR="00932FEF" w:rsidRDefault="00932FEF" w:rsidP="003A45CB">
      <w:pPr>
        <w:spacing w:line="240" w:lineRule="auto"/>
      </w:pPr>
    </w:p>
    <w:p w:rsidR="00932FEF" w:rsidRDefault="00932FEF" w:rsidP="00515770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2" type="#_x0000_t6" style="position:absolute;left:0;text-align:left;margin-left:43.7pt;margin-top:12.55pt;width:77.25pt;height:119.75pt;z-index:-251653120"/>
        </w:pict>
      </w:r>
      <w:r>
        <w:t xml:space="preserve">  E</w:t>
      </w:r>
    </w:p>
    <w:p w:rsidR="00932FEF" w:rsidRDefault="00932FEF" w:rsidP="006A7561">
      <w:pPr>
        <w:pStyle w:val="ListParagraph"/>
        <w:spacing w:line="240" w:lineRule="auto"/>
      </w:pPr>
      <w:r>
        <w:rPr>
          <w:noProof/>
        </w:rPr>
        <w:pict>
          <v:shape id="_x0000_s1053" type="#_x0000_t19" style="position:absolute;left:0;text-align:left;margin-left:43.7pt;margin-top:7.5pt;width:7pt;height:7.15pt;flip:y;z-index:251664384" coordsize="21209,21600" adj=",-715138" path="wr-21600,,21600,43200,,,21209,17511nfewr-21600,,21600,43200,,,21209,17511l,21600nsxe">
            <v:path o:connectlocs="0,0;21209,17511;0,21600"/>
          </v:shape>
        </w:pict>
      </w:r>
      <w:r>
        <w:t xml:space="preserve">                                                  EFG üçgeninde   s(Ĝ)= kaç derecedir?</w:t>
      </w:r>
    </w:p>
    <w:p w:rsidR="00932FEF" w:rsidRDefault="00932FEF" w:rsidP="005D3964">
      <w:pPr>
        <w:spacing w:line="240" w:lineRule="auto"/>
      </w:pPr>
      <w:r>
        <w:t xml:space="preserve">                   45⁰   </w:t>
      </w:r>
    </w:p>
    <w:p w:rsidR="00932FEF" w:rsidRDefault="00932FEF" w:rsidP="006A7561">
      <w:pPr>
        <w:pStyle w:val="ListParagraph"/>
        <w:numPr>
          <w:ilvl w:val="0"/>
          <w:numId w:val="7"/>
        </w:numPr>
        <w:spacing w:line="240" w:lineRule="auto"/>
      </w:pPr>
      <w:r>
        <w:t>45⁰</w:t>
      </w:r>
      <w:r>
        <w:tab/>
      </w:r>
      <w:r>
        <w:tab/>
        <w:t>B) 48⁰</w:t>
      </w:r>
      <w:r>
        <w:tab/>
      </w:r>
      <w:r>
        <w:tab/>
        <w:t>C) 50⁰</w:t>
      </w:r>
      <w:r>
        <w:tab/>
      </w:r>
      <w:r>
        <w:tab/>
        <w:t>D) 52⁰</w:t>
      </w:r>
    </w:p>
    <w:p w:rsidR="00932FEF" w:rsidRDefault="00932FEF" w:rsidP="005D3964">
      <w:pPr>
        <w:spacing w:line="240" w:lineRule="auto"/>
      </w:pPr>
    </w:p>
    <w:p w:rsidR="00932FEF" w:rsidRDefault="00932FEF" w:rsidP="005D3964">
      <w:pPr>
        <w:spacing w:line="240" w:lineRule="auto"/>
      </w:pPr>
      <w:r>
        <w:rPr>
          <w:noProof/>
        </w:rPr>
        <w:pict>
          <v:shape id="_x0000_s1054" type="#_x0000_t19" style="position:absolute;margin-left:103.7pt;margin-top:12.45pt;width:8.25pt;height:12.75pt;flip:x;z-index:251667456"/>
        </w:pict>
      </w:r>
      <w:r>
        <w:rPr>
          <w:noProof/>
        </w:rPr>
        <w:pict>
          <v:rect id="_x0000_s1055" style="position:absolute;margin-left:43.7pt;margin-top:7.2pt;width:16.5pt;height:18pt;z-index:251665408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6" type="#_x0000_t120" style="position:absolute;margin-left:48.55pt;margin-top:12.45pt;width:7.15pt;height:7.15pt;z-index:251666432" fillcolor="black" strokecolor="#f2f2f2" strokeweight="3pt">
            <v:shadow on="t" type="perspective" color="#7f7f7f" opacity=".5" offset="1pt" offset2="-1pt"/>
          </v:shape>
        </w:pict>
      </w:r>
    </w:p>
    <w:p w:rsidR="00932FEF" w:rsidRDefault="00932FEF" w:rsidP="005D3964">
      <w:pPr>
        <w:spacing w:line="240" w:lineRule="auto"/>
      </w:pPr>
      <w:r>
        <w:t xml:space="preserve">                F                              G   </w:t>
      </w:r>
    </w:p>
    <w:p w:rsidR="00932FEF" w:rsidRDefault="00932FEF" w:rsidP="005D3964">
      <w:pPr>
        <w:spacing w:line="240" w:lineRule="auto"/>
      </w:pPr>
    </w:p>
    <w:p w:rsidR="00932FEF" w:rsidRDefault="00932FEF" w:rsidP="006A7561">
      <w:pPr>
        <w:pStyle w:val="ListParagraph"/>
        <w:numPr>
          <w:ilvl w:val="0"/>
          <w:numId w:val="1"/>
        </w:numPr>
        <w:spacing w:line="240" w:lineRule="auto"/>
      </w:pPr>
      <w:r>
        <w:t xml:space="preserve">  Aşağıdakilerden  hangisi  verilen  karenin  köşegenidir?    </w:t>
      </w: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  <w:r>
        <w:rPr>
          <w:noProof/>
        </w:rPr>
        <w:pict>
          <v:shape id="_x0000_s1057" type="#_x0000_t32" style="position:absolute;left:0;text-align:left;margin-left:43.7pt;margin-top:12.1pt;width:77.25pt;height:47.25pt;flip:x;z-index:251670528" o:connectortype="straight"/>
        </w:pict>
      </w:r>
      <w:r>
        <w:rPr>
          <w:noProof/>
        </w:rPr>
        <w:pict>
          <v:shape id="_x0000_s1058" type="#_x0000_t32" style="position:absolute;left:0;text-align:left;margin-left:43.7pt;margin-top:12.1pt;width:77.25pt;height:83.25pt;z-index:251669504" o:connectortype="straight"/>
        </w:pict>
      </w:r>
      <w:r>
        <w:rPr>
          <w:noProof/>
        </w:rPr>
        <w:pict>
          <v:rect id="_x0000_s1059" style="position:absolute;left:0;text-align:left;margin-left:43.7pt;margin-top:12.1pt;width:77.25pt;height:83.25pt;z-index:251668480"/>
        </w:pict>
      </w:r>
      <w:r>
        <w:t>D                              C</w:t>
      </w:r>
    </w:p>
    <w:p w:rsidR="00932FEF" w:rsidRDefault="00932FEF" w:rsidP="006A7561">
      <w:pPr>
        <w:pStyle w:val="ListParagraph"/>
        <w:spacing w:line="240" w:lineRule="auto"/>
      </w:pPr>
      <w:r>
        <w:t xml:space="preserve">                                             A) [DB]             B) [EC]</w:t>
      </w:r>
      <w:r>
        <w:tab/>
      </w:r>
      <w:r>
        <w:tab/>
        <w:t>C) [ EF]</w:t>
      </w:r>
      <w:r>
        <w:tab/>
      </w:r>
      <w:r>
        <w:tab/>
        <w:t>D) [AF]</w:t>
      </w: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  <w:r>
        <w:rPr>
          <w:noProof/>
        </w:rPr>
        <w:pict>
          <v:shape id="_x0000_s1060" type="#_x0000_t32" style="position:absolute;left:0;text-align:left;margin-left:43.7pt;margin-top:5.65pt;width:31.5pt;height:36pt;z-index:251671552" o:connectortype="straight"/>
        </w:pict>
      </w:r>
      <w:r>
        <w:t>E</w:t>
      </w: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</w:p>
    <w:p w:rsidR="00932FEF" w:rsidRDefault="00932FEF" w:rsidP="006A7561">
      <w:pPr>
        <w:pStyle w:val="ListParagraph"/>
        <w:spacing w:line="240" w:lineRule="auto"/>
      </w:pPr>
      <w:r>
        <w:t xml:space="preserve">A             F                B </w:t>
      </w:r>
    </w:p>
    <w:p w:rsidR="00932FEF" w:rsidRDefault="00932FEF" w:rsidP="0062772D">
      <w:pPr>
        <w:spacing w:line="240" w:lineRule="auto"/>
      </w:pPr>
    </w:p>
    <w:p w:rsidR="00932FEF" w:rsidRDefault="00932FEF" w:rsidP="0062772D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w:pict>
          <v:shape id="_x0000_s1061" type="#_x0000_t32" style="position:absolute;left:0;text-align:left;margin-left:43.7pt;margin-top:11.5pt;width:99pt;height:71.25pt;z-index:251673600" o:connectortype="straight"/>
        </w:pict>
      </w:r>
      <w:r>
        <w:rPr>
          <w:noProof/>
        </w:rPr>
        <w:pict>
          <v:rect id="_x0000_s1062" style="position:absolute;left:0;text-align:left;margin-left:43.7pt;margin-top:11.5pt;width:99pt;height:71.25pt;z-index:-251643904"/>
        </w:pict>
      </w:r>
      <w:r>
        <w:t xml:space="preserve"> A                                        B</w:t>
      </w:r>
    </w:p>
    <w:p w:rsidR="00932FEF" w:rsidRDefault="00932FEF" w:rsidP="0062772D">
      <w:pPr>
        <w:pStyle w:val="ListParagraph"/>
        <w:spacing w:line="240" w:lineRule="auto"/>
      </w:pPr>
      <w:r>
        <w:rPr>
          <w:noProof/>
        </w:rPr>
        <w:pict>
          <v:shape id="_x0000_s1063" type="#_x0000_t19" style="position:absolute;left:0;text-align:left;margin-left:43.7pt;margin-top:4.45pt;width:7.15pt;height:7.15pt;flip:y;z-index:251674624"/>
        </w:pict>
      </w:r>
    </w:p>
    <w:p w:rsidR="00932FEF" w:rsidRDefault="00932FEF" w:rsidP="0062772D">
      <w:pPr>
        <w:pStyle w:val="ListParagraph"/>
        <w:spacing w:line="240" w:lineRule="auto"/>
      </w:pPr>
      <w:r>
        <w:t xml:space="preserve">    58⁰                                             Yandaki şekilde ABCD bir dikdörtgen, ACD ise bir üçgendir.</w:t>
      </w:r>
    </w:p>
    <w:p w:rsidR="00932FEF" w:rsidRPr="00273DAB" w:rsidRDefault="00932FEF" w:rsidP="0062772D">
      <w:pPr>
        <w:pStyle w:val="ListParagraph"/>
        <w:spacing w:line="240" w:lineRule="auto"/>
      </w:pPr>
      <w:r>
        <w:t xml:space="preserve">                                                     ACD üçgeninde    </w:t>
      </w:r>
      <w:r w:rsidRPr="00273DAB">
        <w:rPr>
          <w:b/>
        </w:rPr>
        <w:t>s(Â)=58⁰ ise</w:t>
      </w:r>
      <w:r>
        <w:rPr>
          <w:b/>
        </w:rPr>
        <w:t>,</w:t>
      </w:r>
      <w:r>
        <w:t xml:space="preserve">    </w:t>
      </w:r>
      <w:r w:rsidRPr="00273DAB">
        <w:rPr>
          <w:b/>
        </w:rPr>
        <w:t>s(Ĉ)=</w:t>
      </w:r>
      <w:r>
        <w:t xml:space="preserve">  kaç derecedir?</w:t>
      </w:r>
    </w:p>
    <w:p w:rsidR="00932FEF" w:rsidRDefault="00932FEF" w:rsidP="0062772D">
      <w:pPr>
        <w:pStyle w:val="ListParagraph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</w:p>
    <w:p w:rsidR="00932FEF" w:rsidRDefault="00932FEF" w:rsidP="0062772D">
      <w:pPr>
        <w:pStyle w:val="ListParagraph"/>
        <w:spacing w:line="240" w:lineRule="auto"/>
      </w:pPr>
      <w:r>
        <w:rPr>
          <w:noProof/>
        </w:rPr>
        <w:pict>
          <v:shape id="_x0000_s1064" type="#_x0000_t19" style="position:absolute;left:0;text-align:left;margin-left:120.95pt;margin-top:5.9pt;width:7.5pt;height:9.75pt;flip:x;z-index:251675648"/>
        </w:pict>
      </w:r>
      <w:r>
        <w:t xml:space="preserve">                              ?</w:t>
      </w:r>
      <w:r>
        <w:tab/>
      </w:r>
      <w:r>
        <w:tab/>
        <w:t>A) 22⁰</w:t>
      </w:r>
      <w:r>
        <w:tab/>
      </w:r>
      <w:r>
        <w:tab/>
        <w:t>B) 32⁰</w:t>
      </w:r>
      <w:r>
        <w:tab/>
      </w:r>
      <w:r>
        <w:tab/>
        <w:t>C) 42⁰</w:t>
      </w:r>
      <w:r>
        <w:tab/>
      </w:r>
      <w:r>
        <w:tab/>
        <w:t xml:space="preserve">D) 52⁰ </w:t>
      </w:r>
    </w:p>
    <w:p w:rsidR="00932FEF" w:rsidRDefault="00932FEF" w:rsidP="0062772D">
      <w:pPr>
        <w:pStyle w:val="ListParagraph"/>
        <w:spacing w:line="240" w:lineRule="auto"/>
      </w:pPr>
      <w:r>
        <w:t xml:space="preserve">D     </w:t>
      </w:r>
      <w:r>
        <w:tab/>
      </w:r>
      <w:r>
        <w:tab/>
      </w:r>
      <w:r>
        <w:tab/>
        <w:t>C</w:t>
      </w:r>
    </w:p>
    <w:p w:rsidR="00932FEF" w:rsidRDefault="00932FEF" w:rsidP="00162E3B">
      <w:pPr>
        <w:spacing w:line="240" w:lineRule="auto"/>
      </w:pPr>
    </w:p>
    <w:p w:rsidR="00932FEF" w:rsidRDefault="00932FEF" w:rsidP="00162E3B">
      <w:pPr>
        <w:pStyle w:val="ListParagraph"/>
        <w:numPr>
          <w:ilvl w:val="0"/>
          <w:numId w:val="1"/>
        </w:numPr>
        <w:spacing w:line="240" w:lineRule="auto"/>
      </w:pPr>
      <w:r>
        <w:rPr>
          <w:noProof/>
        </w:rPr>
        <w:pict>
          <v:shape id="_x0000_s1065" type="#_x0000_t32" style="position:absolute;left:0;text-align:left;margin-left:55.7pt;margin-top:13.1pt;width:85.05pt;height:85.05pt;flip:x;z-index:251678720" o:connectortype="straight"/>
        </w:pict>
      </w:r>
      <w:r>
        <w:rPr>
          <w:noProof/>
        </w:rPr>
        <w:pict>
          <v:shape id="_x0000_s1066" type="#_x0000_t32" style="position:absolute;left:0;text-align:left;margin-left:55.7pt;margin-top:13.1pt;width:85.05pt;height:85.05pt;z-index:251677696" o:connectortype="straight"/>
        </w:pict>
      </w:r>
      <w:r>
        <w:rPr>
          <w:noProof/>
        </w:rPr>
        <w:pict>
          <v:rect id="_x0000_s1067" style="position:absolute;left:0;text-align:left;margin-left:55.7pt;margin-top:13.1pt;width:85.05pt;height:85.05pt;z-index:251676672"/>
        </w:pict>
      </w:r>
      <w:r>
        <w:t xml:space="preserve">     R</w:t>
      </w:r>
      <w:r>
        <w:tab/>
      </w:r>
      <w:r>
        <w:tab/>
      </w:r>
      <w:r>
        <w:tab/>
        <w:t>S</w:t>
      </w:r>
    </w:p>
    <w:p w:rsidR="00932FEF" w:rsidRPr="00C76441" w:rsidRDefault="00932FEF" w:rsidP="00C76441">
      <w:pPr>
        <w:spacing w:line="240" w:lineRule="auto"/>
        <w:ind w:left="3540"/>
        <w:rPr>
          <w:b/>
          <w:u w:val="single"/>
        </w:rPr>
      </w:pPr>
      <w:r>
        <w:t xml:space="preserve">Yandaki kare ile ilgili olarak verilen bilgilerden hangisi </w:t>
      </w:r>
      <w:r w:rsidRPr="00C76441">
        <w:rPr>
          <w:b/>
          <w:u w:val="single"/>
        </w:rPr>
        <w:t>yanlıştır?</w:t>
      </w:r>
    </w:p>
    <w:p w:rsidR="00932FEF" w:rsidRDefault="00932FEF" w:rsidP="00C76441">
      <w:pPr>
        <w:pStyle w:val="ListParagraph"/>
        <w:numPr>
          <w:ilvl w:val="0"/>
          <w:numId w:val="9"/>
        </w:numPr>
        <w:spacing w:line="240" w:lineRule="auto"/>
      </w:pPr>
      <w:r>
        <w:t>[HS] köşegendir.</w:t>
      </w:r>
    </w:p>
    <w:p w:rsidR="00932FEF" w:rsidRDefault="00932FEF" w:rsidP="00162E3B">
      <w:pPr>
        <w:spacing w:line="240" w:lineRule="auto"/>
        <w:ind w:left="360"/>
      </w:pPr>
      <w:r>
        <w:t xml:space="preserve">              </w:t>
      </w:r>
      <w:r>
        <w:tab/>
      </w:r>
      <w:r>
        <w:tab/>
      </w:r>
      <w:r>
        <w:tab/>
      </w:r>
      <w:r>
        <w:tab/>
        <w:t>B)   [RL] köşegendir.</w:t>
      </w:r>
    </w:p>
    <w:p w:rsidR="00932FEF" w:rsidRDefault="00932FEF" w:rsidP="00162E3B">
      <w:pPr>
        <w:spacing w:line="240" w:lineRule="auto"/>
        <w:ind w:left="720"/>
      </w:pPr>
      <w:r>
        <w:t xml:space="preserve">     H</w:t>
      </w:r>
      <w:r>
        <w:tab/>
      </w:r>
      <w:r>
        <w:tab/>
      </w:r>
      <w:r>
        <w:tab/>
        <w:t>L</w:t>
      </w:r>
      <w:r>
        <w:tab/>
        <w:t>C)   “RSLH karesi”  şeklinde okunabilir.</w:t>
      </w:r>
    </w:p>
    <w:p w:rsidR="00932FEF" w:rsidRDefault="00932FEF" w:rsidP="00162E3B">
      <w:pPr>
        <w:spacing w:line="240" w:lineRule="auto"/>
        <w:ind w:left="720"/>
      </w:pPr>
      <w:r>
        <w:tab/>
      </w:r>
      <w:r>
        <w:tab/>
      </w:r>
      <w:r>
        <w:tab/>
      </w:r>
      <w:r>
        <w:tab/>
        <w:t>D)   “LRHS karesi” şeklinde okunabilir.</w:t>
      </w:r>
    </w:p>
    <w:p w:rsidR="00932FEF" w:rsidRDefault="00932FEF" w:rsidP="00162E3B">
      <w:pPr>
        <w:spacing w:line="240" w:lineRule="auto"/>
        <w:ind w:left="720"/>
      </w:pPr>
    </w:p>
    <w:p w:rsidR="00932FEF" w:rsidRDefault="00932FEF" w:rsidP="00162E3B">
      <w:pPr>
        <w:spacing w:line="240" w:lineRule="auto"/>
        <w:ind w:left="720"/>
      </w:pPr>
    </w:p>
    <w:p w:rsidR="00932FEF" w:rsidRDefault="00932FEF" w:rsidP="00162E3B">
      <w:pPr>
        <w:spacing w:line="240" w:lineRule="auto"/>
        <w:ind w:left="720"/>
      </w:pPr>
      <w:r>
        <w:t>HER SORU 10 PUANDIR.  HERKESE BAŞARILAR…</w:t>
      </w:r>
    </w:p>
    <w:sectPr w:rsidR="00932FEF" w:rsidSect="008D2E53">
      <w:pgSz w:w="11906" w:h="16838"/>
      <w:pgMar w:top="425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8B8"/>
    <w:multiLevelType w:val="hybridMultilevel"/>
    <w:tmpl w:val="5F6C44E4"/>
    <w:lvl w:ilvl="0" w:tplc="9F9A6E7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5163279"/>
    <w:multiLevelType w:val="hybridMultilevel"/>
    <w:tmpl w:val="27F4341C"/>
    <w:lvl w:ilvl="0" w:tplc="FBDA7EFC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484296"/>
    <w:multiLevelType w:val="hybridMultilevel"/>
    <w:tmpl w:val="1062D700"/>
    <w:lvl w:ilvl="0" w:tplc="0072703C">
      <w:start w:val="1"/>
      <w:numFmt w:val="upperLetter"/>
      <w:lvlText w:val="%1)"/>
      <w:lvlJc w:val="left"/>
      <w:pPr>
        <w:ind w:left="31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3">
    <w:nsid w:val="53802050"/>
    <w:multiLevelType w:val="hybridMultilevel"/>
    <w:tmpl w:val="CCA8E5B8"/>
    <w:lvl w:ilvl="0" w:tplc="CA0A962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402B02"/>
    <w:multiLevelType w:val="hybridMultilevel"/>
    <w:tmpl w:val="35D8FE10"/>
    <w:lvl w:ilvl="0" w:tplc="1BA27378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5">
    <w:nsid w:val="5AE605F2"/>
    <w:multiLevelType w:val="hybridMultilevel"/>
    <w:tmpl w:val="31001F50"/>
    <w:lvl w:ilvl="0" w:tplc="D62AA8E6">
      <w:start w:val="1"/>
      <w:numFmt w:val="upperLetter"/>
      <w:lvlText w:val="%1)"/>
      <w:lvlJc w:val="left"/>
      <w:pPr>
        <w:ind w:left="48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5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2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9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7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4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1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8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590" w:hanging="180"/>
      </w:pPr>
      <w:rPr>
        <w:rFonts w:cs="Times New Roman"/>
      </w:rPr>
    </w:lvl>
  </w:abstractNum>
  <w:abstractNum w:abstractNumId="6">
    <w:nsid w:val="622F769A"/>
    <w:multiLevelType w:val="hybridMultilevel"/>
    <w:tmpl w:val="B486E582"/>
    <w:lvl w:ilvl="0" w:tplc="AF223B9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413034E"/>
    <w:multiLevelType w:val="hybridMultilevel"/>
    <w:tmpl w:val="24205EF4"/>
    <w:lvl w:ilvl="0" w:tplc="9586D63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ACF2F71"/>
    <w:multiLevelType w:val="hybridMultilevel"/>
    <w:tmpl w:val="41B2A3BC"/>
    <w:lvl w:ilvl="0" w:tplc="6C44C9AC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5FE"/>
    <w:rsid w:val="000C45A6"/>
    <w:rsid w:val="00162E3B"/>
    <w:rsid w:val="00273DAB"/>
    <w:rsid w:val="003A45CB"/>
    <w:rsid w:val="00515770"/>
    <w:rsid w:val="005D3964"/>
    <w:rsid w:val="0062772D"/>
    <w:rsid w:val="006A7561"/>
    <w:rsid w:val="00763B38"/>
    <w:rsid w:val="007D0AE5"/>
    <w:rsid w:val="00826C2F"/>
    <w:rsid w:val="008745FE"/>
    <w:rsid w:val="008D2E53"/>
    <w:rsid w:val="008D6415"/>
    <w:rsid w:val="00932FEF"/>
    <w:rsid w:val="00B45483"/>
    <w:rsid w:val="00BF14EB"/>
    <w:rsid w:val="00C76441"/>
    <w:rsid w:val="00F16646"/>
    <w:rsid w:val="00FE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4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45F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C45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340</Words>
  <Characters>1938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ASUS</dc:creator>
  <cp:keywords>www.sorubak.com</cp:keywords>
  <dc:description/>
  <cp:lastModifiedBy>edanur</cp:lastModifiedBy>
  <cp:revision>7</cp:revision>
  <dcterms:created xsi:type="dcterms:W3CDTF">2013-10-28T19:45:00Z</dcterms:created>
  <dcterms:modified xsi:type="dcterms:W3CDTF">2014-10-13T14:38:00Z</dcterms:modified>
</cp:coreProperties>
</file>