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52" w:rsidRDefault="00080052" w:rsidP="008D6A97">
      <w:pPr>
        <w:jc w:val="center"/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2014/2015 EĞİTİM ÖĞRETİM YILI ECZACI İZZET AKÇİÇEK İLKOKULU 4/A SINIFI 1.DÖNEM 1.MATEMATİK DEĞERLENDİRME ÇALIŞMASI</w:t>
      </w:r>
    </w:p>
    <w:p w:rsidR="00080052" w:rsidRPr="00A3302E" w:rsidRDefault="00080052" w:rsidP="00CC0E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Adı-soyadı: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No: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Aldığı puan:</w:t>
      </w:r>
    </w:p>
    <w:p w:rsidR="00080052" w:rsidRPr="00A3302E" w:rsidRDefault="00080052" w:rsidP="008D6A97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margin-left:50.65pt;margin-top:13.45pt;width:159pt;height:67.5pt;z-index:251650560"/>
        </w:pict>
      </w:r>
      <w:r w:rsidRPr="00A3302E">
        <w:rPr>
          <w:rFonts w:ascii="Comic Sans MS" w:hAnsi="Comic Sans MS"/>
          <w:b/>
          <w:sz w:val="20"/>
          <w:szCs w:val="20"/>
        </w:rPr>
        <w:t>1-)      C</w:t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  <w:t>N</w:t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1-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5</w:t>
      </w:r>
      <w:r w:rsidRPr="00A3302E">
        <w:rPr>
          <w:rFonts w:ascii="Comic Sans MS" w:hAnsi="Comic Sans MS"/>
          <w:b/>
          <w:sz w:val="20"/>
          <w:szCs w:val="20"/>
        </w:rPr>
        <w:t>-</w:t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  <w:t>2-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6-</w:t>
      </w:r>
      <w:r w:rsidRPr="00A3302E">
        <w:rPr>
          <w:rFonts w:ascii="Comic Sans MS" w:hAnsi="Comic Sans MS"/>
          <w:sz w:val="20"/>
          <w:szCs w:val="20"/>
        </w:rPr>
        <w:tab/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  <w:t>3-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7-</w:t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ab/>
        <w:t xml:space="preserve">   </w:t>
      </w:r>
      <w:r w:rsidRPr="00A3302E">
        <w:rPr>
          <w:rFonts w:ascii="Comic Sans MS" w:hAnsi="Comic Sans MS"/>
          <w:b/>
          <w:sz w:val="20"/>
          <w:szCs w:val="20"/>
        </w:rPr>
        <w:t>R</w:t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ab/>
        <w:t>L</w:t>
      </w:r>
      <w:r w:rsidRPr="00A3302E">
        <w:rPr>
          <w:rFonts w:ascii="Comic Sans MS" w:hAnsi="Comic Sans MS"/>
          <w:sz w:val="20"/>
          <w:szCs w:val="20"/>
        </w:rPr>
        <w:tab/>
        <w:t>4-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8-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Yukarıdaki dikdörtgeni </w:t>
      </w:r>
      <w:r w:rsidRPr="00CC0EB5">
        <w:rPr>
          <w:rFonts w:ascii="Comic Sans MS" w:hAnsi="Comic Sans MS"/>
          <w:b/>
          <w:sz w:val="20"/>
          <w:szCs w:val="20"/>
        </w:rPr>
        <w:t>8 farklı şekilde</w:t>
      </w:r>
      <w:r w:rsidRPr="00A3302E">
        <w:rPr>
          <w:rFonts w:ascii="Comic Sans MS" w:hAnsi="Comic Sans MS"/>
          <w:sz w:val="20"/>
          <w:szCs w:val="20"/>
        </w:rPr>
        <w:t xml:space="preserve"> isimlendirin.</w:t>
      </w:r>
      <w:r>
        <w:rPr>
          <w:rFonts w:ascii="Comic Sans MS" w:hAnsi="Comic Sans MS"/>
          <w:sz w:val="20"/>
          <w:szCs w:val="20"/>
        </w:rPr>
        <w:t>(her şık 2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46.9pt;margin-top:10.8pt;width:68.25pt;height:91.5pt;z-index:251651584"/>
        </w:pict>
      </w:r>
      <w:r w:rsidRPr="00A3302E">
        <w:rPr>
          <w:rFonts w:ascii="Comic Sans MS" w:hAnsi="Comic Sans MS"/>
          <w:sz w:val="20"/>
          <w:szCs w:val="20"/>
        </w:rPr>
        <w:t>2-)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b/>
          <w:sz w:val="20"/>
          <w:szCs w:val="20"/>
        </w:rPr>
        <w:t>G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</w:p>
    <w:p w:rsidR="00080052" w:rsidRPr="00A3302E" w:rsidRDefault="00080052" w:rsidP="00A704F4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 xml:space="preserve">  4-</w:t>
      </w:r>
    </w:p>
    <w:p w:rsidR="00080052" w:rsidRPr="00A3302E" w:rsidRDefault="00080052" w:rsidP="00A704F4">
      <w:pPr>
        <w:pStyle w:val="ListParagraph"/>
        <w:ind w:left="4956"/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 xml:space="preserve"> 5-</w:t>
      </w:r>
    </w:p>
    <w:p w:rsidR="00080052" w:rsidRPr="00A3302E" w:rsidRDefault="00080052" w:rsidP="00A704F4">
      <w:pPr>
        <w:tabs>
          <w:tab w:val="left" w:pos="5940"/>
        </w:tabs>
        <w:rPr>
          <w:rFonts w:ascii="Comic Sans MS" w:hAnsi="Comic Sans MS"/>
          <w:b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      </w:t>
      </w:r>
      <w:r w:rsidRPr="00A3302E">
        <w:rPr>
          <w:rFonts w:ascii="Comic Sans MS" w:hAnsi="Comic Sans MS"/>
          <w:b/>
          <w:sz w:val="20"/>
          <w:szCs w:val="20"/>
        </w:rPr>
        <w:t>Z                   L</w:t>
      </w:r>
    </w:p>
    <w:p w:rsidR="00080052" w:rsidRPr="00A3302E" w:rsidRDefault="00080052" w:rsidP="00A704F4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6-</w:t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Yukarıdaki üçgenin alabileceği tüm isimleri </w:t>
      </w:r>
      <w:r w:rsidRPr="00A3302E">
        <w:rPr>
          <w:rFonts w:ascii="Comic Sans MS" w:hAnsi="Comic Sans MS"/>
          <w:b/>
          <w:sz w:val="20"/>
          <w:szCs w:val="20"/>
          <w:u w:val="single"/>
        </w:rPr>
        <w:t xml:space="preserve">sembol kullanarak </w:t>
      </w:r>
      <w:r w:rsidRPr="00A3302E">
        <w:rPr>
          <w:rFonts w:ascii="Comic Sans MS" w:hAnsi="Comic Sans MS"/>
          <w:sz w:val="20"/>
          <w:szCs w:val="20"/>
        </w:rPr>
        <w:t>sıralayın.</w:t>
      </w:r>
      <w:r>
        <w:rPr>
          <w:rFonts w:ascii="Comic Sans MS" w:hAnsi="Comic Sans MS"/>
          <w:sz w:val="20"/>
          <w:szCs w:val="20"/>
        </w:rPr>
        <w:t>(her şık 2 puan)</w:t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31.9pt;margin-top:15.9pt;width:59.25pt;height:99pt;z-index:251652608"/>
        </w:pict>
      </w:r>
    </w:p>
    <w:p w:rsidR="00080052" w:rsidRPr="00A3302E" w:rsidRDefault="00080052" w:rsidP="008D6A97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9" type="#_x0000_t5" style="position:absolute;margin-left:338.65pt;margin-top:1.7pt;width:108.75pt;height:1in;z-index:251654656"/>
        </w:pict>
      </w:r>
      <w:r>
        <w:rPr>
          <w:noProof/>
          <w:lang w:eastAsia="tr-TR"/>
        </w:rPr>
        <w:pict>
          <v:shape id="_x0000_s1030" type="#_x0000_t6" style="position:absolute;margin-left:181.15pt;margin-top:23.45pt;width:71.25pt;height:54.75pt;z-index:251653632"/>
        </w:pict>
      </w:r>
      <w:r w:rsidRPr="00A3302E">
        <w:rPr>
          <w:rFonts w:ascii="Comic Sans MS" w:hAnsi="Comic Sans MS"/>
          <w:sz w:val="20"/>
          <w:szCs w:val="20"/>
        </w:rPr>
        <w:t>3-)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Yukarıdaki üçgenlerin </w:t>
      </w:r>
      <w:r w:rsidRPr="00A3302E">
        <w:rPr>
          <w:rFonts w:ascii="Comic Sans MS" w:hAnsi="Comic Sans MS"/>
          <w:b/>
          <w:sz w:val="20"/>
          <w:szCs w:val="20"/>
          <w:u w:val="single"/>
        </w:rPr>
        <w:t>kenar uzunluklarına göre</w:t>
      </w:r>
      <w:r w:rsidRPr="00A3302E">
        <w:rPr>
          <w:rFonts w:ascii="Comic Sans MS" w:hAnsi="Comic Sans MS"/>
          <w:sz w:val="20"/>
          <w:szCs w:val="20"/>
        </w:rPr>
        <w:t xml:space="preserve"> türlerini yazın.</w:t>
      </w:r>
      <w:r>
        <w:rPr>
          <w:rFonts w:ascii="Comic Sans MS" w:hAnsi="Comic Sans MS"/>
          <w:sz w:val="20"/>
          <w:szCs w:val="20"/>
        </w:rPr>
        <w:t>(her şık 3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1.üçgen: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2.üçgen:</w:t>
      </w:r>
    </w:p>
    <w:p w:rsidR="00080052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3.üçgen: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4-)s(A)=25     s(B)=55     s(C)=110 olan üçgen ………….. açılı üçgendir.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s(D)=40      s(E)=90     s(F)=50 olan üçgen ……………. açılı üçgendir.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S(G)=35      s(H)=70    s(J)=75 olan üçgen …………… açılı üçgendir.</w:t>
      </w:r>
      <w:r>
        <w:rPr>
          <w:rFonts w:ascii="Comic Sans MS" w:hAnsi="Comic Sans MS"/>
          <w:sz w:val="20"/>
          <w:szCs w:val="20"/>
        </w:rPr>
        <w:t>(her şık 3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5-) a-  ……………… dereceden küçük olan açılara dar açı denir.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b-……………….. derece ile …………………. derece arasındaki açılara geniş açı denir.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c-  Dik açının derecesi …………………..’dir.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 d- Geniş açının derecesi ……………………. ‘dir.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e-</w:t>
      </w:r>
      <w:r w:rsidRPr="00A3302E">
        <w:rPr>
          <w:rFonts w:ascii="Comic Sans MS" w:hAnsi="Comic Sans MS"/>
          <w:b/>
          <w:sz w:val="20"/>
          <w:szCs w:val="20"/>
          <w:u w:val="single"/>
        </w:rPr>
        <w:t>En büyük dar açının</w:t>
      </w:r>
      <w:r w:rsidRPr="00A3302E">
        <w:rPr>
          <w:rFonts w:ascii="Comic Sans MS" w:hAnsi="Comic Sans MS"/>
          <w:sz w:val="20"/>
          <w:szCs w:val="20"/>
        </w:rPr>
        <w:t xml:space="preserve"> ölçüsü …………………….. ‘dir.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f-</w:t>
      </w:r>
      <w:r w:rsidRPr="00A3302E">
        <w:rPr>
          <w:rFonts w:ascii="Comic Sans MS" w:hAnsi="Comic Sans MS"/>
          <w:b/>
          <w:sz w:val="20"/>
          <w:szCs w:val="20"/>
          <w:u w:val="single"/>
        </w:rPr>
        <w:t>En küçük geniş açının</w:t>
      </w:r>
      <w:r w:rsidRPr="00A3302E">
        <w:rPr>
          <w:rFonts w:ascii="Comic Sans MS" w:hAnsi="Comic Sans MS"/>
          <w:sz w:val="20"/>
          <w:szCs w:val="20"/>
        </w:rPr>
        <w:t xml:space="preserve"> ölçüsü ……………………… ‘dir. </w:t>
      </w:r>
      <w:r>
        <w:rPr>
          <w:rFonts w:ascii="Comic Sans MS" w:hAnsi="Comic Sans MS"/>
          <w:sz w:val="20"/>
          <w:szCs w:val="20"/>
        </w:rPr>
        <w:t>(her şık 2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1" type="#_x0000_t6" style="position:absolute;margin-left:39.75pt;margin-top:.1pt;width:111.75pt;height:102pt;z-index:251655680"/>
        </w:pict>
      </w:r>
      <w:r w:rsidRPr="00A3302E">
        <w:rPr>
          <w:rFonts w:ascii="Comic Sans MS" w:hAnsi="Comic Sans MS"/>
          <w:sz w:val="20"/>
          <w:szCs w:val="20"/>
        </w:rPr>
        <w:t>6-)</w:t>
      </w:r>
      <w:r w:rsidRPr="00A3302E">
        <w:rPr>
          <w:rFonts w:ascii="Comic Sans MS" w:hAnsi="Comic Sans MS"/>
          <w:sz w:val="20"/>
          <w:szCs w:val="20"/>
        </w:rPr>
        <w:tab/>
        <w:t xml:space="preserve">        Yandaki üçgende soru işareti ile gösterilen açının derecesini </w:t>
      </w:r>
      <w:r w:rsidRPr="00A3302E">
        <w:rPr>
          <w:rFonts w:ascii="Comic Sans MS" w:hAnsi="Comic Sans MS"/>
          <w:b/>
          <w:sz w:val="20"/>
          <w:szCs w:val="20"/>
          <w:u w:val="single"/>
        </w:rPr>
        <w:t>işlem yaparak</w:t>
      </w:r>
      <w:r w:rsidRPr="00A3302E">
        <w:rPr>
          <w:rFonts w:ascii="Comic Sans MS" w:hAnsi="Comic Sans MS"/>
          <w:sz w:val="20"/>
          <w:szCs w:val="20"/>
        </w:rPr>
        <w:t xml:space="preserve"> bulunuz.</w:t>
      </w:r>
      <w:r>
        <w:rPr>
          <w:rFonts w:ascii="Comic Sans MS" w:hAnsi="Comic Sans MS"/>
          <w:sz w:val="20"/>
          <w:szCs w:val="20"/>
        </w:rPr>
        <w:t>( 8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52.5pt;margin-top:12.2pt;width:87pt;height:98.25pt;flip:y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-7.5pt;margin-top:110.45pt;width:147pt;height:0;z-index:251656704" o:connectortype="straight">
            <v:stroke endarrow="block"/>
          </v:shape>
        </w:pict>
      </w:r>
      <w:r w:rsidRPr="00A3302E">
        <w:rPr>
          <w:rFonts w:ascii="Comic Sans MS" w:hAnsi="Comic Sans MS"/>
          <w:sz w:val="20"/>
          <w:szCs w:val="20"/>
        </w:rPr>
        <w:t>7-)</w:t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  <w:t xml:space="preserve">  Yandaki şekilde soru işareti ile gösterilen açıyı </w:t>
      </w:r>
      <w:r w:rsidRPr="00A3302E">
        <w:rPr>
          <w:rFonts w:ascii="Comic Sans MS" w:hAnsi="Comic Sans MS"/>
          <w:b/>
          <w:sz w:val="20"/>
          <w:szCs w:val="20"/>
          <w:u w:val="single"/>
        </w:rPr>
        <w:t>işlem yaparak</w:t>
      </w:r>
      <w:r w:rsidRPr="00A3302E">
        <w:rPr>
          <w:rFonts w:ascii="Comic Sans MS" w:hAnsi="Comic Sans MS"/>
          <w:sz w:val="20"/>
          <w:szCs w:val="20"/>
        </w:rPr>
        <w:t xml:space="preserve"> bulunuz.</w:t>
      </w:r>
      <w:r>
        <w:rPr>
          <w:rFonts w:ascii="Comic Sans MS" w:hAnsi="Comic Sans MS"/>
          <w:sz w:val="20"/>
          <w:szCs w:val="20"/>
        </w:rPr>
        <w:t>(8 puan)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4" type="#_x0000_t32" style="position:absolute;margin-left:124.5pt;margin-top:7.05pt;width:1.5pt;height:123.75pt;z-index:251662848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8.5pt;margin-top:65.55pt;width:191.25pt;height:.75pt;flip:y;z-index:251661824" o:connectortype="straight"/>
        </w:pict>
      </w:r>
      <w:r>
        <w:rPr>
          <w:noProof/>
          <w:lang w:eastAsia="tr-TR"/>
        </w:rPr>
        <w:pict>
          <v:shape id="_x0000_s1036" type="#_x0000_t32" style="position:absolute;margin-left:28.5pt;margin-top:7.05pt;width:191.25pt;height:117.75pt;z-index:251659776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8.5pt;margin-top:7.05pt;width:191.25pt;height:117.75pt;flip:x;z-index:251660800" o:connectortype="straight"/>
        </w:pict>
      </w:r>
      <w:r>
        <w:rPr>
          <w:noProof/>
          <w:lang w:eastAsia="tr-TR"/>
        </w:rPr>
        <w:pict>
          <v:rect id="_x0000_s1038" style="position:absolute;margin-left:28.5pt;margin-top:7.05pt;width:191.25pt;height:117.75pt;z-index:251658752"/>
        </w:pict>
      </w:r>
      <w:r>
        <w:rPr>
          <w:rFonts w:ascii="Comic Sans MS" w:hAnsi="Comic Sans MS"/>
          <w:sz w:val="20"/>
          <w:szCs w:val="20"/>
        </w:rPr>
        <w:t>8-)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Yandaki şekilde köşegenlerin</w:t>
      </w:r>
      <w:r>
        <w:rPr>
          <w:rFonts w:ascii="Comic Sans MS" w:hAnsi="Comic Sans MS"/>
          <w:sz w:val="20"/>
          <w:szCs w:val="20"/>
        </w:rPr>
        <w:t xml:space="preserve"> </w:t>
      </w:r>
      <w:r w:rsidRPr="00A3302E">
        <w:rPr>
          <w:rFonts w:ascii="Comic Sans MS" w:hAnsi="Comic Sans MS"/>
          <w:sz w:val="20"/>
          <w:szCs w:val="20"/>
        </w:rPr>
        <w:t xml:space="preserve">adını sembol kullanarak 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yazınız.</w:t>
      </w:r>
      <w:r>
        <w:rPr>
          <w:rFonts w:ascii="Comic Sans MS" w:hAnsi="Comic Sans MS"/>
          <w:sz w:val="20"/>
          <w:szCs w:val="20"/>
        </w:rPr>
        <w:t>(4 puan)</w:t>
      </w:r>
      <w:r>
        <w:rPr>
          <w:rFonts w:ascii="Comic Sans MS" w:hAnsi="Comic Sans MS"/>
          <w:sz w:val="20"/>
          <w:szCs w:val="20"/>
        </w:rPr>
        <w:tab/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Pr="00A3302E" w:rsidRDefault="00080052" w:rsidP="001766B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9-)</w:t>
      </w:r>
      <w:r w:rsidRPr="001766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Aşağıdaki tabloya göre;(her açı 1 puan)</w:t>
      </w:r>
    </w:p>
    <w:p w:rsidR="00080052" w:rsidRPr="00A3302E" w:rsidRDefault="00080052" w:rsidP="001766B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a-)dar açıların adını yazın: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c-)geniş açıların adını yazın:</w:t>
      </w:r>
    </w:p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>b-)dik açıların adını yazın: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>d-)doğru açıların adını yazın: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5"/>
        <w:gridCol w:w="1276"/>
        <w:gridCol w:w="1276"/>
      </w:tblGrid>
      <w:tr w:rsidR="00080052" w:rsidRPr="002D66FC" w:rsidTr="002D66FC">
        <w:tc>
          <w:tcPr>
            <w:tcW w:w="1275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s(A)=36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s(G)=180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s(R)=92</w:t>
            </w:r>
          </w:p>
        </w:tc>
      </w:tr>
      <w:tr w:rsidR="00080052" w:rsidRPr="002D66FC" w:rsidTr="002D66FC">
        <w:tc>
          <w:tcPr>
            <w:tcW w:w="1275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s(Z)=147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s(H)=90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s(D)=1</w:t>
            </w:r>
          </w:p>
        </w:tc>
      </w:tr>
      <w:tr w:rsidR="00080052" w:rsidRPr="002D66FC" w:rsidTr="002D66FC">
        <w:tc>
          <w:tcPr>
            <w:tcW w:w="1275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s(K)=179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s(P)=89</w:t>
            </w:r>
          </w:p>
        </w:tc>
        <w:tc>
          <w:tcPr>
            <w:tcW w:w="1276" w:type="dxa"/>
          </w:tcPr>
          <w:p w:rsidR="00080052" w:rsidRPr="002D66FC" w:rsidRDefault="00080052" w:rsidP="002D66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D66FC">
              <w:rPr>
                <w:rFonts w:ascii="Comic Sans MS" w:hAnsi="Comic Sans MS"/>
                <w:sz w:val="20"/>
                <w:szCs w:val="20"/>
              </w:rPr>
              <w:t>s(F)=90</w:t>
            </w:r>
          </w:p>
        </w:tc>
      </w:tr>
    </w:tbl>
    <w:p w:rsidR="00080052" w:rsidRPr="00A3302E" w:rsidRDefault="00080052" w:rsidP="00A704F4">
      <w:pPr>
        <w:rPr>
          <w:rFonts w:ascii="Comic Sans MS" w:hAnsi="Comic Sans MS"/>
          <w:sz w:val="20"/>
          <w:szCs w:val="20"/>
        </w:rPr>
      </w:pPr>
    </w:p>
    <w:p w:rsidR="00080052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39" style="position:absolute;left:0;text-align:left;margin-left:48.75pt;margin-top:3.45pt;width:86.25pt;height:85.9pt;z-index:251663872"/>
        </w:pict>
      </w:r>
      <w:r>
        <w:rPr>
          <w:noProof/>
          <w:lang w:eastAsia="tr-TR"/>
        </w:rPr>
        <w:pict>
          <v:shape id="_x0000_s1040" type="#_x0000_t5" style="position:absolute;left:0;text-align:left;margin-left:89.05pt;margin-top:-36.85pt;width:85.9pt;height:166.5pt;rotation:90;z-index:251664896"/>
        </w:pict>
      </w:r>
      <w:r w:rsidRPr="00A3302E">
        <w:rPr>
          <w:rFonts w:ascii="Comic Sans MS" w:hAnsi="Comic Sans MS"/>
          <w:sz w:val="20"/>
          <w:szCs w:val="20"/>
        </w:rPr>
        <w:t>10-)</w:t>
      </w:r>
      <w:r w:rsidRPr="00A330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Y</w:t>
      </w:r>
      <w:r w:rsidRPr="00A3302E">
        <w:rPr>
          <w:rFonts w:ascii="Comic Sans MS" w:hAnsi="Comic Sans MS"/>
          <w:sz w:val="20"/>
          <w:szCs w:val="20"/>
        </w:rPr>
        <w:t xml:space="preserve">andaki şekilde ABCD </w:t>
      </w:r>
      <w:r w:rsidRPr="00A3302E">
        <w:rPr>
          <w:rFonts w:ascii="Comic Sans MS" w:hAnsi="Comic Sans MS"/>
          <w:b/>
          <w:sz w:val="20"/>
          <w:szCs w:val="20"/>
        </w:rPr>
        <w:t>bir karedir.</w:t>
      </w:r>
      <w:r w:rsidRPr="00A3302E">
        <w:rPr>
          <w:rFonts w:ascii="Comic Sans MS" w:hAnsi="Comic Sans MS"/>
          <w:sz w:val="20"/>
          <w:szCs w:val="20"/>
        </w:rPr>
        <w:t>s(AED)=48 ve s(EDC)=36 olduğuna göre s(DAE)=?</w:t>
      </w:r>
      <w:r>
        <w:rPr>
          <w:rFonts w:ascii="Comic Sans MS" w:hAnsi="Comic Sans MS"/>
          <w:sz w:val="20"/>
          <w:szCs w:val="20"/>
        </w:rPr>
        <w:t>(13 puan)</w:t>
      </w:r>
    </w:p>
    <w:p w:rsidR="00080052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</w:p>
    <w:p w:rsidR="00080052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</w:p>
    <w:p w:rsidR="00080052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</w:p>
    <w:p w:rsidR="00080052" w:rsidRPr="00317760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  <w:hyperlink r:id="rId5" w:history="1">
        <w:r w:rsidRPr="00022EB0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80052" w:rsidRPr="00A3302E" w:rsidRDefault="00080052" w:rsidP="005042D3">
      <w:pPr>
        <w:ind w:left="3540" w:hanging="3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 DİLERİM CANLARIM,UNUTMATIN Kİ “ÇALIŞAN KAZANIR”</w:t>
      </w:r>
      <w:r w:rsidRPr="00CC0EB5">
        <w:rPr>
          <w:rFonts w:ascii="Comic Sans MS" w:hAnsi="Comic Sans MS"/>
          <w:sz w:val="20"/>
          <w:szCs w:val="20"/>
        </w:rPr>
        <w:sym w:font="Wingdings" w:char="F04A"/>
      </w:r>
      <w:r w:rsidRPr="00CC0EB5">
        <w:rPr>
          <w:rFonts w:ascii="Comic Sans MS" w:hAnsi="Comic Sans MS"/>
          <w:sz w:val="20"/>
          <w:szCs w:val="20"/>
        </w:rPr>
        <w:sym w:font="Wingdings" w:char="F04A"/>
      </w:r>
      <w:r w:rsidRPr="00CC0EB5">
        <w:rPr>
          <w:rFonts w:ascii="Comic Sans MS" w:hAnsi="Comic Sans MS"/>
          <w:sz w:val="20"/>
          <w:szCs w:val="20"/>
        </w:rPr>
        <w:sym w:font="Wingdings" w:char="F04A"/>
      </w:r>
    </w:p>
    <w:sectPr w:rsidR="00080052" w:rsidRPr="00A3302E" w:rsidSect="00AE60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E38"/>
    <w:multiLevelType w:val="hybridMultilevel"/>
    <w:tmpl w:val="3738DBC8"/>
    <w:lvl w:ilvl="0" w:tplc="3168CCB0">
      <w:start w:val="1"/>
      <w:numFmt w:val="decimal"/>
      <w:lvlText w:val="%1-"/>
      <w:lvlJc w:val="left"/>
      <w:pPr>
        <w:ind w:left="531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1">
    <w:nsid w:val="394A0DE4"/>
    <w:multiLevelType w:val="hybridMultilevel"/>
    <w:tmpl w:val="61429664"/>
    <w:lvl w:ilvl="0" w:tplc="7D6C22D4">
      <w:start w:val="1"/>
      <w:numFmt w:val="decimal"/>
      <w:lvlText w:val="%1-"/>
      <w:lvlJc w:val="left"/>
      <w:pPr>
        <w:ind w:left="602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18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34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  <w:rPr>
        <w:rFonts w:cs="Times New Roman"/>
      </w:rPr>
    </w:lvl>
  </w:abstractNum>
  <w:abstractNum w:abstractNumId="2">
    <w:nsid w:val="3B9C1D2C"/>
    <w:multiLevelType w:val="hybridMultilevel"/>
    <w:tmpl w:val="91EA2AA2"/>
    <w:lvl w:ilvl="0" w:tplc="A416581C">
      <w:start w:val="1"/>
      <w:numFmt w:val="decimal"/>
      <w:lvlText w:val="%1-"/>
      <w:lvlJc w:val="left"/>
      <w:pPr>
        <w:ind w:left="602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18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34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  <w:rPr>
        <w:rFonts w:cs="Times New Roman"/>
      </w:rPr>
    </w:lvl>
  </w:abstractNum>
  <w:abstractNum w:abstractNumId="3">
    <w:nsid w:val="63C667CD"/>
    <w:multiLevelType w:val="hybridMultilevel"/>
    <w:tmpl w:val="2D4AD254"/>
    <w:lvl w:ilvl="0" w:tplc="C0249972">
      <w:start w:val="1"/>
      <w:numFmt w:val="decimal"/>
      <w:lvlText w:val="%1-"/>
      <w:lvlJc w:val="left"/>
      <w:pPr>
        <w:ind w:left="531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A97"/>
    <w:rsid w:val="00022EB0"/>
    <w:rsid w:val="00080052"/>
    <w:rsid w:val="001766B4"/>
    <w:rsid w:val="00284C5A"/>
    <w:rsid w:val="002D66FC"/>
    <w:rsid w:val="00317760"/>
    <w:rsid w:val="00370CD1"/>
    <w:rsid w:val="003936A3"/>
    <w:rsid w:val="003C2633"/>
    <w:rsid w:val="004A0D6C"/>
    <w:rsid w:val="004A1C88"/>
    <w:rsid w:val="005042D3"/>
    <w:rsid w:val="0057788F"/>
    <w:rsid w:val="008B57BC"/>
    <w:rsid w:val="008D6A97"/>
    <w:rsid w:val="00996B15"/>
    <w:rsid w:val="00A3302E"/>
    <w:rsid w:val="00A704F4"/>
    <w:rsid w:val="00AE6061"/>
    <w:rsid w:val="00B952A6"/>
    <w:rsid w:val="00CC0320"/>
    <w:rsid w:val="00CC0EB5"/>
    <w:rsid w:val="00CE502B"/>
    <w:rsid w:val="00DC5DB7"/>
    <w:rsid w:val="00F5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04F4"/>
    <w:pPr>
      <w:ind w:left="720"/>
      <w:contextualSpacing/>
    </w:pPr>
  </w:style>
  <w:style w:type="table" w:styleId="TableGrid">
    <w:name w:val="Table Grid"/>
    <w:basedOn w:val="TableNormal"/>
    <w:uiPriority w:val="99"/>
    <w:rsid w:val="003936A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177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</dc:creator>
  <cp:keywords>www.sorubak.com</cp:keywords>
  <dc:description/>
  <cp:lastModifiedBy>edanur</cp:lastModifiedBy>
  <cp:revision>13</cp:revision>
  <dcterms:created xsi:type="dcterms:W3CDTF">2014-10-20T07:25:00Z</dcterms:created>
  <dcterms:modified xsi:type="dcterms:W3CDTF">2014-10-21T16:00:00Z</dcterms:modified>
</cp:coreProperties>
</file>