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9E3" w:rsidRPr="003D49E2" w:rsidRDefault="005A19E3" w:rsidP="003D49E2">
      <w:pPr>
        <w:rPr>
          <w:szCs w:val="22"/>
        </w:rPr>
      </w:pPr>
      <w:r w:rsidRPr="003D49E2">
        <w:rPr>
          <w:b/>
          <w:szCs w:val="22"/>
        </w:rPr>
        <w:t xml:space="preserve">     Adı Soyadı:</w:t>
      </w:r>
      <w:r w:rsidRPr="003D49E2">
        <w:rPr>
          <w:szCs w:val="22"/>
        </w:rPr>
        <w:tab/>
        <w:t>……………………………………….…</w:t>
      </w:r>
      <w:r w:rsidRPr="003D49E2">
        <w:rPr>
          <w:szCs w:val="22"/>
        </w:rPr>
        <w:tab/>
        <w:t xml:space="preserve">                                        ……./……/</w:t>
      </w:r>
      <w:r w:rsidRPr="003D49E2">
        <w:rPr>
          <w:b/>
          <w:szCs w:val="22"/>
        </w:rPr>
        <w:t>2014</w:t>
      </w:r>
    </w:p>
    <w:p w:rsidR="005A19E3" w:rsidRPr="003D49E2" w:rsidRDefault="005A19E3" w:rsidP="003D49E2">
      <w:pPr>
        <w:ind w:left="284"/>
        <w:rPr>
          <w:b/>
          <w:sz w:val="12"/>
          <w:szCs w:val="12"/>
        </w:rPr>
      </w:pPr>
    </w:p>
    <w:p w:rsidR="005A19E3" w:rsidRDefault="005A19E3" w:rsidP="003D49E2">
      <w:pPr>
        <w:ind w:left="284"/>
        <w:rPr>
          <w:b/>
          <w:szCs w:val="22"/>
        </w:rPr>
      </w:pPr>
      <w:r>
        <w:rPr>
          <w:noProof/>
        </w:rPr>
        <w:pict>
          <v:roundrect id="Yuvarlatılmış Dikdörtgen 1" o:spid="_x0000_s1026" style="position:absolute;left:0;text-align:left;margin-left:463.5pt;margin-top:-.6pt;width:75pt;height:66.5pt;z-index:251521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">
            <v:textbox>
              <w:txbxContent>
                <w:p w:rsidR="005A19E3" w:rsidRPr="00560E4E" w:rsidRDefault="005A19E3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roundrect>
        </w:pict>
      </w:r>
      <w:r w:rsidRPr="003D49E2">
        <w:rPr>
          <w:b/>
          <w:szCs w:val="22"/>
        </w:rPr>
        <w:t xml:space="preserve">Numarası: </w:t>
      </w:r>
      <w:r w:rsidRPr="003D49E2">
        <w:rPr>
          <w:szCs w:val="22"/>
        </w:rPr>
        <w:t>………….</w:t>
      </w:r>
    </w:p>
    <w:p w:rsidR="005A19E3" w:rsidRPr="003D49E2" w:rsidRDefault="005A19E3" w:rsidP="003D49E2">
      <w:pPr>
        <w:ind w:left="284"/>
        <w:rPr>
          <w:b/>
          <w:sz w:val="16"/>
          <w:szCs w:val="16"/>
        </w:rPr>
      </w:pPr>
    </w:p>
    <w:p w:rsidR="005A19E3" w:rsidRPr="00545638" w:rsidRDefault="005A19E3" w:rsidP="00545638">
      <w:pPr>
        <w:jc w:val="center"/>
        <w:rPr>
          <w:b/>
        </w:rPr>
      </w:pPr>
      <w:r>
        <w:rPr>
          <w:b/>
        </w:rPr>
        <w:t>2014–2015</w:t>
      </w:r>
      <w:r w:rsidRPr="00545638">
        <w:rPr>
          <w:b/>
        </w:rPr>
        <w:t xml:space="preserve"> EĞİTİM ÖĞRETİM YILI</w:t>
      </w:r>
    </w:p>
    <w:p w:rsidR="005A19E3" w:rsidRPr="00545638" w:rsidRDefault="005A19E3" w:rsidP="00545638">
      <w:pPr>
        <w:jc w:val="center"/>
        <w:rPr>
          <w:b/>
        </w:rPr>
      </w:pPr>
      <w:r>
        <w:rPr>
          <w:b/>
        </w:rPr>
        <w:t xml:space="preserve">CENGİZ </w:t>
      </w:r>
      <w:r w:rsidRPr="00545638">
        <w:rPr>
          <w:b/>
        </w:rPr>
        <w:t>T</w:t>
      </w:r>
      <w:r>
        <w:rPr>
          <w:b/>
        </w:rPr>
        <w:t>OPEL İLKOKULU MATEMATİK</w:t>
      </w:r>
      <w:r w:rsidRPr="00545638">
        <w:rPr>
          <w:b/>
        </w:rPr>
        <w:t xml:space="preserve"> DERSİ </w:t>
      </w:r>
    </w:p>
    <w:p w:rsidR="005A19E3" w:rsidRDefault="005A19E3" w:rsidP="00C26D86">
      <w:pPr>
        <w:jc w:val="center"/>
        <w:rPr>
          <w:b/>
        </w:rPr>
      </w:pPr>
      <w:r>
        <w:rPr>
          <w:b/>
        </w:rPr>
        <w:t xml:space="preserve">4/ …..  </w:t>
      </w:r>
      <w:r w:rsidRPr="00545638">
        <w:rPr>
          <w:b/>
        </w:rPr>
        <w:t>SINIF</w:t>
      </w:r>
      <w:r>
        <w:rPr>
          <w:b/>
        </w:rPr>
        <w:t>I</w:t>
      </w:r>
      <w:r w:rsidRPr="00545638">
        <w:rPr>
          <w:b/>
        </w:rPr>
        <w:t xml:space="preserve"> 1. DÖNEM 1. YAZILI SINAVI SORULARI</w:t>
      </w:r>
    </w:p>
    <w:p w:rsidR="005A19E3" w:rsidRDefault="005A19E3" w:rsidP="00C26D86">
      <w:pPr>
        <w:tabs>
          <w:tab w:val="left" w:pos="7485"/>
        </w:tabs>
        <w:jc w:val="center"/>
        <w:rPr>
          <w:rFonts w:ascii="Comic Sans MS" w:hAnsi="Comic Sans MS" w:cs="Arial Unicode MS"/>
          <w:b/>
          <w:color w:val="000000"/>
        </w:rPr>
        <w:sectPr w:rsidR="005A19E3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5A19E3" w:rsidRPr="00D672CB" w:rsidRDefault="005A19E3" w:rsidP="00D672CB">
      <w:pPr>
        <w:tabs>
          <w:tab w:val="left" w:pos="7485"/>
        </w:tabs>
        <w:rPr>
          <w:rFonts w:ascii="Comic Sans MS" w:hAnsi="Comic Sans MS" w:cs="Arial Unicode MS"/>
          <w:b/>
          <w:color w:val="000000"/>
          <w:sz w:val="8"/>
          <w:szCs w:val="8"/>
        </w:rPr>
      </w:pPr>
    </w:p>
    <w:p w:rsidR="005A19E3" w:rsidRPr="00AE5FEC" w:rsidRDefault="005A19E3" w:rsidP="00AE5FEC">
      <w:pPr>
        <w:rPr>
          <w:rFonts w:ascii="Comic Sans MS" w:hAnsi="Comic Sans MS"/>
          <w:b/>
          <w:color w:val="000000"/>
          <w:sz w:val="22"/>
          <w:szCs w:val="22"/>
        </w:rPr>
      </w:pPr>
      <w:r w:rsidRPr="00AE5FEC">
        <w:rPr>
          <w:rFonts w:ascii="Comic Sans MS" w:hAnsi="Comic Sans MS"/>
          <w:b/>
          <w:color w:val="000000"/>
          <w:sz w:val="22"/>
          <w:szCs w:val="22"/>
        </w:rPr>
        <w:t xml:space="preserve">1) Aşağıda boş bırakılan yerleri </w:t>
      </w:r>
      <w:r>
        <w:rPr>
          <w:rFonts w:ascii="Comic Sans MS" w:hAnsi="Comic Sans MS"/>
          <w:b/>
          <w:color w:val="000000"/>
          <w:sz w:val="22"/>
          <w:szCs w:val="22"/>
        </w:rPr>
        <w:t xml:space="preserve">verilen kelimelerden uygun olanı ile </w:t>
      </w:r>
      <w:r w:rsidRPr="00AE5FEC">
        <w:rPr>
          <w:rFonts w:ascii="Comic Sans MS" w:hAnsi="Comic Sans MS"/>
          <w:b/>
          <w:color w:val="000000"/>
          <w:sz w:val="22"/>
          <w:szCs w:val="22"/>
        </w:rPr>
        <w:t>doldurunuz.(5 puan)</w:t>
      </w:r>
    </w:p>
    <w:p w:rsidR="005A19E3" w:rsidRPr="00AE5FEC" w:rsidRDefault="005A19E3" w:rsidP="00AE5FEC">
      <w:pPr>
        <w:jc w:val="both"/>
        <w:rPr>
          <w:rFonts w:ascii="Comic Sans MS" w:hAnsi="Comic Sans MS"/>
          <w:b/>
          <w:color w:val="000000"/>
          <w:sz w:val="22"/>
          <w:szCs w:val="22"/>
        </w:rPr>
      </w:pPr>
      <w:r>
        <w:rPr>
          <w:noProof/>
        </w:rPr>
        <w:pict>
          <v:rect id="Dikdörtgen 6" o:spid="_x0000_s1027" style="position:absolute;left:0;text-align:left;margin-left:-1.4pt;margin-top:3.4pt;width:263.25pt;height:39.75pt;z-index:25152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">
            <v:textbox>
              <w:txbxContent>
                <w:p w:rsidR="005A19E3" w:rsidRPr="00AE5FEC" w:rsidRDefault="005A19E3" w:rsidP="00AE5FE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eş</w:t>
                  </w:r>
                  <w:r w:rsidRPr="00AE5FEC">
                    <w:rPr>
                      <w:rFonts w:ascii="Arial" w:hAnsi="Arial" w:cs="Arial"/>
                    </w:rPr>
                    <w:t>kenar üçgen – 180 – dikdörtgen – iletki – köşegen – kare – 360 – ikizkenar – simetri</w:t>
                  </w:r>
                </w:p>
              </w:txbxContent>
            </v:textbox>
          </v:rect>
        </w:pict>
      </w:r>
    </w:p>
    <w:p w:rsidR="005A19E3" w:rsidRDefault="005A19E3" w:rsidP="00AE5FEC">
      <w:pPr>
        <w:jc w:val="both"/>
        <w:rPr>
          <w:b/>
          <w:color w:val="000000"/>
        </w:rPr>
      </w:pPr>
    </w:p>
    <w:p w:rsidR="005A19E3" w:rsidRDefault="005A19E3" w:rsidP="00AE5FEC">
      <w:pPr>
        <w:jc w:val="both"/>
        <w:rPr>
          <w:b/>
        </w:rPr>
      </w:pPr>
    </w:p>
    <w:p w:rsidR="005A19E3" w:rsidRPr="00AE5FEC" w:rsidRDefault="005A19E3" w:rsidP="00AE5FEC">
      <w:pPr>
        <w:jc w:val="both"/>
        <w:rPr>
          <w:b/>
          <w:sz w:val="16"/>
          <w:szCs w:val="16"/>
        </w:rPr>
      </w:pPr>
    </w:p>
    <w:p w:rsidR="005A19E3" w:rsidRPr="00AE5FEC" w:rsidRDefault="005A19E3" w:rsidP="00AE5FEC">
      <w:pPr>
        <w:jc w:val="both"/>
        <w:rPr>
          <w:rFonts w:ascii="Comic Sans MS" w:hAnsi="Comic Sans MS"/>
          <w:sz w:val="22"/>
          <w:szCs w:val="22"/>
        </w:rPr>
      </w:pPr>
      <w:r w:rsidRPr="00AE5FEC">
        <w:rPr>
          <w:rFonts w:ascii="Comic Sans MS" w:hAnsi="Comic Sans MS"/>
          <w:b/>
          <w:sz w:val="22"/>
          <w:szCs w:val="22"/>
        </w:rPr>
        <w:t>a</w:t>
      </w:r>
      <w:r w:rsidRPr="00AE5FEC">
        <w:rPr>
          <w:rFonts w:ascii="Comic Sans MS" w:hAnsi="Comic Sans MS"/>
          <w:sz w:val="22"/>
          <w:szCs w:val="22"/>
        </w:rPr>
        <w:t>. Bir üçgenin iç açıları toplamı ……………     derecedir.</w:t>
      </w:r>
    </w:p>
    <w:p w:rsidR="005A19E3" w:rsidRPr="00AE5FEC" w:rsidRDefault="005A19E3" w:rsidP="00AE5FEC">
      <w:pPr>
        <w:jc w:val="both"/>
        <w:rPr>
          <w:rFonts w:ascii="Comic Sans MS" w:hAnsi="Comic Sans MS"/>
          <w:sz w:val="22"/>
          <w:szCs w:val="22"/>
        </w:rPr>
      </w:pPr>
      <w:r w:rsidRPr="00AE5FEC">
        <w:rPr>
          <w:rFonts w:ascii="Comic Sans MS" w:hAnsi="Comic Sans MS"/>
          <w:b/>
          <w:sz w:val="22"/>
          <w:szCs w:val="22"/>
        </w:rPr>
        <w:t xml:space="preserve">b. </w:t>
      </w:r>
      <w:r w:rsidRPr="00AE5FEC">
        <w:rPr>
          <w:rFonts w:ascii="Comic Sans MS" w:hAnsi="Comic Sans MS"/>
          <w:sz w:val="22"/>
          <w:szCs w:val="22"/>
        </w:rPr>
        <w:t>Açıları ölçerken ve çizerken …………………… kullanırız.</w:t>
      </w:r>
    </w:p>
    <w:p w:rsidR="005A19E3" w:rsidRDefault="005A19E3" w:rsidP="00332F6C">
      <w:pPr>
        <w:ind w:right="-284" w:hanging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</w:t>
      </w:r>
      <w:r w:rsidRPr="00332F6C">
        <w:rPr>
          <w:rFonts w:ascii="Comic Sans MS" w:hAnsi="Comic Sans MS"/>
          <w:b/>
          <w:sz w:val="22"/>
          <w:szCs w:val="22"/>
        </w:rPr>
        <w:t xml:space="preserve">c. </w:t>
      </w:r>
      <w:r w:rsidRPr="00332F6C">
        <w:rPr>
          <w:rFonts w:ascii="Comic Sans MS" w:hAnsi="Comic Sans MS"/>
          <w:sz w:val="22"/>
          <w:szCs w:val="22"/>
        </w:rPr>
        <w:t xml:space="preserve">Karenin ve dikdörtgenin komşu olmayan iki </w:t>
      </w:r>
    </w:p>
    <w:p w:rsidR="005A19E3" w:rsidRPr="00332F6C" w:rsidRDefault="005A19E3" w:rsidP="00332F6C">
      <w:pPr>
        <w:ind w:right="-284"/>
        <w:rPr>
          <w:rFonts w:ascii="Comic Sans MS" w:hAnsi="Comic Sans MS"/>
          <w:sz w:val="8"/>
          <w:szCs w:val="8"/>
        </w:rPr>
      </w:pPr>
    </w:p>
    <w:p w:rsidR="005A19E3" w:rsidRPr="00332F6C" w:rsidRDefault="005A19E3" w:rsidP="00332F6C">
      <w:pPr>
        <w:ind w:right="-284" w:hanging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</w:t>
      </w:r>
      <w:r w:rsidRPr="00332F6C">
        <w:rPr>
          <w:rFonts w:ascii="Comic Sans MS" w:hAnsi="Comic Sans MS"/>
          <w:sz w:val="22"/>
          <w:szCs w:val="22"/>
        </w:rPr>
        <w:t>köşesini birleştiren doğru parçasına</w:t>
      </w:r>
      <w:r>
        <w:rPr>
          <w:rFonts w:ascii="Comic Sans MS" w:hAnsi="Comic Sans MS"/>
          <w:sz w:val="22"/>
          <w:szCs w:val="22"/>
        </w:rPr>
        <w:t xml:space="preserve"> </w:t>
      </w:r>
      <w:r w:rsidRPr="00332F6C">
        <w:rPr>
          <w:rFonts w:ascii="Comic Sans MS" w:hAnsi="Comic Sans MS"/>
          <w:sz w:val="22"/>
          <w:szCs w:val="22"/>
        </w:rPr>
        <w:t>…..............</w:t>
      </w:r>
      <w:r>
        <w:rPr>
          <w:rFonts w:ascii="Comic Sans MS" w:hAnsi="Comic Sans MS"/>
          <w:sz w:val="22"/>
          <w:szCs w:val="22"/>
        </w:rPr>
        <w:t xml:space="preserve"> </w:t>
      </w:r>
      <w:r w:rsidRPr="00332F6C">
        <w:rPr>
          <w:rFonts w:ascii="Comic Sans MS" w:hAnsi="Comic Sans MS"/>
          <w:sz w:val="22"/>
          <w:szCs w:val="22"/>
        </w:rPr>
        <w:t>denir.</w:t>
      </w:r>
    </w:p>
    <w:p w:rsidR="005A19E3" w:rsidRPr="00332F6C" w:rsidRDefault="005A19E3" w:rsidP="00AE5FEC">
      <w:pPr>
        <w:ind w:right="-517"/>
        <w:rPr>
          <w:rFonts w:ascii="Comic Sans MS" w:hAnsi="Comic Sans MS"/>
          <w:sz w:val="22"/>
          <w:szCs w:val="22"/>
        </w:rPr>
      </w:pPr>
      <w:r w:rsidRPr="00332F6C">
        <w:rPr>
          <w:rFonts w:ascii="Comic Sans MS" w:hAnsi="Comic Sans MS"/>
          <w:b/>
          <w:sz w:val="22"/>
          <w:szCs w:val="22"/>
        </w:rPr>
        <w:t>d.</w:t>
      </w:r>
      <w:r w:rsidRPr="00332F6C">
        <w:rPr>
          <w:rFonts w:ascii="Comic Sans MS" w:hAnsi="Comic Sans MS"/>
          <w:sz w:val="22"/>
          <w:szCs w:val="22"/>
        </w:rPr>
        <w:t xml:space="preserve"> Karşılıklı kenarları birbirine eşit ve açıları dik olan </w:t>
      </w:r>
    </w:p>
    <w:p w:rsidR="005A19E3" w:rsidRPr="00332F6C" w:rsidRDefault="005A19E3" w:rsidP="00332F6C">
      <w:pPr>
        <w:ind w:right="-142"/>
        <w:rPr>
          <w:rFonts w:ascii="Comic Sans MS" w:hAnsi="Comic Sans MS"/>
          <w:sz w:val="8"/>
          <w:szCs w:val="8"/>
        </w:rPr>
      </w:pPr>
    </w:p>
    <w:p w:rsidR="005A19E3" w:rsidRPr="00332F6C" w:rsidRDefault="005A19E3" w:rsidP="00AE5FEC">
      <w:pPr>
        <w:ind w:right="-517"/>
        <w:rPr>
          <w:rFonts w:ascii="Comic Sans MS" w:hAnsi="Comic Sans MS"/>
          <w:sz w:val="22"/>
          <w:szCs w:val="22"/>
        </w:rPr>
      </w:pPr>
      <w:r w:rsidRPr="00332F6C">
        <w:rPr>
          <w:rFonts w:ascii="Comic Sans MS" w:hAnsi="Comic Sans MS"/>
          <w:sz w:val="22"/>
          <w:szCs w:val="22"/>
        </w:rPr>
        <w:t>geometrik şekle ………………….. denir.</w:t>
      </w:r>
    </w:p>
    <w:p w:rsidR="005A19E3" w:rsidRDefault="005A19E3" w:rsidP="00AE5FEC">
      <w:pPr>
        <w:ind w:right="-517"/>
        <w:rPr>
          <w:rFonts w:ascii="Comic Sans MS" w:hAnsi="Comic Sans MS"/>
          <w:sz w:val="22"/>
          <w:szCs w:val="22"/>
        </w:rPr>
      </w:pPr>
      <w:r w:rsidRPr="00AE5FEC">
        <w:rPr>
          <w:rFonts w:ascii="Comic Sans MS" w:hAnsi="Comic Sans MS"/>
          <w:b/>
          <w:sz w:val="22"/>
          <w:szCs w:val="22"/>
        </w:rPr>
        <w:t xml:space="preserve">e. </w:t>
      </w:r>
      <w:r w:rsidRPr="00AE5FEC">
        <w:rPr>
          <w:rFonts w:ascii="Comic Sans MS" w:hAnsi="Comic Sans MS"/>
          <w:sz w:val="22"/>
          <w:szCs w:val="22"/>
        </w:rPr>
        <w:t xml:space="preserve">Bütün açıları ve kenarları birbirine eşit olan </w:t>
      </w:r>
    </w:p>
    <w:p w:rsidR="005A19E3" w:rsidRPr="00AE5FEC" w:rsidRDefault="005A19E3" w:rsidP="00AE5FEC">
      <w:pPr>
        <w:ind w:right="-517"/>
        <w:rPr>
          <w:rFonts w:ascii="Comic Sans MS" w:hAnsi="Comic Sans MS"/>
          <w:sz w:val="8"/>
          <w:szCs w:val="8"/>
        </w:rPr>
      </w:pPr>
    </w:p>
    <w:p w:rsidR="005A19E3" w:rsidRPr="00AE5FEC" w:rsidRDefault="005A19E3" w:rsidP="00AE5FEC">
      <w:pPr>
        <w:ind w:right="-517"/>
        <w:rPr>
          <w:rFonts w:ascii="Comic Sans MS" w:hAnsi="Comic Sans MS"/>
          <w:sz w:val="22"/>
          <w:szCs w:val="22"/>
        </w:rPr>
      </w:pPr>
      <w:r w:rsidRPr="00AE5FEC">
        <w:rPr>
          <w:rFonts w:ascii="Comic Sans MS" w:hAnsi="Comic Sans MS"/>
          <w:sz w:val="22"/>
          <w:szCs w:val="22"/>
        </w:rPr>
        <w:t>üçgene…………………………..……..denir.</w:t>
      </w:r>
    </w:p>
    <w:p w:rsidR="005A19E3" w:rsidRPr="00332F6C" w:rsidRDefault="005A19E3" w:rsidP="006F6336">
      <w:pPr>
        <w:pStyle w:val="NoSpacing"/>
        <w:rPr>
          <w:b/>
          <w:bCs/>
          <w:sz w:val="10"/>
          <w:szCs w:val="10"/>
        </w:rPr>
      </w:pPr>
    </w:p>
    <w:p w:rsidR="005A19E3" w:rsidRPr="008378C2" w:rsidRDefault="005A19E3" w:rsidP="00AE5FEC">
      <w:pPr>
        <w:rPr>
          <w:rFonts w:ascii="Comic Sans MS" w:hAnsi="Comic Sans MS"/>
          <w:b/>
          <w:sz w:val="22"/>
          <w:szCs w:val="22"/>
        </w:rPr>
      </w:pPr>
      <w:r w:rsidRPr="008378C2">
        <w:rPr>
          <w:rFonts w:ascii="Comic Sans MS" w:hAnsi="Comic Sans MS"/>
          <w:b/>
          <w:sz w:val="22"/>
          <w:szCs w:val="22"/>
        </w:rPr>
        <w:t>2) Aşağıdaki üçgen,  kare ve dikdörtgeni adlandırınız.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E5FEC">
        <w:rPr>
          <w:rFonts w:ascii="Comic Sans MS" w:hAnsi="Comic Sans MS"/>
          <w:b/>
          <w:color w:val="000000"/>
          <w:sz w:val="22"/>
          <w:szCs w:val="22"/>
        </w:rPr>
        <w:t>(5 puan)</w:t>
      </w:r>
    </w:p>
    <w:p w:rsidR="005A19E3" w:rsidRDefault="005A19E3" w:rsidP="00AE5FEC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8" type="#_x0000_t5" style="position:absolute;margin-left:177.15pt;margin-top:3.6pt;width:48.75pt;height:33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"/>
        </w:pict>
      </w:r>
      <w:r>
        <w:rPr>
          <w:noProof/>
        </w:rPr>
        <w:pict>
          <v:rect id="Dikdörtgen 26" o:spid="_x0000_s1029" style="position:absolute;margin-left:110.95pt;margin-top:3.25pt;width:36.85pt;height:36.85pt;z-index:25152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"/>
        </w:pict>
      </w:r>
      <w:r>
        <w:rPr>
          <w:noProof/>
        </w:rPr>
        <w:pict>
          <v:rect id="Dikdörtgen 25" o:spid="_x0000_s1030" style="position:absolute;margin-left:5.4pt;margin-top:3.5pt;width:85pt;height:34pt;z-index:25152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"/>
        </w:pict>
      </w:r>
    </w:p>
    <w:p w:rsidR="005A19E3" w:rsidRDefault="005A19E3" w:rsidP="00AE5FEC">
      <w:pPr>
        <w:rPr>
          <w:b/>
        </w:rPr>
      </w:pPr>
    </w:p>
    <w:p w:rsidR="005A19E3" w:rsidRDefault="005A19E3" w:rsidP="00AE5FEC"/>
    <w:p w:rsidR="005A19E3" w:rsidRPr="00332F6C" w:rsidRDefault="005A19E3" w:rsidP="006F6336">
      <w:pPr>
        <w:pStyle w:val="NoSpacing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   </w:t>
      </w:r>
      <w:r w:rsidRPr="00332F6C">
        <w:rPr>
          <w:rFonts w:ascii="Comic Sans MS" w:hAnsi="Comic Sans MS"/>
          <w:bCs/>
          <w:sz w:val="22"/>
          <w:szCs w:val="22"/>
        </w:rPr>
        <w:t>……………………..</w:t>
      </w:r>
      <w:r>
        <w:rPr>
          <w:rFonts w:ascii="Comic Sans MS" w:hAnsi="Comic Sans MS"/>
          <w:bCs/>
          <w:sz w:val="22"/>
          <w:szCs w:val="22"/>
        </w:rPr>
        <w:t xml:space="preserve">      …………………….     ………………….</w:t>
      </w:r>
    </w:p>
    <w:p w:rsidR="005A19E3" w:rsidRPr="00332F6C" w:rsidRDefault="005A19E3" w:rsidP="00AE5FEC">
      <w:pPr>
        <w:jc w:val="both"/>
        <w:rPr>
          <w:rFonts w:ascii="Comic Sans MS" w:hAnsi="Comic Sans MS"/>
          <w:b/>
          <w:sz w:val="10"/>
          <w:szCs w:val="10"/>
        </w:rPr>
      </w:pPr>
    </w:p>
    <w:p w:rsidR="005A19E3" w:rsidRDefault="005A19E3" w:rsidP="00AE5FEC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3) </w:t>
      </w:r>
      <w:r w:rsidRPr="002123EB">
        <w:rPr>
          <w:rFonts w:ascii="Comic Sans MS" w:hAnsi="Comic Sans MS"/>
          <w:b/>
          <w:sz w:val="22"/>
          <w:szCs w:val="22"/>
        </w:rPr>
        <w:t>Aşağıdaki üçgenleri</w:t>
      </w:r>
      <w:r>
        <w:rPr>
          <w:rFonts w:ascii="Comic Sans MS" w:hAnsi="Comic Sans MS"/>
          <w:b/>
          <w:sz w:val="22"/>
          <w:szCs w:val="22"/>
        </w:rPr>
        <w:t>n</w:t>
      </w:r>
      <w:r w:rsidRPr="002123EB">
        <w:rPr>
          <w:rFonts w:ascii="Comic Sans MS" w:hAnsi="Comic Sans MS"/>
          <w:b/>
          <w:sz w:val="22"/>
          <w:szCs w:val="22"/>
        </w:rPr>
        <w:t>, kenar</w:t>
      </w:r>
      <w:r>
        <w:rPr>
          <w:rFonts w:ascii="Comic Sans MS" w:hAnsi="Comic Sans MS"/>
          <w:b/>
          <w:sz w:val="22"/>
          <w:szCs w:val="22"/>
        </w:rPr>
        <w:t xml:space="preserve"> uzunluk</w:t>
      </w:r>
      <w:r w:rsidRPr="002123EB">
        <w:rPr>
          <w:rFonts w:ascii="Comic Sans MS" w:hAnsi="Comic Sans MS"/>
          <w:b/>
          <w:sz w:val="22"/>
          <w:szCs w:val="22"/>
        </w:rPr>
        <w:t>larına göre çeşitlerini yazınız.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E5FEC">
        <w:rPr>
          <w:rFonts w:ascii="Comic Sans MS" w:hAnsi="Comic Sans MS"/>
          <w:b/>
          <w:color w:val="000000"/>
          <w:sz w:val="22"/>
          <w:szCs w:val="22"/>
        </w:rPr>
        <w:t>(5 puan)</w:t>
      </w:r>
    </w:p>
    <w:p w:rsidR="005A19E3" w:rsidRPr="00674ABB" w:rsidRDefault="005A19E3" w:rsidP="00AE5FEC">
      <w:pPr>
        <w:jc w:val="both"/>
        <w:rPr>
          <w:rFonts w:ascii="Comic Sans MS" w:hAnsi="Comic Sans MS"/>
          <w:b/>
          <w:sz w:val="8"/>
          <w:szCs w:val="8"/>
        </w:rPr>
      </w:pPr>
    </w:p>
    <w:p w:rsidR="005A19E3" w:rsidRPr="00AE5FEC" w:rsidRDefault="005A19E3" w:rsidP="00AE5FEC">
      <w:pPr>
        <w:rPr>
          <w:rFonts w:ascii="Comic Sans MS" w:hAnsi="Comic Sans MS"/>
          <w:sz w:val="22"/>
          <w:szCs w:val="22"/>
        </w:rPr>
      </w:pPr>
      <w:r w:rsidRPr="0040418D">
        <w:rPr>
          <w:b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27" o:spid="_x0000_i1025" type="#_x0000_t75" style="width:63pt;height:51.75pt;visibility:visible">
            <v:imagedata r:id="rId5" o:title=""/>
          </v:shape>
        </w:pict>
      </w:r>
      <w:r w:rsidRPr="00AE5FEC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  </w:t>
      </w:r>
      <w:r w:rsidRPr="0040418D">
        <w:rPr>
          <w:rFonts w:ascii="Comic Sans MS" w:hAnsi="Comic Sans MS"/>
          <w:noProof/>
          <w:sz w:val="22"/>
          <w:szCs w:val="22"/>
        </w:rPr>
        <w:pict>
          <v:shape id="Resim 528" o:spid="_x0000_i1026" type="#_x0000_t75" style="width:81pt;height:45.75pt;visibility:visible">
            <v:imagedata r:id="rId6" o:title=""/>
          </v:shape>
        </w:pict>
      </w:r>
      <w:r w:rsidRPr="0040418D">
        <w:rPr>
          <w:rFonts w:ascii="Comic Sans MS" w:hAnsi="Comic Sans MS"/>
          <w:noProof/>
          <w:sz w:val="22"/>
          <w:szCs w:val="22"/>
        </w:rPr>
        <w:pict>
          <v:shape id="Resim 529" o:spid="_x0000_i1027" type="#_x0000_t75" style="width:78.75pt;height:49.5pt;visibility:visible">
            <v:imagedata r:id="rId7" o:title=""/>
          </v:shape>
        </w:pict>
      </w:r>
    </w:p>
    <w:p w:rsidR="005A19E3" w:rsidRPr="00AE5FEC" w:rsidRDefault="005A19E3" w:rsidP="00AE5FEC">
      <w:pPr>
        <w:rPr>
          <w:rFonts w:ascii="Comic Sans MS" w:hAnsi="Comic Sans MS"/>
          <w:sz w:val="8"/>
          <w:szCs w:val="8"/>
        </w:rPr>
      </w:pPr>
    </w:p>
    <w:p w:rsidR="005A19E3" w:rsidRPr="00AE5FEC" w:rsidRDefault="005A19E3" w:rsidP="00AE5FE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AE5FEC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….</w:t>
      </w:r>
      <w:r w:rsidRPr="00AE5FEC">
        <w:rPr>
          <w:rFonts w:ascii="Comic Sans MS" w:hAnsi="Comic Sans MS"/>
          <w:sz w:val="22"/>
          <w:szCs w:val="22"/>
        </w:rPr>
        <w:t>…</w:t>
      </w:r>
      <w:r>
        <w:rPr>
          <w:rFonts w:ascii="Comic Sans MS" w:hAnsi="Comic Sans MS"/>
          <w:sz w:val="22"/>
          <w:szCs w:val="22"/>
        </w:rPr>
        <w:t>…</w:t>
      </w:r>
      <w:r w:rsidRPr="00AE5FEC">
        <w:rPr>
          <w:rFonts w:ascii="Comic Sans MS" w:hAnsi="Comic Sans MS"/>
          <w:sz w:val="22"/>
          <w:szCs w:val="22"/>
        </w:rPr>
        <w:t xml:space="preserve">.   </w:t>
      </w:r>
      <w:r>
        <w:rPr>
          <w:rFonts w:ascii="Comic Sans MS" w:hAnsi="Comic Sans MS"/>
          <w:sz w:val="22"/>
          <w:szCs w:val="22"/>
        </w:rPr>
        <w:t xml:space="preserve">   </w:t>
      </w:r>
      <w:r w:rsidRPr="00AE5FEC">
        <w:rPr>
          <w:rFonts w:ascii="Comic Sans MS" w:hAnsi="Comic Sans MS"/>
          <w:sz w:val="22"/>
          <w:szCs w:val="22"/>
        </w:rPr>
        <w:t>……………</w:t>
      </w:r>
      <w:r>
        <w:rPr>
          <w:rFonts w:ascii="Comic Sans MS" w:hAnsi="Comic Sans MS"/>
          <w:sz w:val="22"/>
          <w:szCs w:val="22"/>
        </w:rPr>
        <w:t>…….….        ……………………………</w:t>
      </w:r>
    </w:p>
    <w:p w:rsidR="005A19E3" w:rsidRPr="00D672CB" w:rsidRDefault="005A19E3" w:rsidP="003C24AC">
      <w:pPr>
        <w:rPr>
          <w:sz w:val="16"/>
          <w:szCs w:val="16"/>
        </w:rPr>
      </w:pPr>
    </w:p>
    <w:p w:rsidR="005A19E3" w:rsidRDefault="005A19E3" w:rsidP="003C24A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4) Simetri ekseni çizilen şekli tamamlayınız. </w:t>
      </w:r>
      <w:r w:rsidRPr="00AE5FEC">
        <w:rPr>
          <w:rFonts w:ascii="Comic Sans MS" w:hAnsi="Comic Sans MS"/>
          <w:b/>
          <w:color w:val="000000"/>
          <w:sz w:val="22"/>
          <w:szCs w:val="22"/>
        </w:rPr>
        <w:t>(5 puan)</w:t>
      </w:r>
    </w:p>
    <w:p w:rsidR="005A19E3" w:rsidRPr="00D672CB" w:rsidRDefault="005A19E3" w:rsidP="00DD111C">
      <w:pPr>
        <w:ind w:left="142"/>
        <w:rPr>
          <w:rFonts w:ascii="Comic Sans MS" w:hAnsi="Comic Sans MS"/>
          <w:sz w:val="12"/>
          <w:szCs w:val="12"/>
        </w:rPr>
      </w:pPr>
      <w:r>
        <w:rPr>
          <w:noProof/>
        </w:rPr>
        <w:pict>
          <v:rect id="Dikdörtgen 271" o:spid="_x0000_s1031" style="position:absolute;left:0;text-align:left;margin-left:12.2pt;margin-top:15.5pt;width:9.75pt;height:8.25pt;z-index:25152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"/>
        </w:pict>
      </w:r>
      <w:r>
        <w:rPr>
          <w:noProof/>
        </w:rPr>
        <w:pict>
          <v:rect id="Dikdörtgen 270" o:spid="_x0000_s1032" style="position:absolute;left:0;text-align:left;margin-left:21.95pt;margin-top:15.5pt;width:9.75pt;height:8.25pt;z-index:25152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"/>
        </w:pict>
      </w:r>
      <w:r>
        <w:rPr>
          <w:noProof/>
        </w:rPr>
        <w:pict>
          <v:rect id="Dikdörtgen 269" o:spid="_x0000_s1033" style="position:absolute;left:0;text-align:left;margin-left:31.7pt;margin-top:15.5pt;width:9.75pt;height:8.25pt;z-index:25152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"/>
        </w:pict>
      </w:r>
      <w:r>
        <w:rPr>
          <w:noProof/>
        </w:rPr>
        <w:pict>
          <v:rect id="Dikdörtgen 268" o:spid="_x0000_s1034" style="position:absolute;left:0;text-align:left;margin-left:41.45pt;margin-top:15.5pt;width:9.75pt;height:8.25pt;z-index:25152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"/>
        </w:pict>
      </w:r>
      <w:r>
        <w:rPr>
          <w:noProof/>
        </w:rPr>
        <w:pict>
          <v:rect id="Dikdörtgen 267" o:spid="_x0000_s1035" style="position:absolute;left:0;text-align:left;margin-left:51.2pt;margin-top:15.5pt;width:9.75pt;height:8.25pt;z-index:25153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"/>
        </w:pict>
      </w:r>
      <w:r>
        <w:rPr>
          <w:noProof/>
        </w:rPr>
        <w:pict>
          <v:rect id="Dikdörtgen 266" o:spid="_x0000_s1036" style="position:absolute;left:0;text-align:left;margin-left:60.95pt;margin-top:15.5pt;width:9.75pt;height:8.25pt;z-index:25153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"/>
        </w:pict>
      </w:r>
      <w:r>
        <w:rPr>
          <w:noProof/>
        </w:rPr>
        <w:pict>
          <v:rect id="Dikdörtgen 265" o:spid="_x0000_s1037" style="position:absolute;left:0;text-align:left;margin-left:69.95pt;margin-top:15.5pt;width:9.75pt;height:8.25pt;z-index:25153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"/>
        </w:pict>
      </w:r>
      <w:r>
        <w:rPr>
          <w:noProof/>
        </w:rPr>
        <w:pict>
          <v:rect id="Dikdörtgen 264" o:spid="_x0000_s1038" style="position:absolute;left:0;text-align:left;margin-left:79.7pt;margin-top:15.5pt;width:9.75pt;height:8.25pt;z-index:25153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"/>
        </w:pict>
      </w:r>
      <w:r>
        <w:rPr>
          <w:noProof/>
        </w:rPr>
        <w:pict>
          <v:rect id="Dikdörtgen 263" o:spid="_x0000_s1039" style="position:absolute;left:0;text-align:left;margin-left:89.45pt;margin-top:15.5pt;width:9.75pt;height:8.25pt;z-index:25153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"/>
        </w:pict>
      </w:r>
      <w:r>
        <w:rPr>
          <w:noProof/>
        </w:rPr>
        <w:pict>
          <v:rect id="Dikdörtgen 262" o:spid="_x0000_s1040" style="position:absolute;left:0;text-align:left;margin-left:99.2pt;margin-top:15.5pt;width:9.75pt;height:8.25pt;z-index:25153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"/>
        </w:pict>
      </w:r>
      <w:r>
        <w:rPr>
          <w:noProof/>
        </w:rPr>
        <w:pict>
          <v:rect id="Dikdörtgen 261" o:spid="_x0000_s1041" style="position:absolute;left:0;text-align:left;margin-left:108.95pt;margin-top:15.5pt;width:9.75pt;height:8.25pt;z-index:25153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"/>
        </w:pict>
      </w:r>
      <w:r>
        <w:rPr>
          <w:noProof/>
        </w:rPr>
        <w:pict>
          <v:rect id="Dikdörtgen 260" o:spid="_x0000_s1042" style="position:absolute;left:0;text-align:left;margin-left:118.7pt;margin-top:15.5pt;width:9.75pt;height:8.25pt;z-index:25153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"/>
        </w:pict>
      </w:r>
      <w:r>
        <w:rPr>
          <w:noProof/>
        </w:rPr>
        <w:pict>
          <v:rect id="Dikdörtgen 259" o:spid="_x0000_s1043" style="position:absolute;left:0;text-align:left;margin-left:128.45pt;margin-top:15.5pt;width:9.75pt;height:8.25pt;z-index:25153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"/>
        </w:pict>
      </w:r>
      <w:r>
        <w:rPr>
          <w:noProof/>
        </w:rPr>
        <w:pict>
          <v:rect id="Dikdörtgen 258" o:spid="_x0000_s1044" style="position:absolute;left:0;text-align:left;margin-left:138.2pt;margin-top:15.5pt;width:9.75pt;height:8.25pt;z-index:25153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"/>
        </w:pict>
      </w:r>
      <w:r>
        <w:rPr>
          <w:noProof/>
        </w:rPr>
        <w:pict>
          <v:rect id="Dikdörtgen 257" o:spid="_x0000_s1045" style="position:absolute;left:0;text-align:left;margin-left:147.95pt;margin-top:15.5pt;width:9.75pt;height:8.25pt;z-index:25154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"/>
        </w:pict>
      </w:r>
      <w:r>
        <w:rPr>
          <w:noProof/>
        </w:rPr>
        <w:pict>
          <v:rect id="Dikdörtgen 256" o:spid="_x0000_s1046" style="position:absolute;left:0;text-align:left;margin-left:157.7pt;margin-top:15.5pt;width:9.75pt;height:8.25pt;z-index:25154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"/>
        </w:pict>
      </w:r>
      <w:r>
        <w:rPr>
          <w:noProof/>
        </w:rPr>
        <w:pict>
          <v:rect id="Dikdörtgen 255" o:spid="_x0000_s1047" style="position:absolute;left:0;text-align:left;margin-left:167.45pt;margin-top:15.5pt;width:9.75pt;height:8.25pt;z-index:25154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lcpJwIAAEE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"/>
        </w:pict>
      </w:r>
      <w:r>
        <w:rPr>
          <w:noProof/>
        </w:rPr>
        <w:pict>
          <v:rect id="Dikdörtgen 254" o:spid="_x0000_s1048" style="position:absolute;left:0;text-align:left;margin-left:177.2pt;margin-top:15.5pt;width:9.75pt;height:8.25pt;z-index:25154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EMpJgIAAEE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"/>
        </w:pict>
      </w:r>
      <w:r>
        <w:rPr>
          <w:noProof/>
        </w:rPr>
        <w:pict>
          <v:rect id="Dikdörtgen 253" o:spid="_x0000_s1049" style="position:absolute;left:0;text-align:left;margin-left:186.2pt;margin-top:15.5pt;width:9.75pt;height:8.25pt;z-index:25154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"/>
        </w:pict>
      </w:r>
      <w:r>
        <w:rPr>
          <w:noProof/>
        </w:rPr>
        <w:pict>
          <v:rect id="Dikdörtgen 252" o:spid="_x0000_s1050" style="position:absolute;left:0;text-align:left;margin-left:195.95pt;margin-top:15.5pt;width:9.75pt;height:8.25pt;z-index:25154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"/>
        </w:pict>
      </w:r>
      <w:r>
        <w:rPr>
          <w:noProof/>
        </w:rPr>
        <w:pict>
          <v:rect id="Dikdörtgen 251" o:spid="_x0000_s1051" style="position:absolute;left:0;text-align:left;margin-left:205.7pt;margin-top:15.5pt;width:9.75pt;height:8.25pt;z-index:25154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"/>
        </w:pict>
      </w:r>
      <w:r>
        <w:rPr>
          <w:noProof/>
        </w:rPr>
        <w:pict>
          <v:rect id="Dikdörtgen 250" o:spid="_x0000_s1052" style="position:absolute;left:0;text-align:left;margin-left:215.45pt;margin-top:15.5pt;width:9.75pt;height:8.25pt;z-index:25154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"/>
        </w:pict>
      </w:r>
      <w:r>
        <w:rPr>
          <w:noProof/>
        </w:rPr>
        <w:pict>
          <v:rect id="Dikdörtgen 249" o:spid="_x0000_s1053" style="position:absolute;left:0;text-align:left;margin-left:225.2pt;margin-top:15.5pt;width:9.75pt;height:8.25pt;z-index:25154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"/>
        </w:pict>
      </w:r>
      <w:r>
        <w:rPr>
          <w:noProof/>
        </w:rPr>
        <w:pict>
          <v:rect id="Dikdörtgen 248" o:spid="_x0000_s1054" style="position:absolute;left:0;text-align:left;margin-left:234.95pt;margin-top:15.5pt;width:9.75pt;height:8.25pt;z-index:25155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"/>
        </w:pict>
      </w:r>
      <w:r>
        <w:rPr>
          <w:noProof/>
        </w:rPr>
        <w:pict>
          <v:rect id="Dikdörtgen 247" o:spid="_x0000_s1055" style="position:absolute;left:0;text-align:left;margin-left:12.2pt;margin-top:23.75pt;width:9.75pt;height:8.25pt;z-index:25155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"/>
        </w:pict>
      </w:r>
      <w:r>
        <w:rPr>
          <w:noProof/>
        </w:rPr>
        <w:pict>
          <v:rect id="Dikdörtgen 246" o:spid="_x0000_s1056" style="position:absolute;left:0;text-align:left;margin-left:21.95pt;margin-top:23.75pt;width:9.75pt;height:8.25pt;z-index:25155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"/>
        </w:pict>
      </w:r>
      <w:r>
        <w:rPr>
          <w:noProof/>
        </w:rPr>
        <w:pict>
          <v:rect id="Dikdörtgen 245" o:spid="_x0000_s1057" style="position:absolute;left:0;text-align:left;margin-left:31.7pt;margin-top:23.75pt;width:9.75pt;height:8.25pt;z-index:25155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"/>
        </w:pict>
      </w:r>
      <w:r>
        <w:rPr>
          <w:noProof/>
        </w:rPr>
        <w:pict>
          <v:rect id="Dikdörtgen 244" o:spid="_x0000_s1058" style="position:absolute;left:0;text-align:left;margin-left:41.45pt;margin-top:23.75pt;width:9.75pt;height:8.25pt;z-index:25155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"/>
        </w:pict>
      </w:r>
      <w:r>
        <w:rPr>
          <w:noProof/>
        </w:rPr>
        <w:pict>
          <v:rect id="Dikdörtgen 243" o:spid="_x0000_s1059" style="position:absolute;left:0;text-align:left;margin-left:51.2pt;margin-top:23.75pt;width:9.75pt;height:8.25pt;z-index:25155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" fillcolor="#5a5a5a"/>
        </w:pict>
      </w:r>
      <w:r>
        <w:rPr>
          <w:noProof/>
        </w:rPr>
        <w:pict>
          <v:rect id="Dikdörtgen 242" o:spid="_x0000_s1060" style="position:absolute;left:0;text-align:left;margin-left:60.95pt;margin-top:23.75pt;width:9.75pt;height:8.25pt;z-index:25155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" fillcolor="#5a5a5a"/>
        </w:pict>
      </w:r>
      <w:r>
        <w:rPr>
          <w:noProof/>
        </w:rPr>
        <w:pict>
          <v:rect id="Dikdörtgen 241" o:spid="_x0000_s1061" style="position:absolute;left:0;text-align:left;margin-left:69.95pt;margin-top:23.75pt;width:9.75pt;height:8.25pt;z-index:25155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" fillcolor="#5a5a5a"/>
        </w:pict>
      </w:r>
      <w:r>
        <w:rPr>
          <w:noProof/>
        </w:rPr>
        <w:pict>
          <v:rect id="Dikdörtgen 240" o:spid="_x0000_s1062" style="position:absolute;left:0;text-align:left;margin-left:79.7pt;margin-top:23.75pt;width:9.75pt;height:8.25pt;z-index:25155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" fillcolor="#5a5a5a"/>
        </w:pict>
      </w:r>
      <w:r>
        <w:rPr>
          <w:noProof/>
        </w:rPr>
        <w:pict>
          <v:rect id="Dikdörtgen 239" o:spid="_x0000_s1063" style="position:absolute;left:0;text-align:left;margin-left:89.45pt;margin-top:23.75pt;width:9.75pt;height:8.25pt;z-index:25155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" fillcolor="#5a5a5a"/>
        </w:pict>
      </w:r>
      <w:r>
        <w:rPr>
          <w:noProof/>
        </w:rPr>
        <w:pict>
          <v:rect id="Dikdörtgen 238" o:spid="_x0000_s1064" style="position:absolute;left:0;text-align:left;margin-left:99.2pt;margin-top:23.75pt;width:9.75pt;height:8.25pt;z-index:25156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" fillcolor="#5a5a5a"/>
        </w:pict>
      </w:r>
      <w:r>
        <w:rPr>
          <w:noProof/>
        </w:rPr>
        <w:pict>
          <v:rect id="Dikdörtgen 237" o:spid="_x0000_s1065" style="position:absolute;left:0;text-align:left;margin-left:108.95pt;margin-top:23.75pt;width:9.75pt;height:8.25pt;z-index:25156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" fillcolor="#5a5a5a"/>
        </w:pict>
      </w:r>
      <w:r>
        <w:rPr>
          <w:noProof/>
        </w:rPr>
        <w:pict>
          <v:rect id="Dikdörtgen 236" o:spid="_x0000_s1066" style="position:absolute;left:0;text-align:left;margin-left:118.7pt;margin-top:23.75pt;width:9.75pt;height:8.25pt;z-index:25156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"/>
        </w:pict>
      </w:r>
      <w:r>
        <w:rPr>
          <w:noProof/>
        </w:rPr>
        <w:pict>
          <v:rect id="Dikdörtgen 235" o:spid="_x0000_s1067" style="position:absolute;left:0;text-align:left;margin-left:128.45pt;margin-top:23.75pt;width:9.75pt;height:8.25pt;z-index:25156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"/>
        </w:pict>
      </w:r>
      <w:r>
        <w:rPr>
          <w:noProof/>
        </w:rPr>
        <w:pict>
          <v:rect id="Dikdörtgen 234" o:spid="_x0000_s1068" style="position:absolute;left:0;text-align:left;margin-left:138.2pt;margin-top:23.75pt;width:9.75pt;height:8.25pt;z-index:25156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"/>
        </w:pict>
      </w:r>
      <w:r>
        <w:rPr>
          <w:noProof/>
        </w:rPr>
        <w:pict>
          <v:rect id="Dikdörtgen 233" o:spid="_x0000_s1069" style="position:absolute;left:0;text-align:left;margin-left:147.95pt;margin-top:23.75pt;width:9.75pt;height:8.25pt;z-index:25156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"/>
        </w:pict>
      </w:r>
      <w:r>
        <w:rPr>
          <w:noProof/>
        </w:rPr>
        <w:pict>
          <v:rect id="Dikdörtgen 232" o:spid="_x0000_s1070" style="position:absolute;left:0;text-align:left;margin-left:157.7pt;margin-top:23.75pt;width:9.75pt;height:8.25pt;z-index:25156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"/>
        </w:pict>
      </w:r>
      <w:r>
        <w:rPr>
          <w:noProof/>
        </w:rPr>
        <w:pict>
          <v:rect id="Dikdörtgen 231" o:spid="_x0000_s1071" style="position:absolute;left:0;text-align:left;margin-left:167.45pt;margin-top:23.75pt;width:9.75pt;height:8.25pt;z-index:25156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"/>
        </w:pict>
      </w:r>
      <w:r>
        <w:rPr>
          <w:noProof/>
        </w:rPr>
        <w:pict>
          <v:rect id="Dikdörtgen 230" o:spid="_x0000_s1072" style="position:absolute;left:0;text-align:left;margin-left:177.2pt;margin-top:23.75pt;width:9.75pt;height:8.25pt;z-index:25156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"/>
        </w:pict>
      </w:r>
      <w:r>
        <w:rPr>
          <w:noProof/>
        </w:rPr>
        <w:pict>
          <v:rect id="Dikdörtgen 229" o:spid="_x0000_s1073" style="position:absolute;left:0;text-align:left;margin-left:186.2pt;margin-top:23.75pt;width:9.75pt;height:8.25pt;z-index:25156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"/>
        </w:pict>
      </w:r>
      <w:r>
        <w:rPr>
          <w:noProof/>
        </w:rPr>
        <w:pict>
          <v:rect id="Dikdörtgen 228" o:spid="_x0000_s1074" style="position:absolute;left:0;text-align:left;margin-left:195.95pt;margin-top:23.75pt;width:9.75pt;height:8.25pt;z-index:25157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gizJgIAAEE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"/>
        </w:pict>
      </w:r>
      <w:r>
        <w:rPr>
          <w:noProof/>
        </w:rPr>
        <w:pict>
          <v:rect id="Dikdörtgen 227" o:spid="_x0000_s1075" style="position:absolute;left:0;text-align:left;margin-left:205.7pt;margin-top:23.75pt;width:9.75pt;height:8.25pt;z-index:25157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"/>
        </w:pict>
      </w:r>
      <w:r>
        <w:rPr>
          <w:noProof/>
        </w:rPr>
        <w:pict>
          <v:rect id="Dikdörtgen 226" o:spid="_x0000_s1076" style="position:absolute;left:0;text-align:left;margin-left:215.45pt;margin-top:23.75pt;width:9.75pt;height:8.25pt;z-index:25157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"/>
        </w:pict>
      </w:r>
      <w:r>
        <w:rPr>
          <w:noProof/>
        </w:rPr>
        <w:pict>
          <v:rect id="Dikdörtgen 225" o:spid="_x0000_s1077" style="position:absolute;left:0;text-align:left;margin-left:225.2pt;margin-top:23.75pt;width:9.75pt;height:8.25pt;z-index:25157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+izJgIAAEE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"/>
        </w:pict>
      </w:r>
      <w:r>
        <w:rPr>
          <w:noProof/>
        </w:rPr>
        <w:pict>
          <v:rect id="Dikdörtgen 224" o:spid="_x0000_s1078" style="position:absolute;left:0;text-align:left;margin-left:234.95pt;margin-top:23.75pt;width:9.75pt;height:8.25pt;z-index:251574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"/>
        </w:pict>
      </w:r>
      <w:r>
        <w:rPr>
          <w:noProof/>
        </w:rPr>
        <w:pict>
          <v:rect id="Dikdörtgen 223" o:spid="_x0000_s1079" style="position:absolute;left:0;text-align:left;margin-left:12.2pt;margin-top:31.7pt;width:9.75pt;height:8.25pt;z-index:25157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"/>
        </w:pict>
      </w:r>
      <w:r>
        <w:rPr>
          <w:noProof/>
        </w:rPr>
        <w:pict>
          <v:rect id="Dikdörtgen 222" o:spid="_x0000_s1080" style="position:absolute;left:0;text-align:left;margin-left:21.95pt;margin-top:31.7pt;width:9.75pt;height:8.25pt;z-index:251576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IazJgIAAEE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"/>
        </w:pict>
      </w:r>
      <w:r>
        <w:rPr>
          <w:noProof/>
        </w:rPr>
        <w:pict>
          <v:rect id="Dikdörtgen 221" o:spid="_x0000_s1081" style="position:absolute;left:0;text-align:left;margin-left:31.7pt;margin-top:31.7pt;width:9.75pt;height:8.25pt;z-index:251577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"/>
        </w:pict>
      </w:r>
      <w:r>
        <w:rPr>
          <w:noProof/>
        </w:rPr>
        <w:pict>
          <v:rect id="Dikdörtgen 220" o:spid="_x0000_s1082" style="position:absolute;left:0;text-align:left;margin-left:41.45pt;margin-top:31.7pt;width:9.75pt;height:8.25pt;z-index:251578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K+zJgIAAEE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"/>
        </w:pict>
      </w:r>
      <w:r>
        <w:rPr>
          <w:noProof/>
        </w:rPr>
        <w:pict>
          <v:rect id="Dikdörtgen 219" o:spid="_x0000_s1083" style="position:absolute;left:0;text-align:left;margin-left:51.2pt;margin-top:31.7pt;width:9.75pt;height:8.25pt;z-index:25157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"/>
        </w:pict>
      </w:r>
      <w:r>
        <w:rPr>
          <w:noProof/>
        </w:rPr>
        <w:pict>
          <v:rect id="Dikdörtgen 218" o:spid="_x0000_s1084" style="position:absolute;left:0;text-align:left;margin-left:60.95pt;margin-top:31.7pt;width:9.75pt;height:8.25pt;z-index:25158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bNtJgIAAEE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"/>
        </w:pict>
      </w:r>
      <w:r>
        <w:rPr>
          <w:noProof/>
        </w:rPr>
        <w:pict>
          <v:rect id="Dikdörtgen 217" o:spid="_x0000_s1085" style="position:absolute;left:0;text-align:left;margin-left:69.95pt;margin-top:31.7pt;width:9.75pt;height:8.25pt;z-index:251581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"/>
        </w:pict>
      </w:r>
      <w:r>
        <w:rPr>
          <w:noProof/>
        </w:rPr>
        <w:pict>
          <v:rect id="Dikdörtgen 216" o:spid="_x0000_s1086" style="position:absolute;left:0;text-align:left;margin-left:79.7pt;margin-top:31.7pt;width:9.75pt;height:8.25pt;z-index:251582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"/>
        </w:pict>
      </w:r>
      <w:r>
        <w:rPr>
          <w:noProof/>
        </w:rPr>
        <w:pict>
          <v:rect id="Dikdörtgen 215" o:spid="_x0000_s1087" style="position:absolute;left:0;text-align:left;margin-left:89.45pt;margin-top:31.7pt;width:9.75pt;height:8.25pt;z-index:251584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FNtJgIAAEE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"/>
        </w:pict>
      </w:r>
      <w:r>
        <w:rPr>
          <w:noProof/>
        </w:rPr>
        <w:pict>
          <v:rect id="Dikdörtgen 214" o:spid="_x0000_s1088" style="position:absolute;left:0;text-align:left;margin-left:99.2pt;margin-top:31.7pt;width:9.75pt;height:8.25pt;z-index:251585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"/>
        </w:pict>
      </w:r>
      <w:r>
        <w:rPr>
          <w:noProof/>
        </w:rPr>
        <w:pict>
          <v:rect id="Dikdörtgen 213" o:spid="_x0000_s1089" style="position:absolute;left:0;text-align:left;margin-left:108.95pt;margin-top:31.7pt;width:9.75pt;height:8.25pt;z-index:25158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" fillcolor="#5a5a5a"/>
        </w:pict>
      </w:r>
      <w:r>
        <w:rPr>
          <w:noProof/>
        </w:rPr>
        <w:pict>
          <v:rect id="Dikdörtgen 212" o:spid="_x0000_s1090" style="position:absolute;left:0;text-align:left;margin-left:118.7pt;margin-top:31.7pt;width:9.75pt;height:8.25pt;z-index:251587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z1tJgIAAEE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"/>
        </w:pict>
      </w:r>
      <w:r>
        <w:rPr>
          <w:noProof/>
        </w:rPr>
        <w:pict>
          <v:rect id="Dikdörtgen 211" o:spid="_x0000_s1091" style="position:absolute;left:0;text-align:left;margin-left:128.45pt;margin-top:31.7pt;width:9.75pt;height:8.25pt;z-index:251588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"/>
        </w:pict>
      </w:r>
      <w:r>
        <w:rPr>
          <w:noProof/>
        </w:rPr>
        <w:pict>
          <v:rect id="Dikdörtgen 210" o:spid="_x0000_s1092" style="position:absolute;left:0;text-align:left;margin-left:138.2pt;margin-top:31.7pt;width:9.75pt;height:8.25pt;z-index:251589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xRtJgIAAEE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"/>
        </w:pict>
      </w:r>
      <w:r>
        <w:rPr>
          <w:noProof/>
        </w:rPr>
        <w:pict>
          <v:rect id="Dikdörtgen 209" o:spid="_x0000_s1093" style="position:absolute;left:0;text-align:left;margin-left:147.95pt;margin-top:31.7pt;width:9.75pt;height:8.25pt;z-index:251590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"/>
        </w:pict>
      </w:r>
      <w:r>
        <w:rPr>
          <w:noProof/>
        </w:rPr>
        <w:pict>
          <v:rect id="Dikdörtgen 208" o:spid="_x0000_s1094" style="position:absolute;left:0;text-align:left;margin-left:157.7pt;margin-top:31.7pt;width:9.75pt;height:8.25pt;z-index:251591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QqRJgIAAEE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"/>
        </w:pict>
      </w:r>
      <w:r>
        <w:rPr>
          <w:noProof/>
        </w:rPr>
        <w:pict>
          <v:rect id="Dikdörtgen 207" o:spid="_x0000_s1095" style="position:absolute;left:0;text-align:left;margin-left:167.45pt;margin-top:31.7pt;width:9.75pt;height:8.25pt;z-index:251592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"/>
        </w:pict>
      </w:r>
      <w:r>
        <w:rPr>
          <w:noProof/>
        </w:rPr>
        <w:pict>
          <v:rect id="Dikdörtgen 206" o:spid="_x0000_s1096" style="position:absolute;left:0;text-align:left;margin-left:177.2pt;margin-top:31.7pt;width:9.75pt;height:8.25pt;z-index:251593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"/>
        </w:pict>
      </w:r>
      <w:r>
        <w:rPr>
          <w:noProof/>
        </w:rPr>
        <w:pict>
          <v:rect id="Dikdörtgen 205" o:spid="_x0000_s1097" style="position:absolute;left:0;text-align:left;margin-left:186.2pt;margin-top:31.7pt;width:9.75pt;height:8.25pt;z-index:251594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OqRJgIAAEE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"/>
        </w:pict>
      </w:r>
      <w:r>
        <w:rPr>
          <w:noProof/>
        </w:rPr>
        <w:pict>
          <v:rect id="Dikdörtgen 204" o:spid="_x0000_s1098" style="position:absolute;left:0;text-align:left;margin-left:195.95pt;margin-top:31.7pt;width:9.75pt;height:8.25pt;z-index:251595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"/>
        </w:pict>
      </w:r>
      <w:r>
        <w:rPr>
          <w:noProof/>
        </w:rPr>
        <w:pict>
          <v:rect id="Dikdörtgen 203" o:spid="_x0000_s1099" style="position:absolute;left:0;text-align:left;margin-left:205.7pt;margin-top:31.7pt;width:9.75pt;height:8.25pt;z-index:251596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"/>
        </w:pict>
      </w:r>
      <w:r>
        <w:rPr>
          <w:noProof/>
        </w:rPr>
        <w:pict>
          <v:rect id="Dikdörtgen 202" o:spid="_x0000_s1100" style="position:absolute;left:0;text-align:left;margin-left:215.45pt;margin-top:31.7pt;width:9.75pt;height:8.25pt;z-index:251597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SRJgIAAEE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"/>
        </w:pict>
      </w:r>
      <w:r>
        <w:rPr>
          <w:noProof/>
        </w:rPr>
        <w:pict>
          <v:rect id="Dikdörtgen 201" o:spid="_x0000_s1101" style="position:absolute;left:0;text-align:left;margin-left:225.2pt;margin-top:31.7pt;width:9.75pt;height:8.25pt;z-index:251598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"/>
        </w:pict>
      </w:r>
      <w:r>
        <w:rPr>
          <w:noProof/>
        </w:rPr>
        <w:pict>
          <v:rect id="Dikdörtgen 200" o:spid="_x0000_s1102" style="position:absolute;left:0;text-align:left;margin-left:234.95pt;margin-top:31.7pt;width:9.75pt;height:8.25pt;z-index:251599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62RJQIAAEE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"/>
        </w:pict>
      </w:r>
      <w:r>
        <w:rPr>
          <w:noProof/>
        </w:rPr>
        <w:pict>
          <v:rect id="Dikdörtgen 199" o:spid="_x0000_s1103" style="position:absolute;left:0;text-align:left;margin-left:12.2pt;margin-top:39.95pt;width:9.75pt;height:8.25pt;z-index:251600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"/>
        </w:pict>
      </w:r>
      <w:r>
        <w:rPr>
          <w:noProof/>
        </w:rPr>
        <w:pict>
          <v:rect id="Dikdörtgen 198" o:spid="_x0000_s1104" style="position:absolute;left:0;text-align:left;margin-left:21.95pt;margin-top:39.95pt;width:9.75pt;height:8.25pt;z-index:251601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"/>
        </w:pict>
      </w:r>
      <w:r>
        <w:rPr>
          <w:noProof/>
        </w:rPr>
        <w:pict>
          <v:rect id="Dikdörtgen 197" o:spid="_x0000_s1105" style="position:absolute;left:0;text-align:left;margin-left:31.7pt;margin-top:39.95pt;width:9.75pt;height:8.25pt;z-index:251602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"/>
        </w:pict>
      </w:r>
      <w:r>
        <w:rPr>
          <w:noProof/>
        </w:rPr>
        <w:pict>
          <v:rect id="Dikdörtgen 196" o:spid="_x0000_s1106" style="position:absolute;left:0;text-align:left;margin-left:41.45pt;margin-top:39.95pt;width:9.75pt;height:8.25pt;z-index:25160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"/>
        </w:pict>
      </w:r>
      <w:r>
        <w:rPr>
          <w:noProof/>
        </w:rPr>
        <w:pict>
          <v:rect id="Dikdörtgen 195" o:spid="_x0000_s1107" style="position:absolute;left:0;text-align:left;margin-left:51.2pt;margin-top:39.95pt;width:9.75pt;height:8.25pt;z-index:251604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"/>
        </w:pict>
      </w:r>
      <w:r>
        <w:rPr>
          <w:noProof/>
        </w:rPr>
        <w:pict>
          <v:rect id="Dikdörtgen 194" o:spid="_x0000_s1108" style="position:absolute;left:0;text-align:left;margin-left:60.95pt;margin-top:39.95pt;width:9.75pt;height:8.25pt;z-index:25160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"/>
        </w:pict>
      </w:r>
      <w:r>
        <w:rPr>
          <w:noProof/>
        </w:rPr>
        <w:pict>
          <v:rect id="Dikdörtgen 193" o:spid="_x0000_s1109" style="position:absolute;left:0;text-align:left;margin-left:69.95pt;margin-top:39.95pt;width:9.75pt;height:8.25pt;z-index:251606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"/>
        </w:pict>
      </w:r>
      <w:r>
        <w:rPr>
          <w:noProof/>
        </w:rPr>
        <w:pict>
          <v:rect id="Dikdörtgen 192" o:spid="_x0000_s1110" style="position:absolute;left:0;text-align:left;margin-left:79.7pt;margin-top:39.95pt;width:9.75pt;height:8.25pt;z-index:25160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"/>
        </w:pict>
      </w:r>
      <w:r>
        <w:rPr>
          <w:noProof/>
        </w:rPr>
        <w:pict>
          <v:rect id="Dikdörtgen 191" o:spid="_x0000_s1111" style="position:absolute;left:0;text-align:left;margin-left:89.45pt;margin-top:39.95pt;width:9.75pt;height:8.25pt;z-index:25160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"/>
        </w:pict>
      </w:r>
      <w:r>
        <w:rPr>
          <w:noProof/>
        </w:rPr>
        <w:pict>
          <v:rect id="Dikdörtgen 190" o:spid="_x0000_s1112" style="position:absolute;left:0;text-align:left;margin-left:99.2pt;margin-top:39.95pt;width:9.75pt;height:8.25pt;z-index:25160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"/>
        </w:pict>
      </w:r>
      <w:r>
        <w:rPr>
          <w:noProof/>
        </w:rPr>
        <w:pict>
          <v:rect id="Dikdörtgen 189" o:spid="_x0000_s1113" style="position:absolute;left:0;text-align:left;margin-left:108.95pt;margin-top:39.95pt;width:9.75pt;height:8.25pt;z-index:251610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" fillcolor="#5a5a5a"/>
        </w:pict>
      </w:r>
      <w:r>
        <w:rPr>
          <w:noProof/>
        </w:rPr>
        <w:pict>
          <v:rect id="Dikdörtgen 188" o:spid="_x0000_s1114" style="position:absolute;left:0;text-align:left;margin-left:118.7pt;margin-top:39.95pt;width:9.75pt;height:8.25pt;z-index:25161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"/>
        </w:pict>
      </w:r>
      <w:r>
        <w:rPr>
          <w:noProof/>
        </w:rPr>
        <w:pict>
          <v:rect id="Dikdörtgen 187" o:spid="_x0000_s1115" style="position:absolute;left:0;text-align:left;margin-left:128.45pt;margin-top:39.95pt;width:9.75pt;height:8.25pt;z-index:25161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"/>
        </w:pict>
      </w:r>
      <w:r>
        <w:rPr>
          <w:noProof/>
        </w:rPr>
        <w:pict>
          <v:rect id="Dikdörtgen 186" o:spid="_x0000_s1116" style="position:absolute;left:0;text-align:left;margin-left:138.2pt;margin-top:39.95pt;width:9.75pt;height:8.25pt;z-index:25161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"/>
        </w:pict>
      </w:r>
      <w:r>
        <w:rPr>
          <w:noProof/>
        </w:rPr>
        <w:pict>
          <v:rect id="Dikdörtgen 185" o:spid="_x0000_s1117" style="position:absolute;left:0;text-align:left;margin-left:147.95pt;margin-top:39.95pt;width:9.75pt;height:8.25pt;z-index:25161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eU6JgIAAEE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"/>
        </w:pict>
      </w:r>
      <w:r>
        <w:rPr>
          <w:noProof/>
        </w:rPr>
        <w:pict>
          <v:rect id="Dikdörtgen 184" o:spid="_x0000_s1118" style="position:absolute;left:0;text-align:left;margin-left:157.7pt;margin-top:39.95pt;width:9.75pt;height:8.25pt;z-index:25161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/E6JgIAAEE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"/>
        </w:pict>
      </w:r>
      <w:r>
        <w:rPr>
          <w:noProof/>
        </w:rPr>
        <w:pict>
          <v:rect id="Dikdörtgen 183" o:spid="_x0000_s1119" style="position:absolute;left:0;text-align:left;margin-left:167.45pt;margin-top:39.95pt;width:9.75pt;height:8.25pt;z-index:25161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"/>
        </w:pict>
      </w:r>
      <w:r>
        <w:rPr>
          <w:noProof/>
        </w:rPr>
        <w:pict>
          <v:rect id="Dikdörtgen 182" o:spid="_x0000_s1120" style="position:absolute;left:0;text-align:left;margin-left:177.2pt;margin-top:39.95pt;width:9.75pt;height:8.25pt;z-index:25161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"/>
        </w:pict>
      </w:r>
      <w:r>
        <w:rPr>
          <w:noProof/>
        </w:rPr>
        <w:pict>
          <v:rect id="Dikdörtgen 181" o:spid="_x0000_s1121" style="position:absolute;left:0;text-align:left;margin-left:186.2pt;margin-top:39.95pt;width:9.75pt;height:8.25pt;z-index:25161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"/>
        </w:pict>
      </w:r>
      <w:r>
        <w:rPr>
          <w:noProof/>
        </w:rPr>
        <w:pict>
          <v:rect id="Dikdörtgen 180" o:spid="_x0000_s1122" style="position:absolute;left:0;text-align:left;margin-left:195.95pt;margin-top:39.95pt;width:9.75pt;height:8.25pt;z-index:25161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qI6JQIAAEE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"/>
        </w:pict>
      </w:r>
      <w:r>
        <w:rPr>
          <w:noProof/>
        </w:rPr>
        <w:pict>
          <v:rect id="Dikdörtgen 179" o:spid="_x0000_s1123" style="position:absolute;left:0;text-align:left;margin-left:205.7pt;margin-top:39.95pt;width:9.75pt;height:8.25pt;z-index:25162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"/>
        </w:pict>
      </w:r>
      <w:r>
        <w:rPr>
          <w:noProof/>
        </w:rPr>
        <w:pict>
          <v:rect id="Dikdörtgen 178" o:spid="_x0000_s1124" style="position:absolute;left:0;text-align:left;margin-left:215.45pt;margin-top:39.95pt;width:9.75pt;height:8.25pt;z-index:25162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"/>
        </w:pict>
      </w:r>
      <w:r>
        <w:rPr>
          <w:noProof/>
        </w:rPr>
        <w:pict>
          <v:rect id="Dikdörtgen 177" o:spid="_x0000_s1125" style="position:absolute;left:0;text-align:left;margin-left:225.2pt;margin-top:39.95pt;width:9.75pt;height:8.25pt;z-index: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"/>
        </w:pict>
      </w:r>
      <w:r>
        <w:rPr>
          <w:noProof/>
        </w:rPr>
        <w:pict>
          <v:rect id="Dikdörtgen 176" o:spid="_x0000_s1126" style="position:absolute;left:0;text-align:left;margin-left:234.95pt;margin-top:39.95pt;width:9.75pt;height:8.25pt;z-index:25162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"/>
        </w:pict>
      </w:r>
      <w:r>
        <w:rPr>
          <w:noProof/>
        </w:rPr>
        <w:pict>
          <v:rect id="Dikdörtgen 175" o:spid="_x0000_s1127" style="position:absolute;left:0;text-align:left;margin-left:12.2pt;margin-top:48.6pt;width:9.75pt;height:8.25pt;z-index:25162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VIoJQIAAEE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"/>
        </w:pict>
      </w:r>
      <w:r>
        <w:rPr>
          <w:noProof/>
        </w:rPr>
        <w:pict>
          <v:rect id="Dikdörtgen 174" o:spid="_x0000_s1128" style="position:absolute;left:0;text-align:left;margin-left:21.95pt;margin-top:48.6pt;width:9.75pt;height:8.25pt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"/>
        </w:pict>
      </w:r>
      <w:r>
        <w:rPr>
          <w:noProof/>
        </w:rPr>
        <w:pict>
          <v:rect id="Dikdörtgen 173" o:spid="_x0000_s1129" style="position:absolute;left:0;text-align:left;margin-left:31.7pt;margin-top:48.6pt;width:9.75pt;height:8.25pt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"/>
        </w:pict>
      </w:r>
      <w:r>
        <w:rPr>
          <w:noProof/>
        </w:rPr>
        <w:pict>
          <v:rect id="Dikdörtgen 172" o:spid="_x0000_s1130" style="position:absolute;left:0;text-align:left;margin-left:41.45pt;margin-top:48.6pt;width:9.75pt;height:8.25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"/>
        </w:pict>
      </w:r>
      <w:r>
        <w:rPr>
          <w:noProof/>
        </w:rPr>
        <w:pict>
          <v:rect id="Dikdörtgen 171" o:spid="_x0000_s1131" style="position:absolute;left:0;text-align:left;margin-left:51.2pt;margin-top:48.6pt;width:9.75pt;height:8.25pt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" fillcolor="#5a5a5a"/>
        </w:pict>
      </w:r>
      <w:r>
        <w:rPr>
          <w:noProof/>
        </w:rPr>
        <w:pict>
          <v:rect id="Dikdörtgen 170" o:spid="_x0000_s1132" style="position:absolute;left:0;text-align:left;margin-left:60.95pt;margin-top:48.6pt;width:9.75pt;height:8.25pt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" fillcolor="#5a5a5a"/>
        </w:pict>
      </w:r>
      <w:r>
        <w:rPr>
          <w:noProof/>
        </w:rPr>
        <w:pict>
          <v:rect id="Dikdörtgen 169" o:spid="_x0000_s1133" style="position:absolute;left:0;text-align:left;margin-left:69.95pt;margin-top:48.6pt;width:9.75pt;height:8.25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" fillcolor="#5a5a5a"/>
        </w:pict>
      </w:r>
      <w:r>
        <w:rPr>
          <w:noProof/>
        </w:rPr>
        <w:pict>
          <v:rect id="Dikdörtgen 168" o:spid="_x0000_s1134" style="position:absolute;left:0;text-align:left;margin-left:79.7pt;margin-top:48.6pt;width:9.75pt;height:8.25pt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" fillcolor="#5a5a5a"/>
        </w:pict>
      </w:r>
      <w:r>
        <w:rPr>
          <w:noProof/>
        </w:rPr>
        <w:pict>
          <v:rect id="Dikdörtgen 167" o:spid="_x0000_s1135" style="position:absolute;left:0;text-align:left;margin-left:89.45pt;margin-top:48.6pt;width:9.75pt;height:8.25pt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" fillcolor="#5a5a5a"/>
        </w:pict>
      </w:r>
      <w:r>
        <w:rPr>
          <w:noProof/>
        </w:rPr>
        <w:pict>
          <v:rect id="Dikdörtgen 166" o:spid="_x0000_s1136" style="position:absolute;left:0;text-align:left;margin-left:99.2pt;margin-top:48.6pt;width:9.75pt;height:8.25pt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" fillcolor="#5a5a5a"/>
        </w:pict>
      </w:r>
      <w:r>
        <w:rPr>
          <w:noProof/>
        </w:rPr>
        <w:pict>
          <v:rect id="Dikdörtgen 165" o:spid="_x0000_s1137" style="position:absolute;left:0;text-align:left;margin-left:108.95pt;margin-top:48.6pt;width:9.75pt;height:8.25pt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" fillcolor="#5a5a5a"/>
        </w:pict>
      </w:r>
      <w:r>
        <w:rPr>
          <w:noProof/>
        </w:rPr>
        <w:pict>
          <v:rect id="Dikdörtgen 164" o:spid="_x0000_s1138" style="position:absolute;left:0;text-align:left;margin-left:118.7pt;margin-top:48.6pt;width:9.75pt;height:8.25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"/>
        </w:pict>
      </w:r>
      <w:r>
        <w:rPr>
          <w:noProof/>
        </w:rPr>
        <w:pict>
          <v:rect id="Dikdörtgen 163" o:spid="_x0000_s1139" style="position:absolute;left:0;text-align:left;margin-left:128.45pt;margin-top:48.6pt;width:9.75pt;height:8.25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"/>
        </w:pict>
      </w:r>
      <w:r>
        <w:rPr>
          <w:noProof/>
        </w:rPr>
        <w:pict>
          <v:rect id="Dikdörtgen 162" o:spid="_x0000_s1140" style="position:absolute;left:0;text-align:left;margin-left:138.2pt;margin-top:48.6pt;width:9.75pt;height:8.25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"/>
        </w:pict>
      </w:r>
      <w:r>
        <w:rPr>
          <w:noProof/>
        </w:rPr>
        <w:pict>
          <v:rect id="Dikdörtgen 161" o:spid="_x0000_s1141" style="position:absolute;left:0;text-align:left;margin-left:147.95pt;margin-top:48.6pt;width:9.75pt;height:8.25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"/>
        </w:pict>
      </w:r>
      <w:r>
        <w:rPr>
          <w:noProof/>
        </w:rPr>
        <w:pict>
          <v:rect id="Dikdörtgen 160" o:spid="_x0000_s1142" style="position:absolute;left:0;text-align:left;margin-left:157.7pt;margin-top:48.6pt;width:9.75pt;height:8.2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"/>
        </w:pict>
      </w:r>
      <w:r>
        <w:rPr>
          <w:noProof/>
        </w:rPr>
        <w:pict>
          <v:rect id="Dikdörtgen 159" o:spid="_x0000_s1143" style="position:absolute;left:0;text-align:left;margin-left:167.45pt;margin-top:48.6pt;width:9.75pt;height:8.2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"/>
        </w:pict>
      </w:r>
      <w:r>
        <w:rPr>
          <w:noProof/>
        </w:rPr>
        <w:pict>
          <v:rect id="Dikdörtgen 158" o:spid="_x0000_s1144" style="position:absolute;left:0;text-align:left;margin-left:177.2pt;margin-top:48.6pt;width:9.75pt;height:8.2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"/>
        </w:pict>
      </w:r>
      <w:r>
        <w:rPr>
          <w:noProof/>
        </w:rPr>
        <w:pict>
          <v:rect id="Dikdörtgen 157" o:spid="_x0000_s1145" style="position:absolute;left:0;text-align:left;margin-left:186.2pt;margin-top:48.6pt;width:9.75pt;height:8.2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"/>
        </w:pict>
      </w:r>
      <w:r>
        <w:rPr>
          <w:noProof/>
        </w:rPr>
        <w:pict>
          <v:rect id="Dikdörtgen 156" o:spid="_x0000_s1146" style="position:absolute;left:0;text-align:left;margin-left:195.95pt;margin-top:48.6pt;width:9.75pt;height:8.2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"/>
        </w:pict>
      </w:r>
      <w:r>
        <w:rPr>
          <w:noProof/>
        </w:rPr>
        <w:pict>
          <v:rect id="Dikdörtgen 155" o:spid="_x0000_s1147" style="position:absolute;left:0;text-align:left;margin-left:205.7pt;margin-top:48.6pt;width:9.75pt;height:8.2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lAKJgIAAEE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"/>
        </w:pict>
      </w:r>
      <w:r>
        <w:rPr>
          <w:noProof/>
        </w:rPr>
        <w:pict>
          <v:rect id="Dikdörtgen 154" o:spid="_x0000_s1148" style="position:absolute;left:0;text-align:left;margin-left:215.45pt;margin-top:48.6pt;width:9.75pt;height:8.2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EQKJgIAAEE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"/>
        </w:pict>
      </w:r>
      <w:r>
        <w:rPr>
          <w:noProof/>
        </w:rPr>
        <w:pict>
          <v:rect id="Dikdörtgen 153" o:spid="_x0000_s1149" style="position:absolute;left:0;text-align:left;margin-left:225.2pt;margin-top:48.6pt;width:9.75pt;height:8.2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"/>
        </w:pict>
      </w:r>
      <w:r>
        <w:rPr>
          <w:noProof/>
        </w:rPr>
        <w:pict>
          <v:rect id="Dikdörtgen 152" o:spid="_x0000_s1150" style="position:absolute;left:0;text-align:left;margin-left:234.95pt;margin-top:48.6pt;width:9.75pt;height:8.2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"/>
        </w:pict>
      </w:r>
      <w:r>
        <w:rPr>
          <w:noProof/>
        </w:rPr>
        <w:pict>
          <v:rect id="Dikdörtgen 151" o:spid="_x0000_s1151" style="position:absolute;left:0;text-align:left;margin-left:12.2pt;margin-top:56.85pt;width:9.75pt;height:8.2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"/>
        </w:pict>
      </w:r>
      <w:r>
        <w:rPr>
          <w:noProof/>
        </w:rPr>
        <w:pict>
          <v:rect id="Dikdörtgen 150" o:spid="_x0000_s1152" style="position:absolute;left:0;text-align:left;margin-left:21.95pt;margin-top:56.85pt;width:9.75pt;height:8.2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RcKJQIAAEE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"/>
        </w:pict>
      </w:r>
      <w:r>
        <w:rPr>
          <w:noProof/>
        </w:rPr>
        <w:pict>
          <v:rect id="Dikdörtgen 149" o:spid="_x0000_s1153" style="position:absolute;left:0;text-align:left;margin-left:31.7pt;margin-top:56.85pt;width:9.75pt;height:8.2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"/>
        </w:pict>
      </w:r>
      <w:r>
        <w:rPr>
          <w:noProof/>
        </w:rPr>
        <w:pict>
          <v:rect id="Dikdörtgen 148" o:spid="_x0000_s1154" style="position:absolute;left:0;text-align:left;margin-left:41.45pt;margin-top:56.85pt;width:9.75pt;height:8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"/>
        </w:pict>
      </w:r>
      <w:r>
        <w:rPr>
          <w:noProof/>
        </w:rPr>
        <w:pict>
          <v:rect id="Dikdörtgen 147" o:spid="_x0000_s1155" style="position:absolute;left:0;text-align:left;margin-left:51.2pt;margin-top:56.85pt;width:9.75pt;height:8.2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" fillcolor="#5a5a5a"/>
        </w:pict>
      </w:r>
      <w:r>
        <w:rPr>
          <w:noProof/>
        </w:rPr>
        <w:pict>
          <v:rect id="Dikdörtgen 146" o:spid="_x0000_s1156" style="position:absolute;left:0;text-align:left;margin-left:60.95pt;margin-top:56.85pt;width:9.75pt;height:8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" fillcolor="#5a5a5a"/>
        </w:pict>
      </w:r>
      <w:r>
        <w:rPr>
          <w:noProof/>
        </w:rPr>
        <w:pict>
          <v:rect id="Dikdörtgen 145" o:spid="_x0000_s1157" style="position:absolute;left:0;text-align:left;margin-left:69.95pt;margin-top:56.85pt;width:9.75pt;height:8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" fillcolor="#5a5a5a"/>
        </w:pict>
      </w:r>
      <w:r>
        <w:rPr>
          <w:noProof/>
        </w:rPr>
        <w:pict>
          <v:rect id="Dikdörtgen 144" o:spid="_x0000_s1158" style="position:absolute;left:0;text-align:left;margin-left:79.7pt;margin-top:56.85pt;width:9.75pt;height:8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" fillcolor="#5a5a5a"/>
        </w:pict>
      </w:r>
      <w:r>
        <w:rPr>
          <w:noProof/>
        </w:rPr>
        <w:pict>
          <v:rect id="Dikdörtgen 143" o:spid="_x0000_s1159" style="position:absolute;left:0;text-align:left;margin-left:89.45pt;margin-top:56.85pt;width:9.75pt;height: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" fillcolor="#5a5a5a"/>
        </w:pict>
      </w:r>
      <w:r>
        <w:rPr>
          <w:noProof/>
        </w:rPr>
        <w:pict>
          <v:rect id="Dikdörtgen 142" o:spid="_x0000_s1160" style="position:absolute;left:0;text-align:left;margin-left:99.2pt;margin-top:56.85pt;width:9.75pt;height:8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" fillcolor="#5a5a5a"/>
        </w:pict>
      </w:r>
      <w:r>
        <w:rPr>
          <w:noProof/>
        </w:rPr>
        <w:pict>
          <v:rect id="Dikdörtgen 141" o:spid="_x0000_s1161" style="position:absolute;left:0;text-align:left;margin-left:108.95pt;margin-top:56.85pt;width:9.75pt;height:8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" fillcolor="#5a5a5a"/>
        </w:pict>
      </w:r>
      <w:r>
        <w:rPr>
          <w:noProof/>
        </w:rPr>
        <w:pict>
          <v:rect id="Dikdörtgen 140" o:spid="_x0000_s1162" style="position:absolute;left:0;text-align:left;margin-left:118.7pt;margin-top:56.85pt;width:9.75pt;height:8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"/>
        </w:pict>
      </w:r>
      <w:r>
        <w:rPr>
          <w:noProof/>
        </w:rPr>
        <w:pict>
          <v:rect id="Dikdörtgen 139" o:spid="_x0000_s1163" style="position:absolute;left:0;text-align:left;margin-left:128.45pt;margin-top:56.85pt;width:9.75pt;height:8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"/>
        </w:pict>
      </w:r>
      <w:r>
        <w:rPr>
          <w:noProof/>
        </w:rPr>
        <w:pict>
          <v:rect id="Dikdörtgen 138" o:spid="_x0000_s1164" style="position:absolute;left:0;text-align:left;margin-left:138.2pt;margin-top:56.85pt;width:9.75pt;height:8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"/>
        </w:pict>
      </w:r>
      <w:r>
        <w:rPr>
          <w:noProof/>
        </w:rPr>
        <w:pict>
          <v:rect id="Dikdörtgen 137" o:spid="_x0000_s1165" style="position:absolute;left:0;text-align:left;margin-left:147.95pt;margin-top:56.85pt;width:9.75pt;height:8.2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"/>
        </w:pict>
      </w:r>
      <w:r>
        <w:rPr>
          <w:noProof/>
        </w:rPr>
        <w:pict>
          <v:rect id="Dikdörtgen 136" o:spid="_x0000_s1166" style="position:absolute;left:0;text-align:left;margin-left:157.7pt;margin-top:56.85pt;width:9.75pt;height:8.2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"/>
        </w:pict>
      </w:r>
      <w:r>
        <w:rPr>
          <w:noProof/>
        </w:rPr>
        <w:pict>
          <v:rect id="Dikdörtgen 135" o:spid="_x0000_s1167" style="position:absolute;left:0;text-align:left;margin-left:167.45pt;margin-top:56.85pt;width:9.75pt;height:8.2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"/>
        </w:pict>
      </w:r>
      <w:r>
        <w:rPr>
          <w:noProof/>
        </w:rPr>
        <w:pict>
          <v:rect id="Dikdörtgen 134" o:spid="_x0000_s1168" style="position:absolute;left:0;text-align:left;margin-left:177.2pt;margin-top:56.85pt;width:9.75pt;height:8.2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"/>
        </w:pict>
      </w:r>
      <w:r>
        <w:rPr>
          <w:noProof/>
        </w:rPr>
        <w:pict>
          <v:rect id="Dikdörtgen 133" o:spid="_x0000_s1169" style="position:absolute;left:0;text-align:left;margin-left:186.2pt;margin-top:56.85pt;width:9.75pt;height:8.2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"/>
        </w:pict>
      </w:r>
      <w:r>
        <w:rPr>
          <w:noProof/>
        </w:rPr>
        <w:pict>
          <v:rect id="Dikdörtgen 132" o:spid="_x0000_s1170" style="position:absolute;left:0;text-align:left;margin-left:195.95pt;margin-top:56.85pt;width:9.75pt;height:8.2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"/>
        </w:pict>
      </w:r>
      <w:r>
        <w:rPr>
          <w:noProof/>
        </w:rPr>
        <w:pict>
          <v:rect id="Dikdörtgen 131" o:spid="_x0000_s1171" style="position:absolute;left:0;text-align:left;margin-left:205.7pt;margin-top:56.85pt;width:9.75pt;height:8.2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"/>
        </w:pict>
      </w:r>
      <w:r>
        <w:rPr>
          <w:noProof/>
        </w:rPr>
        <w:pict>
          <v:rect id="Dikdörtgen 130" o:spid="_x0000_s1172" style="position:absolute;left:0;text-align:left;margin-left:215.45pt;margin-top:56.85pt;width:9.75pt;height:8.2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"/>
        </w:pict>
      </w:r>
      <w:r>
        <w:rPr>
          <w:noProof/>
        </w:rPr>
        <w:pict>
          <v:rect id="Dikdörtgen 129" o:spid="_x0000_s1173" style="position:absolute;left:0;text-align:left;margin-left:225.2pt;margin-top:56.85pt;width:9.75pt;height:8.2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"/>
        </w:pict>
      </w:r>
      <w:r>
        <w:rPr>
          <w:noProof/>
        </w:rPr>
        <w:pict>
          <v:rect id="Dikdörtgen 128" o:spid="_x0000_s1174" style="position:absolute;left:0;text-align:left;margin-left:234.95pt;margin-top:56.85pt;width:9.75pt;height:8.2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"/>
        </w:pict>
      </w:r>
      <w:r>
        <w:rPr>
          <w:noProof/>
        </w:rPr>
        <w:pict>
          <v:rect id="Dikdörtgen 127" o:spid="_x0000_s1175" style="position:absolute;left:0;text-align:left;margin-left:12.2pt;margin-top:65.55pt;width:9.75pt;height:8.2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"/>
        </w:pict>
      </w:r>
      <w:r>
        <w:rPr>
          <w:noProof/>
        </w:rPr>
        <w:pict>
          <v:rect id="Dikdörtgen 126" o:spid="_x0000_s1176" style="position:absolute;left:0;text-align:left;margin-left:21.95pt;margin-top:65.55pt;width:9.75pt;height:8.2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"/>
        </w:pict>
      </w:r>
      <w:r>
        <w:rPr>
          <w:noProof/>
        </w:rPr>
        <w:pict>
          <v:rect id="Dikdörtgen 125" o:spid="_x0000_s1177" style="position:absolute;left:0;text-align:left;margin-left:31.7pt;margin-top:65.55pt;width:9.75pt;height:8.2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++QJQIAAEE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"/>
        </w:pict>
      </w:r>
      <w:r>
        <w:rPr>
          <w:noProof/>
        </w:rPr>
        <w:pict>
          <v:rect id="Dikdörtgen 124" o:spid="_x0000_s1178" style="position:absolute;left:0;text-align:left;margin-left:41.45pt;margin-top:65.55pt;width:9.75pt;height:8.2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"/>
        </w:pict>
      </w:r>
      <w:r>
        <w:rPr>
          <w:noProof/>
        </w:rPr>
        <w:pict>
          <v:rect id="Dikdörtgen 123" o:spid="_x0000_s1179" style="position:absolute;left:0;text-align:left;margin-left:51.2pt;margin-top:65.55pt;width:9.75pt;height:8.2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"/>
        </w:pict>
      </w:r>
      <w:r>
        <w:rPr>
          <w:noProof/>
        </w:rPr>
        <w:pict>
          <v:rect id="Dikdörtgen 122" o:spid="_x0000_s1180" style="position:absolute;left:0;text-align:left;margin-left:60.95pt;margin-top:65.55pt;width:9.75pt;height:8.2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IGQJgIAAEE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"/>
        </w:pict>
      </w:r>
      <w:r>
        <w:rPr>
          <w:noProof/>
        </w:rPr>
        <w:pict>
          <v:rect id="Dikdörtgen 121" o:spid="_x0000_s1181" style="position:absolute;left:0;text-align:left;margin-left:69.95pt;margin-top:65.55pt;width:9.75pt;height:8.2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"/>
        </w:pict>
      </w:r>
      <w:r>
        <w:rPr>
          <w:noProof/>
        </w:rPr>
        <w:pict>
          <v:rect id="Dikdörtgen 120" o:spid="_x0000_s1182" style="position:absolute;left:0;text-align:left;margin-left:79.7pt;margin-top:65.55pt;width:9.75pt;height:8.2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"/>
        </w:pict>
      </w:r>
      <w:r>
        <w:rPr>
          <w:noProof/>
        </w:rPr>
        <w:pict>
          <v:rect id="Dikdörtgen 119" o:spid="_x0000_s1183" style="position:absolute;left:0;text-align:left;margin-left:89.45pt;margin-top:65.55pt;width:9.75pt;height:8.2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"/>
        </w:pict>
      </w:r>
      <w:r>
        <w:rPr>
          <w:noProof/>
        </w:rPr>
        <w:pict>
          <v:rect id="Dikdörtgen 118" o:spid="_x0000_s1184" style="position:absolute;left:0;text-align:left;margin-left:99.2pt;margin-top:65.55pt;width:9.75pt;height:8.25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"/>
        </w:pict>
      </w:r>
      <w:r>
        <w:rPr>
          <w:noProof/>
        </w:rPr>
        <w:pict>
          <v:rect id="Dikdörtgen 117" o:spid="_x0000_s1185" style="position:absolute;left:0;text-align:left;margin-left:108.95pt;margin-top:65.55pt;width:9.75pt;height:8.2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" fillcolor="#5a5a5a"/>
        </w:pict>
      </w:r>
      <w:r>
        <w:rPr>
          <w:noProof/>
        </w:rPr>
        <w:pict>
          <v:rect id="Dikdörtgen 116" o:spid="_x0000_s1186" style="position:absolute;left:0;text-align:left;margin-left:118.7pt;margin-top:65.55pt;width:9.75pt;height:8.2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"/>
        </w:pict>
      </w:r>
      <w:r>
        <w:rPr>
          <w:noProof/>
        </w:rPr>
        <w:pict>
          <v:rect id="Dikdörtgen 115" o:spid="_x0000_s1187" style="position:absolute;left:0;text-align:left;margin-left:128.45pt;margin-top:65.55pt;width:9.75pt;height:8.2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FROJgIAAEE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"/>
        </w:pict>
      </w:r>
      <w:r>
        <w:rPr>
          <w:noProof/>
        </w:rPr>
        <w:pict>
          <v:rect id="Dikdörtgen 114" o:spid="_x0000_s1188" style="position:absolute;left:0;text-align:left;margin-left:138.2pt;margin-top:65.55pt;width:9.75pt;height:8.2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kBOJQIAAEE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"/>
        </w:pict>
      </w:r>
      <w:r>
        <w:rPr>
          <w:noProof/>
        </w:rPr>
        <w:pict>
          <v:rect id="Dikdörtgen 113" o:spid="_x0000_s1189" style="position:absolute;left:0;text-align:left;margin-left:147.95pt;margin-top:65.55pt;width:9.75pt;height:8.2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"/>
        </w:pict>
      </w:r>
      <w:r>
        <w:rPr>
          <w:noProof/>
        </w:rPr>
        <w:pict>
          <v:rect id="Dikdörtgen 112" o:spid="_x0000_s1190" style="position:absolute;left:0;text-align:left;margin-left:157.7pt;margin-top:65.55pt;width:9.75pt;height:8.2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pOJgIAAEE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"/>
        </w:pict>
      </w:r>
      <w:r>
        <w:rPr>
          <w:noProof/>
        </w:rPr>
        <w:pict>
          <v:rect id="Dikdörtgen 111" o:spid="_x0000_s1191" style="position:absolute;left:0;text-align:left;margin-left:167.45pt;margin-top:65.55pt;width:9.75pt;height:8.2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"/>
        </w:pict>
      </w:r>
      <w:r>
        <w:rPr>
          <w:noProof/>
        </w:rPr>
        <w:pict>
          <v:rect id="Dikdörtgen 110" o:spid="_x0000_s1192" style="position:absolute;left:0;text-align:left;margin-left:177.2pt;margin-top:65.55pt;width:9.75pt;height:8.2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xNOJQIAAEE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"/>
        </w:pict>
      </w:r>
      <w:r>
        <w:rPr>
          <w:noProof/>
        </w:rPr>
        <w:pict>
          <v:rect id="Dikdörtgen 109" o:spid="_x0000_s1193" style="position:absolute;left:0;text-align:left;margin-left:186.2pt;margin-top:65.55pt;width:9.75pt;height:8.25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"/>
        </w:pict>
      </w:r>
      <w:r>
        <w:rPr>
          <w:noProof/>
        </w:rPr>
        <w:pict>
          <v:rect id="Dikdörtgen 108" o:spid="_x0000_s1194" style="position:absolute;left:0;text-align:left;margin-left:195.95pt;margin-top:65.55pt;width:9.75pt;height:8.25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"/>
        </w:pict>
      </w:r>
      <w:r>
        <w:rPr>
          <w:noProof/>
        </w:rPr>
        <w:pict>
          <v:rect id="Dikdörtgen 107" o:spid="_x0000_s1195" style="position:absolute;left:0;text-align:left;margin-left:205.7pt;margin-top:65.55pt;width:9.75pt;height:8.25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"/>
        </w:pict>
      </w:r>
      <w:r>
        <w:rPr>
          <w:noProof/>
        </w:rPr>
        <w:pict>
          <v:rect id="Dikdörtgen 106" o:spid="_x0000_s1196" style="position:absolute;left:0;text-align:left;margin-left:215.45pt;margin-top:65.55pt;width:9.75pt;height:8.25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"/>
        </w:pict>
      </w:r>
      <w:r>
        <w:rPr>
          <w:noProof/>
        </w:rPr>
        <w:pict>
          <v:rect id="Dikdörtgen 105" o:spid="_x0000_s1197" style="position:absolute;left:0;text-align:left;margin-left:225.2pt;margin-top:65.55pt;width:9.75pt;height:8.25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"/>
        </w:pict>
      </w:r>
      <w:r>
        <w:rPr>
          <w:noProof/>
        </w:rPr>
        <w:pict>
          <v:rect id="Dikdörtgen 104" o:spid="_x0000_s1198" style="position:absolute;left:0;text-align:left;margin-left:234.95pt;margin-top:65.55pt;width:9.75pt;height:8.25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"/>
        </w:pict>
      </w:r>
      <w:r>
        <w:rPr>
          <w:noProof/>
        </w:rPr>
        <w:pict>
          <v:rect id="Dikdörtgen 103" o:spid="_x0000_s1199" style="position:absolute;left:0;text-align:left;margin-left:12.2pt;margin-top:73.8pt;width:9.75pt;height:8.25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"/>
        </w:pict>
      </w:r>
      <w:r>
        <w:rPr>
          <w:noProof/>
        </w:rPr>
        <w:pict>
          <v:rect id="Dikdörtgen 102" o:spid="_x0000_s1200" style="position:absolute;left:0;text-align:left;margin-left:21.95pt;margin-top:73.8pt;width:9.75pt;height:8.25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4OyJgIAAEE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"/>
        </w:pict>
      </w:r>
      <w:r>
        <w:rPr>
          <w:noProof/>
        </w:rPr>
        <w:pict>
          <v:rect id="Dikdörtgen 101" o:spid="_x0000_s1201" style="position:absolute;left:0;text-align:left;margin-left:31.7pt;margin-top:73.8pt;width:9.75pt;height:8.2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"/>
        </w:pict>
      </w:r>
      <w:r>
        <w:rPr>
          <w:noProof/>
        </w:rPr>
        <w:pict>
          <v:rect id="Dikdörtgen 100" o:spid="_x0000_s1202" style="position:absolute;left:0;text-align:left;margin-left:41.45pt;margin-top:73.8pt;width:9.75pt;height:8.25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"/>
        </w:pict>
      </w:r>
      <w:r>
        <w:rPr>
          <w:noProof/>
        </w:rPr>
        <w:pict>
          <v:rect id="Dikdörtgen 99" o:spid="_x0000_s1203" style="position:absolute;left:0;text-align:left;margin-left:51.2pt;margin-top:73.8pt;width:9.75pt;height:8.25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"/>
        </w:pict>
      </w:r>
      <w:r>
        <w:rPr>
          <w:noProof/>
        </w:rPr>
        <w:pict>
          <v:rect id="Dikdörtgen 98" o:spid="_x0000_s1204" style="position:absolute;left:0;text-align:left;margin-left:60.95pt;margin-top:73.8pt;width:9.75pt;height:8.25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hIJA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"/>
        </w:pict>
      </w:r>
      <w:r>
        <w:rPr>
          <w:noProof/>
        </w:rPr>
        <w:pict>
          <v:rect id="Dikdörtgen 97" o:spid="_x0000_s1205" style="position:absolute;left:0;text-align:left;margin-left:69.95pt;margin-top:73.8pt;width:9.75pt;height:8.25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"/>
        </w:pict>
      </w:r>
      <w:r>
        <w:rPr>
          <w:noProof/>
        </w:rPr>
        <w:pict>
          <v:rect id="Dikdörtgen 96" o:spid="_x0000_s1206" style="position:absolute;left:0;text-align:left;margin-left:79.7pt;margin-top:73.8pt;width:9.75pt;height:8.25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"/>
        </w:pict>
      </w:r>
      <w:r>
        <w:rPr>
          <w:noProof/>
        </w:rPr>
        <w:pict>
          <v:rect id="Dikdörtgen 95" o:spid="_x0000_s1207" style="position:absolute;left:0;text-align:left;margin-left:89.45pt;margin-top:73.8pt;width:9.75pt;height:8.25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I8pJAIAAD8EAAAOAAAAZHJzL2Uyb0RvYy54bWysU0uOEzEQ3SNxB8t70umQIZ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"/>
        </w:pict>
      </w:r>
      <w:r>
        <w:rPr>
          <w:noProof/>
        </w:rPr>
        <w:pict>
          <v:rect id="Dikdörtgen 94" o:spid="_x0000_s1208" style="position:absolute;left:0;text-align:left;margin-left:99.2pt;margin-top:73.8pt;width:9.75pt;height:8.25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LV3JA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"/>
        </w:pict>
      </w:r>
      <w:r>
        <w:rPr>
          <w:noProof/>
        </w:rPr>
        <w:pict>
          <v:rect id="Dikdörtgen 93" o:spid="_x0000_s1209" style="position:absolute;left:0;text-align:left;margin-left:108.95pt;margin-top:73.8pt;width:9.75pt;height:8.25pt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" fillcolor="#5a5a5a"/>
        </w:pict>
      </w:r>
      <w:r>
        <w:rPr>
          <w:noProof/>
        </w:rPr>
        <w:pict>
          <v:rect id="Dikdörtgen 92" o:spid="_x0000_s1210" style="position:absolute;left:0;text-align:left;margin-left:118.7pt;margin-top:73.8pt;width:9.75pt;height:8.25pt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toJQIAAD8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"/>
        </w:pict>
      </w:r>
      <w:r>
        <w:rPr>
          <w:noProof/>
        </w:rPr>
        <w:pict>
          <v:rect id="Dikdörtgen 91" o:spid="_x0000_s1211" style="position:absolute;left:0;text-align:left;margin-left:128.45pt;margin-top:73.8pt;width:9.75pt;height:8.25pt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"/>
        </w:pict>
      </w:r>
      <w:r>
        <w:rPr>
          <w:noProof/>
        </w:rPr>
        <w:pict>
          <v:rect id="Dikdörtgen 90" o:spid="_x0000_s1212" style="position:absolute;left:0;text-align:left;margin-left:138.2pt;margin-top:73.8pt;width:9.75pt;height:8.25pt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S7UJA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"/>
        </w:pict>
      </w:r>
      <w:r>
        <w:rPr>
          <w:noProof/>
        </w:rPr>
        <w:pict>
          <v:rect id="Dikdörtgen 89" o:spid="_x0000_s1213" style="position:absolute;left:0;text-align:left;margin-left:147.95pt;margin-top:73.8pt;width:9.75pt;height:8.25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"/>
        </w:pict>
      </w:r>
      <w:r>
        <w:rPr>
          <w:noProof/>
        </w:rPr>
        <w:pict>
          <v:rect id="Dikdörtgen 88" o:spid="_x0000_s1214" style="position:absolute;left:0;text-align:left;margin-left:157.7pt;margin-top:73.8pt;width:9.75pt;height:8.25pt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DufJA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"/>
        </w:pict>
      </w:r>
      <w:r>
        <w:rPr>
          <w:noProof/>
        </w:rPr>
        <w:pict>
          <v:rect id="Dikdörtgen 87" o:spid="_x0000_s1215" style="position:absolute;left:0;text-align:left;margin-left:167.45pt;margin-top:73.8pt;width:9.75pt;height:8.25pt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"/>
        </w:pict>
      </w:r>
      <w:r>
        <w:rPr>
          <w:noProof/>
        </w:rPr>
        <w:pict>
          <v:rect id="Dikdörtgen 86" o:spid="_x0000_s1216" style="position:absolute;left:0;text-align:left;margin-left:177.2pt;margin-top:73.8pt;width:9.75pt;height:8.25pt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"/>
        </w:pict>
      </w:r>
      <w:r>
        <w:rPr>
          <w:noProof/>
        </w:rPr>
        <w:pict>
          <v:rect id="Dikdörtgen 85" o:spid="_x0000_s1217" style="position:absolute;left:0;text-align:left;margin-left:186.2pt;margin-top:73.8pt;width:9.75pt;height:8.25pt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Nz+JQ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"/>
        </w:pict>
      </w:r>
      <w:r>
        <w:rPr>
          <w:noProof/>
        </w:rPr>
        <w:pict>
          <v:rect id="Dikdörtgen 84" o:spid="_x0000_s1218" style="position:absolute;left:0;text-align:left;margin-left:195.95pt;margin-top:73.8pt;width:9.75pt;height:8.25pt;z-index:25171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OagJA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"/>
        </w:pict>
      </w:r>
      <w:r>
        <w:rPr>
          <w:noProof/>
        </w:rPr>
        <w:pict>
          <v:rect id="Dikdörtgen 83" o:spid="_x0000_s1219" style="position:absolute;left:0;text-align:left;margin-left:205.7pt;margin-top:73.8pt;width:9.75pt;height:8.25pt;z-index:25171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"/>
        </w:pict>
      </w:r>
      <w:r>
        <w:rPr>
          <w:noProof/>
        </w:rPr>
        <w:pict>
          <v:rect id="Dikdörtgen 82" o:spid="_x0000_s1220" style="position:absolute;left:0;text-align:left;margin-left:215.45pt;margin-top:73.8pt;width:9.75pt;height:8.25pt;z-index:25172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Ai/JQIAAD8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"/>
        </w:pict>
      </w:r>
      <w:r>
        <w:rPr>
          <w:noProof/>
        </w:rPr>
        <w:pict>
          <v:rect id="Dikdörtgen 81" o:spid="_x0000_s1221" style="position:absolute;left:0;text-align:left;margin-left:225.2pt;margin-top:73.8pt;width:9.75pt;height:8.25pt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"/>
        </w:pict>
      </w:r>
      <w:r>
        <w:rPr>
          <w:noProof/>
        </w:rPr>
        <w:pict>
          <v:rect id="Dikdörtgen 80" o:spid="_x0000_s1222" style="position:absolute;left:0;text-align:left;margin-left:234.95pt;margin-top:73.8pt;width:9.75pt;height:8.25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X0DJQ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"/>
        </w:pict>
      </w:r>
      <w:r>
        <w:rPr>
          <w:noProof/>
        </w:rPr>
        <w:pict>
          <v:rect id="Dikdörtgen 79" o:spid="_x0000_s1223" style="position:absolute;left:0;text-align:left;margin-left:12.2pt;margin-top:82.45pt;width:9.75pt;height:8.25pt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"/>
        </w:pict>
      </w:r>
      <w:r>
        <w:rPr>
          <w:noProof/>
        </w:rPr>
        <w:pict>
          <v:rect id="Dikdörtgen 78" o:spid="_x0000_s1224" style="position:absolute;left:0;text-align:left;margin-left:21.95pt;margin-top:82.45pt;width:9.75pt;height:8.25pt;z-index:25172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"/>
        </w:pict>
      </w:r>
      <w:r>
        <w:rPr>
          <w:noProof/>
        </w:rPr>
        <w:pict>
          <v:rect id="Dikdörtgen 77" o:spid="_x0000_s1225" style="position:absolute;left:0;text-align:left;margin-left:31.7pt;margin-top:82.45pt;width:9.75pt;height:8.25pt;z-index:25172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"/>
        </w:pict>
      </w:r>
      <w:r>
        <w:rPr>
          <w:noProof/>
        </w:rPr>
        <w:pict>
          <v:rect id="Dikdörtgen 76" o:spid="_x0000_s1226" style="position:absolute;left:0;text-align:left;margin-left:41.45pt;margin-top:82.45pt;width:9.75pt;height:8.25pt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"/>
        </w:pict>
      </w:r>
      <w:r>
        <w:rPr>
          <w:noProof/>
        </w:rPr>
        <w:pict>
          <v:rect id="Dikdörtgen 75" o:spid="_x0000_s1227" style="position:absolute;left:0;text-align:left;margin-left:51.2pt;margin-top:82.45pt;width:9.75pt;height:8.25pt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" fillcolor="#5a5a5a"/>
        </w:pict>
      </w:r>
      <w:r>
        <w:rPr>
          <w:noProof/>
        </w:rPr>
        <w:pict>
          <v:rect id="Dikdörtgen 74" o:spid="_x0000_s1228" style="position:absolute;left:0;text-align:left;margin-left:60.95pt;margin-top:82.45pt;width:9.75pt;height:8.25pt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" fillcolor="#5a5a5a"/>
        </w:pict>
      </w:r>
      <w:r>
        <w:rPr>
          <w:noProof/>
        </w:rPr>
        <w:pict>
          <v:rect id="Dikdörtgen 73" o:spid="_x0000_s1229" style="position:absolute;left:0;text-align:left;margin-left:69.95pt;margin-top:82.45pt;width:9.75pt;height:8.25pt;z-index:25172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" fillcolor="#5a5a5a"/>
        </w:pict>
      </w:r>
      <w:r>
        <w:rPr>
          <w:noProof/>
        </w:rPr>
        <w:pict>
          <v:rect id="Dikdörtgen 72" o:spid="_x0000_s1230" style="position:absolute;left:0;text-align:left;margin-left:79.7pt;margin-top:82.45pt;width:9.75pt;height:8.25pt;z-index:25173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" fillcolor="#5a5a5a"/>
        </w:pict>
      </w:r>
      <w:r>
        <w:rPr>
          <w:noProof/>
        </w:rPr>
        <w:pict>
          <v:rect id="Dikdörtgen 71" o:spid="_x0000_s1231" style="position:absolute;left:0;text-align:left;margin-left:89.45pt;margin-top:82.45pt;width:9.75pt;height:8.25pt;z-index:25173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" fillcolor="#5a5a5a"/>
        </w:pict>
      </w:r>
      <w:r>
        <w:rPr>
          <w:noProof/>
        </w:rPr>
        <w:pict>
          <v:rect id="Dikdörtgen 70" o:spid="_x0000_s1232" style="position:absolute;left:0;text-align:left;margin-left:99.2pt;margin-top:82.45pt;width:9.75pt;height:8.25pt;z-index:25173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" fillcolor="#5a5a5a"/>
        </w:pict>
      </w:r>
      <w:r>
        <w:rPr>
          <w:noProof/>
        </w:rPr>
        <w:pict>
          <v:rect id="Dikdörtgen 69" o:spid="_x0000_s1233" style="position:absolute;left:0;text-align:left;margin-left:108.95pt;margin-top:82.45pt;width:9.75pt;height:8.25pt;z-index:25173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" fillcolor="#5a5a5a"/>
        </w:pict>
      </w:r>
      <w:r>
        <w:rPr>
          <w:noProof/>
        </w:rPr>
        <w:pict>
          <v:rect id="Dikdörtgen 68" o:spid="_x0000_s1234" style="position:absolute;left:0;text-align:left;margin-left:118.7pt;margin-top:82.45pt;width:9.75pt;height:8.25pt;z-index:25173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"/>
        </w:pict>
      </w:r>
      <w:r>
        <w:rPr>
          <w:noProof/>
        </w:rPr>
        <w:pict>
          <v:rect id="Dikdörtgen 67" o:spid="_x0000_s1235" style="position:absolute;left:0;text-align:left;margin-left:128.45pt;margin-top:82.45pt;width:9.75pt;height:8.25pt;z-index:25173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"/>
        </w:pict>
      </w:r>
      <w:r>
        <w:rPr>
          <w:noProof/>
        </w:rPr>
        <w:pict>
          <v:rect id="Dikdörtgen 66" o:spid="_x0000_s1236" style="position:absolute;left:0;text-align:left;margin-left:138.2pt;margin-top:82.45pt;width:9.75pt;height:8.25pt;z-index:25173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"/>
        </w:pict>
      </w:r>
      <w:r>
        <w:rPr>
          <w:noProof/>
        </w:rPr>
        <w:pict>
          <v:rect id="Dikdörtgen 65" o:spid="_x0000_s1237" style="position:absolute;left:0;text-align:left;margin-left:147.95pt;margin-top:82.45pt;width:9.75pt;height:8.25pt;z-index:25173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"/>
        </w:pict>
      </w:r>
      <w:r>
        <w:rPr>
          <w:noProof/>
        </w:rPr>
        <w:pict>
          <v:rect id="Dikdörtgen 64" o:spid="_x0000_s1238" style="position:absolute;left:0;text-align:left;margin-left:157.7pt;margin-top:82.45pt;width:9.75pt;height:8.25pt;z-index:25173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"/>
        </w:pict>
      </w:r>
      <w:r>
        <w:rPr>
          <w:noProof/>
        </w:rPr>
        <w:pict>
          <v:rect id="Dikdörtgen 63" o:spid="_x0000_s1239" style="position:absolute;left:0;text-align:left;margin-left:167.45pt;margin-top:82.45pt;width:9.75pt;height:8.25pt;z-index:25173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"/>
        </w:pict>
      </w:r>
      <w:r>
        <w:rPr>
          <w:noProof/>
        </w:rPr>
        <w:pict>
          <v:rect id="Dikdörtgen 62" o:spid="_x0000_s1240" style="position:absolute;left:0;text-align:left;margin-left:177.2pt;margin-top:82.45pt;width:9.75pt;height:8.25pt;z-index:25174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"/>
        </w:pict>
      </w:r>
      <w:r>
        <w:rPr>
          <w:noProof/>
        </w:rPr>
        <w:pict>
          <v:rect id="Dikdörtgen 61" o:spid="_x0000_s1241" style="position:absolute;left:0;text-align:left;margin-left:186.2pt;margin-top:82.45pt;width:9.75pt;height:8.25pt;z-index:25174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"/>
        </w:pict>
      </w:r>
      <w:r>
        <w:rPr>
          <w:noProof/>
        </w:rPr>
        <w:pict>
          <v:rect id="Dikdörtgen 60" o:spid="_x0000_s1242" style="position:absolute;left:0;text-align:left;margin-left:195.95pt;margin-top:82.45pt;width:9.75pt;height:8.25pt;z-index:25174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"/>
        </w:pict>
      </w:r>
      <w:r>
        <w:rPr>
          <w:noProof/>
        </w:rPr>
        <w:pict>
          <v:rect id="Dikdörtgen 59" o:spid="_x0000_s1243" style="position:absolute;left:0;text-align:left;margin-left:205.7pt;margin-top:82.45pt;width:9.75pt;height:8.25pt;z-index:25174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"/>
        </w:pict>
      </w:r>
      <w:r>
        <w:rPr>
          <w:noProof/>
        </w:rPr>
        <w:pict>
          <v:rect id="Dikdörtgen 58" o:spid="_x0000_s1244" style="position:absolute;left:0;text-align:left;margin-left:215.45pt;margin-top:82.45pt;width:9.75pt;height:8.25pt;z-index:25174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O+vJQ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"/>
        </w:pict>
      </w:r>
      <w:r>
        <w:rPr>
          <w:noProof/>
        </w:rPr>
        <w:pict>
          <v:rect id="Dikdörtgen 57" o:spid="_x0000_s1245" style="position:absolute;left:0;text-align:left;margin-left:225.2pt;margin-top:82.45pt;width:9.75pt;height:8.25pt;z-index:25174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"/>
        </w:pict>
      </w:r>
      <w:r>
        <w:rPr>
          <w:noProof/>
        </w:rPr>
        <w:pict>
          <v:rect id="Dikdörtgen 56" o:spid="_x0000_s1246" style="position:absolute;left:0;text-align:left;margin-left:234.95pt;margin-top:82.45pt;width:9.75pt;height:8.25pt;z-index:25174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"/>
        </w:pict>
      </w:r>
      <w:r>
        <w:rPr>
          <w:noProof/>
        </w:rPr>
        <w:pict>
          <v:rect id="Dikdörtgen 55" o:spid="_x0000_s1247" style="position:absolute;left:0;text-align:left;margin-left:12.2pt;margin-top:90.7pt;width:9.75pt;height:8.25pt;z-index:25174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AjOJQ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"/>
        </w:pict>
      </w:r>
      <w:r>
        <w:rPr>
          <w:noProof/>
        </w:rPr>
        <w:pict>
          <v:rect id="Dikdörtgen 54" o:spid="_x0000_s1248" style="position:absolute;left:0;text-align:left;margin-left:21.95pt;margin-top:90.7pt;width:9.75pt;height:8.25pt;z-index:251748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DKQJQ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"/>
        </w:pict>
      </w:r>
      <w:r>
        <w:rPr>
          <w:noProof/>
        </w:rPr>
        <w:pict>
          <v:rect id="Dikdörtgen 53" o:spid="_x0000_s1249" style="position:absolute;left:0;text-align:left;margin-left:31.7pt;margin-top:90.7pt;width:9.75pt;height:8.25pt;z-index:251749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"/>
        </w:pict>
      </w:r>
      <w:r>
        <w:rPr>
          <w:noProof/>
        </w:rPr>
        <w:pict>
          <v:rect id="Dikdörtgen 52" o:spid="_x0000_s1250" style="position:absolute;left:0;text-align:left;margin-left:41.45pt;margin-top:90.7pt;width:9.75pt;height:8.25pt;z-index:251750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"/>
        </w:pict>
      </w:r>
      <w:r>
        <w:rPr>
          <w:noProof/>
        </w:rPr>
        <w:pict>
          <v:rect id="Dikdörtgen 51" o:spid="_x0000_s1251" style="position:absolute;left:0;text-align:left;margin-left:51.2pt;margin-top:90.7pt;width:9.75pt;height:8.25pt;z-index:25175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"/>
        </w:pict>
      </w:r>
      <w:r>
        <w:rPr>
          <w:noProof/>
        </w:rPr>
        <w:pict>
          <v:rect id="Dikdörtgen 50" o:spid="_x0000_s1252" style="position:absolute;left:0;text-align:left;margin-left:60.95pt;margin-top:90.7pt;width:9.75pt;height:8.25pt;z-index:25175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akzJQ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"/>
        </w:pict>
      </w:r>
      <w:r>
        <w:rPr>
          <w:noProof/>
        </w:rPr>
        <w:pict>
          <v:rect id="Dikdörtgen 49" o:spid="_x0000_s1253" style="position:absolute;left:0;text-align:left;margin-left:69.95pt;margin-top:90.7pt;width:9.75pt;height:8.25pt;z-index:25175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"/>
        </w:pict>
      </w:r>
      <w:r>
        <w:rPr>
          <w:noProof/>
        </w:rPr>
        <w:pict>
          <v:rect id="Dikdörtgen 48" o:spid="_x0000_s1254" style="position:absolute;left:0;text-align:left;margin-left:79.7pt;margin-top:90.7pt;width:9.75pt;height:8.25pt;z-index:25175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Lx4JQ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"/>
        </w:pict>
      </w:r>
      <w:r>
        <w:rPr>
          <w:noProof/>
        </w:rPr>
        <w:pict>
          <v:rect id="Dikdörtgen 47" o:spid="_x0000_s1255" style="position:absolute;left:0;text-align:left;margin-left:89.45pt;margin-top:90.7pt;width:9.75pt;height:8.25pt;z-index:251756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"/>
        </w:pict>
      </w:r>
      <w:r>
        <w:rPr>
          <w:noProof/>
        </w:rPr>
        <w:pict>
          <v:rect id="Dikdörtgen 46" o:spid="_x0000_s1256" style="position:absolute;left:0;text-align:left;margin-left:99.2pt;margin-top:90.7pt;width:9.75pt;height:8.25pt;z-index:25175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"/>
        </w:pict>
      </w:r>
      <w:r>
        <w:rPr>
          <w:noProof/>
        </w:rPr>
        <w:pict>
          <v:rect id="Dikdörtgen 45" o:spid="_x0000_s1257" style="position:absolute;left:0;text-align:left;margin-left:108.95pt;margin-top:90.7pt;width:9.75pt;height:8.25pt;z-index:25175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sZJQ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"/>
        </w:pict>
      </w:r>
      <w:r>
        <w:rPr>
          <w:noProof/>
        </w:rPr>
        <w:pict>
          <v:rect id="Dikdörtgen 44" o:spid="_x0000_s1258" style="position:absolute;left:0;text-align:left;margin-left:118.7pt;margin-top:90.7pt;width:9.75pt;height:8.25pt;z-index:25175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"/>
        </w:pict>
      </w:r>
      <w:r>
        <w:rPr>
          <w:noProof/>
        </w:rPr>
        <w:pict>
          <v:rect id="Dikdörtgen 43" o:spid="_x0000_s1259" style="position:absolute;left:0;text-align:left;margin-left:128.45pt;margin-top:90.7pt;width:9.75pt;height:8.25pt;z-index:25176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"/>
        </w:pict>
      </w:r>
      <w:r>
        <w:rPr>
          <w:noProof/>
        </w:rPr>
        <w:pict>
          <v:rect id="Dikdörtgen 42" o:spid="_x0000_s1260" style="position:absolute;left:0;text-align:left;margin-left:138.2pt;margin-top:90.7pt;width:9.75pt;height:8.25pt;z-index:25176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"/>
        </w:pict>
      </w:r>
      <w:r>
        <w:rPr>
          <w:noProof/>
        </w:rPr>
        <w:pict>
          <v:rect id="Dikdörtgen 41" o:spid="_x0000_s1261" style="position:absolute;left:0;text-align:left;margin-left:147.95pt;margin-top:90.7pt;width:9.75pt;height:8.25pt;z-index:25176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"/>
        </w:pict>
      </w:r>
      <w:r>
        <w:rPr>
          <w:noProof/>
        </w:rPr>
        <w:pict>
          <v:rect id="Dikdörtgen 40" o:spid="_x0000_s1262" style="position:absolute;left:0;text-align:left;margin-left:157.7pt;margin-top:90.7pt;width:9.75pt;height:8.25pt;z-index:25176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frkJA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"/>
        </w:pict>
      </w:r>
      <w:r>
        <w:rPr>
          <w:noProof/>
        </w:rPr>
        <w:pict>
          <v:rect id="Dikdörtgen 39" o:spid="_x0000_s1263" style="position:absolute;left:0;text-align:left;margin-left:167.45pt;margin-top:90.7pt;width:9.75pt;height:8.25pt;z-index:251764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"/>
        </w:pict>
      </w:r>
      <w:r>
        <w:rPr>
          <w:noProof/>
        </w:rPr>
        <w:pict>
          <v:rect id="Dikdörtgen 38" o:spid="_x0000_s1264" style="position:absolute;left:0;text-align:left;margin-left:177.2pt;margin-top:90.7pt;width:9.75pt;height:8.25pt;z-index:25176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"/>
        </w:pict>
      </w:r>
      <w:r>
        <w:rPr>
          <w:noProof/>
        </w:rPr>
        <w:pict>
          <v:rect id="Dikdörtgen 37" o:spid="_x0000_s1265" style="position:absolute;left:0;text-align:left;margin-left:186.2pt;margin-top:90.7pt;width:9.75pt;height:8.25pt;z-index:251766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"/>
        </w:pict>
      </w:r>
      <w:r>
        <w:rPr>
          <w:noProof/>
        </w:rPr>
        <w:pict>
          <v:rect id="Dikdörtgen 36" o:spid="_x0000_s1266" style="position:absolute;left:0;text-align:left;margin-left:195.95pt;margin-top:90.7pt;width:9.75pt;height:8.25pt;z-index:25176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"/>
        </w:pict>
      </w:r>
      <w:r>
        <w:rPr>
          <w:noProof/>
        </w:rPr>
        <w:pict>
          <v:rect id="Dikdörtgen 35" o:spid="_x0000_s1267" style="position:absolute;left:0;text-align:left;margin-left:205.7pt;margin-top:90.7pt;width:9.75pt;height:8.25pt;z-index:251768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"/>
        </w:pict>
      </w:r>
      <w:r>
        <w:rPr>
          <w:noProof/>
        </w:rPr>
        <w:pict>
          <v:rect id="Dikdörtgen 34" o:spid="_x0000_s1268" style="position:absolute;left:0;text-align:left;margin-left:215.45pt;margin-top:90.7pt;width:9.75pt;height:8.25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"/>
        </w:pict>
      </w:r>
      <w:r>
        <w:rPr>
          <w:noProof/>
        </w:rPr>
        <w:pict>
          <v:rect id="Dikdörtgen 33" o:spid="_x0000_s1269" style="position:absolute;left:0;text-align:left;margin-left:225.2pt;margin-top:90.7pt;width:9.75pt;height:8.25pt;z-index:25177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"/>
        </w:pict>
      </w:r>
      <w:r>
        <w:rPr>
          <w:noProof/>
        </w:rPr>
        <w:pict>
          <v:rect id="Dikdörtgen 32" o:spid="_x0000_s1270" style="position:absolute;left:0;text-align:left;margin-left:234.95pt;margin-top:90.7pt;width:9.75pt;height:8.25pt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271" type="#_x0000_t32" style="position:absolute;left:0;text-align:left;margin-left:128.45pt;margin-top:3.1pt;width:0;height:108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" strokeweight="1.5pt">
            <v:stroke startarrow="block" endarrow="block"/>
          </v:shape>
        </w:pict>
      </w:r>
    </w:p>
    <w:p w:rsidR="005A19E3" w:rsidRPr="00D672CB" w:rsidRDefault="005A19E3" w:rsidP="00DD111C">
      <w:pPr>
        <w:ind w:left="720"/>
        <w:rPr>
          <w:rFonts w:ascii="Comic Sans MS" w:hAnsi="Comic Sans MS"/>
          <w:sz w:val="12"/>
          <w:szCs w:val="12"/>
        </w:rPr>
      </w:pPr>
    </w:p>
    <w:p w:rsidR="005A19E3" w:rsidRPr="00D672CB" w:rsidRDefault="005A19E3" w:rsidP="00DD111C">
      <w:pPr>
        <w:ind w:left="142"/>
        <w:rPr>
          <w:rFonts w:ascii="Comic Sans MS" w:hAnsi="Comic Sans MS"/>
          <w:b/>
          <w:sz w:val="12"/>
          <w:szCs w:val="12"/>
        </w:rPr>
      </w:pPr>
    </w:p>
    <w:p w:rsidR="005A19E3" w:rsidRPr="00D672CB" w:rsidRDefault="005A19E3" w:rsidP="00DD111C">
      <w:pPr>
        <w:ind w:left="142"/>
        <w:rPr>
          <w:rFonts w:ascii="Comic Sans MS" w:hAnsi="Comic Sans MS"/>
          <w:b/>
          <w:sz w:val="12"/>
          <w:szCs w:val="12"/>
        </w:rPr>
      </w:pPr>
    </w:p>
    <w:p w:rsidR="005A19E3" w:rsidRPr="00D672CB" w:rsidRDefault="005A19E3" w:rsidP="00DD111C">
      <w:pPr>
        <w:ind w:left="142"/>
        <w:rPr>
          <w:rFonts w:ascii="Comic Sans MS" w:hAnsi="Comic Sans MS"/>
          <w:b/>
          <w:sz w:val="12"/>
          <w:szCs w:val="12"/>
        </w:rPr>
      </w:pPr>
    </w:p>
    <w:p w:rsidR="005A19E3" w:rsidRPr="00D672CB" w:rsidRDefault="005A19E3" w:rsidP="00DD111C">
      <w:pPr>
        <w:ind w:left="142"/>
        <w:rPr>
          <w:rFonts w:ascii="Comic Sans MS" w:hAnsi="Comic Sans MS"/>
          <w:b/>
          <w:sz w:val="12"/>
          <w:szCs w:val="12"/>
        </w:rPr>
      </w:pPr>
    </w:p>
    <w:p w:rsidR="005A19E3" w:rsidRPr="00D672CB" w:rsidRDefault="005A19E3" w:rsidP="006F6336">
      <w:pPr>
        <w:pStyle w:val="NoSpacing"/>
        <w:rPr>
          <w:sz w:val="12"/>
          <w:szCs w:val="12"/>
        </w:rPr>
      </w:pPr>
    </w:p>
    <w:p w:rsidR="005A19E3" w:rsidRDefault="005A19E3" w:rsidP="003C24AC">
      <w:pPr>
        <w:ind w:right="-284"/>
        <w:rPr>
          <w:rFonts w:ascii="Comic Sans MS" w:hAnsi="Comic Sans MS"/>
          <w:b/>
          <w:bCs/>
          <w:sz w:val="22"/>
          <w:szCs w:val="22"/>
        </w:rPr>
      </w:pPr>
    </w:p>
    <w:p w:rsidR="005A19E3" w:rsidRDefault="005A19E3" w:rsidP="003C24AC">
      <w:pPr>
        <w:ind w:right="-284"/>
        <w:rPr>
          <w:rFonts w:ascii="Comic Sans MS" w:hAnsi="Comic Sans MS"/>
          <w:b/>
          <w:bCs/>
          <w:sz w:val="22"/>
          <w:szCs w:val="22"/>
        </w:rPr>
      </w:pPr>
    </w:p>
    <w:p w:rsidR="005A19E3" w:rsidRDefault="005A19E3" w:rsidP="003C24AC">
      <w:pPr>
        <w:ind w:right="-284"/>
        <w:rPr>
          <w:rFonts w:ascii="Comic Sans MS" w:hAnsi="Comic Sans MS"/>
          <w:b/>
          <w:bCs/>
          <w:sz w:val="22"/>
          <w:szCs w:val="22"/>
        </w:rPr>
      </w:pPr>
    </w:p>
    <w:p w:rsidR="005A19E3" w:rsidRPr="00D672CB" w:rsidRDefault="005A19E3" w:rsidP="003C24AC">
      <w:pPr>
        <w:ind w:right="-284"/>
        <w:rPr>
          <w:rFonts w:ascii="Comic Sans MS" w:hAnsi="Comic Sans MS"/>
          <w:b/>
          <w:bCs/>
          <w:sz w:val="10"/>
          <w:szCs w:val="10"/>
        </w:rPr>
      </w:pPr>
    </w:p>
    <w:p w:rsidR="005A19E3" w:rsidRPr="003C24AC" w:rsidRDefault="005A19E3" w:rsidP="003C24AC">
      <w:pPr>
        <w:ind w:right="-284"/>
        <w:rPr>
          <w:rFonts w:ascii="Comic Sans MS" w:hAnsi="Comic Sans MS"/>
          <w:b/>
          <w:sz w:val="22"/>
          <w:szCs w:val="22"/>
        </w:rPr>
      </w:pPr>
      <w:r w:rsidRPr="003C24AC">
        <w:rPr>
          <w:rFonts w:ascii="Comic Sans MS" w:hAnsi="Comic Sans MS"/>
          <w:b/>
          <w:bCs/>
          <w:sz w:val="22"/>
          <w:szCs w:val="22"/>
        </w:rPr>
        <w:t xml:space="preserve">5) </w:t>
      </w:r>
      <w:r w:rsidRPr="003C24AC">
        <w:rPr>
          <w:rFonts w:ascii="Comic Sans MS" w:hAnsi="Comic Sans MS"/>
          <w:b/>
          <w:sz w:val="22"/>
          <w:szCs w:val="22"/>
        </w:rPr>
        <w:t>Aşağıdaki şek</w:t>
      </w:r>
      <w:r>
        <w:rPr>
          <w:rFonts w:ascii="Comic Sans MS" w:hAnsi="Comic Sans MS"/>
          <w:b/>
          <w:sz w:val="22"/>
          <w:szCs w:val="22"/>
        </w:rPr>
        <w:t>illerin simetri doğrusunu</w:t>
      </w:r>
      <w:r w:rsidRPr="003C24AC">
        <w:rPr>
          <w:rFonts w:ascii="Comic Sans MS" w:hAnsi="Comic Sans MS"/>
          <w:b/>
          <w:sz w:val="22"/>
          <w:szCs w:val="22"/>
        </w:rPr>
        <w:t xml:space="preserve"> çiz</w:t>
      </w:r>
      <w:r>
        <w:rPr>
          <w:rFonts w:ascii="Comic Sans MS" w:hAnsi="Comic Sans MS"/>
          <w:b/>
          <w:sz w:val="22"/>
          <w:szCs w:val="22"/>
        </w:rPr>
        <w:t>iniz</w:t>
      </w:r>
      <w:r w:rsidRPr="003C24AC">
        <w:rPr>
          <w:rFonts w:ascii="Comic Sans MS" w:hAnsi="Comic Sans MS"/>
          <w:b/>
          <w:sz w:val="22"/>
          <w:szCs w:val="22"/>
        </w:rPr>
        <w:t>.(5 puan)</w:t>
      </w:r>
    </w:p>
    <w:p w:rsidR="005A19E3" w:rsidRDefault="005A19E3" w:rsidP="003C24AC">
      <w:pPr>
        <w:ind w:right="-517"/>
        <w:rPr>
          <w:b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0" o:spid="_x0000_s1272" type="#_x0000_t96" style="position:absolute;margin-left:-1.85pt;margin-top:10.35pt;width:42.75pt;height:50.25pt;z-index:25177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"/>
        </w:pict>
      </w:r>
      <w:r>
        <w:rPr>
          <w:noProof/>
        </w:rPr>
        <w:pict>
          <v:rect id="Dikdörtgen 29" o:spid="_x0000_s1273" style="position:absolute;margin-left:120.4pt;margin-top:13.35pt;width:60pt;height:36.75pt;z-index:251776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"/>
        </w:pict>
      </w:r>
      <w:r>
        <w:rPr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28" o:spid="_x0000_s1274" type="#_x0000_t80" style="position:absolute;margin-left:195.4pt;margin-top:13.35pt;width:47.25pt;height:47.25pt;z-index:251777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"/>
        </w:pict>
      </w:r>
      <w:r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27" o:spid="_x0000_s1275" type="#_x0000_t94" style="position:absolute;margin-left:54.4pt;margin-top:13.35pt;width:54pt;height:39.75pt;z-index:251775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"/>
        </w:pict>
      </w:r>
    </w:p>
    <w:p w:rsidR="005A19E3" w:rsidRDefault="005A19E3" w:rsidP="003C24AC">
      <w:pPr>
        <w:ind w:right="-517"/>
        <w:rPr>
          <w:b/>
        </w:rPr>
      </w:pPr>
    </w:p>
    <w:p w:rsidR="005A19E3" w:rsidRDefault="005A19E3" w:rsidP="003C24AC">
      <w:pPr>
        <w:ind w:right="-517"/>
      </w:pPr>
    </w:p>
    <w:p w:rsidR="005A19E3" w:rsidRDefault="005A19E3" w:rsidP="00390A53">
      <w:pPr>
        <w:pStyle w:val="NoSpacing"/>
        <w:rPr>
          <w:b/>
          <w:bCs/>
        </w:rPr>
      </w:pPr>
    </w:p>
    <w:p w:rsidR="005A19E3" w:rsidRDefault="005A19E3" w:rsidP="00390A53">
      <w:pPr>
        <w:pStyle w:val="NoSpacing"/>
      </w:pPr>
    </w:p>
    <w:p w:rsidR="005A19E3" w:rsidRPr="00A62113" w:rsidRDefault="005A19E3" w:rsidP="003C24AC">
      <w:pPr>
        <w:pStyle w:val="NoSpacing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6</w:t>
      </w:r>
      <w:r w:rsidRPr="00A62113">
        <w:rPr>
          <w:rFonts w:ascii="Comic Sans MS" w:hAnsi="Comic Sans MS"/>
          <w:b/>
          <w:bCs/>
          <w:sz w:val="22"/>
          <w:szCs w:val="22"/>
        </w:rPr>
        <w:t>) Aşağıdakilerden şekillerin köşegenlerini çiziniz?</w:t>
      </w:r>
      <w:r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AE5FEC">
        <w:rPr>
          <w:rFonts w:ascii="Comic Sans MS" w:hAnsi="Comic Sans MS"/>
          <w:b/>
          <w:color w:val="000000"/>
          <w:sz w:val="22"/>
          <w:szCs w:val="22"/>
        </w:rPr>
        <w:t>(5 puan)</w:t>
      </w:r>
    </w:p>
    <w:p w:rsidR="005A19E3" w:rsidRDefault="005A19E3" w:rsidP="003C24AC">
      <w:pPr>
        <w:pStyle w:val="NoSpacing"/>
      </w:pPr>
      <w:r>
        <w:rPr>
          <w:noProof/>
        </w:rPr>
        <w:pict>
          <v:rect id="Dikdörtgen 14" o:spid="_x0000_s1276" style="position:absolute;margin-left:35.3pt;margin-top:8.2pt;width:39.75pt;height:36pt;z-index:251778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"/>
        </w:pict>
      </w:r>
      <w:r>
        <w:rPr>
          <w:noProof/>
        </w:rPr>
        <w:pict>
          <v:rect id="Dikdörtgen 12" o:spid="_x0000_s1277" style="position:absolute;margin-left:131.25pt;margin-top:13.4pt;width:75pt;height:26.25pt;z-index:251781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"/>
        </w:pict>
      </w:r>
      <w:r>
        <w:tab/>
      </w:r>
      <w:r>
        <w:tab/>
      </w:r>
      <w:r>
        <w:tab/>
      </w:r>
    </w:p>
    <w:p w:rsidR="005A19E3" w:rsidRDefault="005A19E3" w:rsidP="003C24AC">
      <w:pPr>
        <w:pStyle w:val="NoSpacing"/>
      </w:pPr>
    </w:p>
    <w:p w:rsidR="005A19E3" w:rsidRDefault="005A19E3" w:rsidP="003C24AC">
      <w:pPr>
        <w:pStyle w:val="NoSpacing"/>
      </w:pPr>
    </w:p>
    <w:p w:rsidR="005A19E3" w:rsidRDefault="005A19E3" w:rsidP="003C24AC">
      <w:pPr>
        <w:pStyle w:val="NoSpacing"/>
      </w:pPr>
    </w:p>
    <w:p w:rsidR="005A19E3" w:rsidRDefault="005A19E3" w:rsidP="003C24AC">
      <w:pPr>
        <w:pStyle w:val="NoSpacing"/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13" o:spid="_x0000_s1278" type="#_x0000_t4" style="position:absolute;margin-left:35.15pt;margin-top:3.15pt;width:47.3pt;height:45.75pt;z-index:251780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"/>
        </w:pict>
      </w:r>
      <w:r>
        <w:rPr>
          <w:noProof/>
        </w:rPr>
        <w:pict>
          <v:shape id="İkizkenar Üçgen 15" o:spid="_x0000_s1279" type="#_x0000_t5" style="position:absolute;margin-left:144.75pt;margin-top:3.25pt;width:42pt;height:39.75pt;z-index:251779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"/>
        </w:pict>
      </w:r>
    </w:p>
    <w:p w:rsidR="005A19E3" w:rsidRDefault="005A19E3" w:rsidP="003C24AC">
      <w:pPr>
        <w:pStyle w:val="NoSpacing"/>
      </w:pPr>
    </w:p>
    <w:p w:rsidR="005A19E3" w:rsidRDefault="005A19E3" w:rsidP="003C24AC">
      <w:pPr>
        <w:rPr>
          <w:rFonts w:ascii="Comic Sans MS" w:hAnsi="Comic Sans MS" w:cs="Arial"/>
          <w:sz w:val="22"/>
          <w:szCs w:val="22"/>
        </w:rPr>
      </w:pPr>
    </w:p>
    <w:p w:rsidR="005A19E3" w:rsidRDefault="005A19E3" w:rsidP="006F6336">
      <w:pPr>
        <w:pStyle w:val="NoSpacing"/>
        <w:rPr>
          <w:b/>
          <w:bCs/>
        </w:rPr>
      </w:pPr>
    </w:p>
    <w:p w:rsidR="005A19E3" w:rsidRDefault="005A19E3" w:rsidP="006F6336">
      <w:pPr>
        <w:pStyle w:val="NoSpacing"/>
        <w:rPr>
          <w:b/>
          <w:bCs/>
        </w:rPr>
      </w:pPr>
    </w:p>
    <w:p w:rsidR="005A19E3" w:rsidRPr="00A62113" w:rsidRDefault="005A19E3" w:rsidP="00A62113">
      <w:pPr>
        <w:rPr>
          <w:rFonts w:ascii="Comic Sans MS" w:hAnsi="Comic Sans MS"/>
          <w:b/>
          <w:sz w:val="22"/>
          <w:szCs w:val="22"/>
        </w:rPr>
      </w:pPr>
      <w:r w:rsidRPr="00A62113">
        <w:rPr>
          <w:rFonts w:ascii="Comic Sans MS" w:hAnsi="Comic Sans MS"/>
          <w:b/>
          <w:sz w:val="22"/>
          <w:szCs w:val="22"/>
        </w:rPr>
        <w:t>7) Aşağıdaki açıların türlerini altlarına yazın.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E5FEC">
        <w:rPr>
          <w:rFonts w:ascii="Comic Sans MS" w:hAnsi="Comic Sans MS"/>
          <w:b/>
          <w:color w:val="000000"/>
          <w:sz w:val="22"/>
          <w:szCs w:val="22"/>
        </w:rPr>
        <w:t>(5 puan)</w:t>
      </w:r>
    </w:p>
    <w:p w:rsidR="005A19E3" w:rsidRDefault="005A19E3" w:rsidP="00A62113">
      <w:r>
        <w:rPr>
          <w:noProof/>
        </w:rPr>
        <w:pict>
          <v:shape id="Düz Ok Bağlayıcısı 513" o:spid="_x0000_s1280" type="#_x0000_t32" style="position:absolute;margin-left:133.3pt;margin-top:11.55pt;width:33.75pt;height:21pt;flip:y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" strokeweight="1pt">
            <v:stroke endarrow="open"/>
          </v:shape>
        </w:pict>
      </w:r>
      <w:r>
        <w:rPr>
          <w:noProof/>
        </w:rPr>
        <w:pict>
          <v:shape id="Düz Ok Bağlayıcısı 18" o:spid="_x0000_s1281" type="#_x0000_t32" style="position:absolute;margin-left:83.05pt;margin-top:13.05pt;width:0;height:21.75pt;z-index:25178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" strokeweight="1pt">
            <v:stroke endarrow="open"/>
          </v:shape>
        </w:pict>
      </w:r>
      <w:r>
        <w:rPr>
          <w:noProof/>
        </w:rPr>
        <w:pict>
          <v:shape id="Düz Ok Bağlayıcısı 17" o:spid="_x0000_s1282" type="#_x0000_t32" style="position:absolute;margin-left:82.35pt;margin-top:13.05pt;width:33.75pt;height:0;z-index:25178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" strokeweight="1pt">
            <v:stroke endarrow="open"/>
          </v:shape>
        </w:pict>
      </w:r>
      <w:r>
        <w:rPr>
          <w:noProof/>
        </w:rPr>
        <w:pict>
          <v:shape id="Düz Ok Bağlayıcısı 16" o:spid="_x0000_s1283" type="#_x0000_t32" style="position:absolute;margin-left:3.55pt;margin-top:4.05pt;width:18pt;height:30.75pt;flip:x y;z-index:251783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" strokeweight="1pt">
            <v:stroke endarrow="open"/>
          </v:shape>
        </w:pict>
      </w:r>
    </w:p>
    <w:p w:rsidR="005A19E3" w:rsidRDefault="005A19E3" w:rsidP="00A62113">
      <w:r>
        <w:rPr>
          <w:noProof/>
        </w:rPr>
        <w:pict>
          <v:shape id="Düz Ok Bağlayıcısı 515" o:spid="_x0000_s1284" type="#_x0000_t32" style="position:absolute;margin-left:199.6pt;margin-top:8.95pt;width:20pt;height:0;flip:x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" strokeweight="1pt">
            <v:stroke endarrow="open"/>
          </v:shape>
        </w:pict>
      </w:r>
      <w:r>
        <w:rPr>
          <w:noProof/>
        </w:rPr>
        <w:pict>
          <v:shape id="Düz Ok Bağlayıcısı 514" o:spid="_x0000_s1285" type="#_x0000_t32" style="position:absolute;margin-left:219.5pt;margin-top:9pt;width:28.65pt;height:0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" strokeweight="1pt">
            <v:stroke endarrow="open"/>
          </v:shape>
        </w:pict>
      </w:r>
    </w:p>
    <w:p w:rsidR="005A19E3" w:rsidRDefault="005A19E3" w:rsidP="00A62113">
      <w:r>
        <w:rPr>
          <w:noProof/>
        </w:rPr>
        <w:pict>
          <v:shape id="Düz Ok Bağlayıcısı 4" o:spid="_x0000_s1286" type="#_x0000_t32" style="position:absolute;margin-left:20.9pt;margin-top:6.6pt;width:33.75pt;height:0;z-index:251782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" strokeweight="1pt">
            <v:stroke endarrow="open"/>
          </v:shape>
        </w:pict>
      </w:r>
      <w:r>
        <w:rPr>
          <w:noProof/>
        </w:rPr>
        <w:pict>
          <v:shape id="Düz Ok Bağlayıcısı 512" o:spid="_x0000_s1287" type="#_x0000_t32" style="position:absolute;margin-left:133.3pt;margin-top:4.95pt;width:46.5pt;height:.75pt;flip:y;z-index:251786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" strokeweight="1pt">
            <v:stroke endarrow="open"/>
          </v:shape>
        </w:pict>
      </w:r>
    </w:p>
    <w:p w:rsidR="005A19E3" w:rsidRPr="008C1037" w:rsidRDefault="005A19E3" w:rsidP="00A62113">
      <w:r>
        <w:t xml:space="preserve"> </w:t>
      </w:r>
      <w:r w:rsidRPr="00A62113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……..</w:t>
      </w:r>
      <w:r w:rsidRPr="00A62113">
        <w:rPr>
          <w:rFonts w:ascii="Comic Sans MS" w:hAnsi="Comic Sans MS"/>
          <w:sz w:val="22"/>
          <w:szCs w:val="22"/>
        </w:rPr>
        <w:t xml:space="preserve">       ………</w:t>
      </w:r>
      <w:r>
        <w:rPr>
          <w:rFonts w:ascii="Comic Sans MS" w:hAnsi="Comic Sans MS"/>
          <w:sz w:val="22"/>
          <w:szCs w:val="22"/>
        </w:rPr>
        <w:t>…..</w:t>
      </w:r>
      <w:r w:rsidRPr="00A62113">
        <w:rPr>
          <w:rFonts w:ascii="Comic Sans MS" w:hAnsi="Comic Sans MS"/>
          <w:sz w:val="22"/>
          <w:szCs w:val="22"/>
        </w:rPr>
        <w:t>.       ………</w:t>
      </w:r>
      <w:r>
        <w:rPr>
          <w:rFonts w:ascii="Comic Sans MS" w:hAnsi="Comic Sans MS"/>
          <w:sz w:val="22"/>
          <w:szCs w:val="22"/>
        </w:rPr>
        <w:t>……..      …………………</w:t>
      </w:r>
    </w:p>
    <w:p w:rsidR="005A19E3" w:rsidRDefault="005A19E3" w:rsidP="006F6336">
      <w:pPr>
        <w:pStyle w:val="NoSpacing"/>
        <w:rPr>
          <w:b/>
          <w:bCs/>
        </w:rPr>
      </w:pPr>
    </w:p>
    <w:p w:rsidR="005A19E3" w:rsidRDefault="005A19E3" w:rsidP="0098708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8)Aşağıdaki üçgenlerin, açılarına göre çeşitlerini yazınız.</w:t>
      </w:r>
      <w:r w:rsidRPr="00D672CB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Pr="00AE5FEC">
        <w:rPr>
          <w:rFonts w:ascii="Comic Sans MS" w:hAnsi="Comic Sans MS"/>
          <w:b/>
          <w:color w:val="000000"/>
          <w:sz w:val="22"/>
          <w:szCs w:val="22"/>
        </w:rPr>
        <w:t>(5 puan)</w:t>
      </w:r>
    </w:p>
    <w:p w:rsidR="005A19E3" w:rsidRPr="00CE7D96" w:rsidRDefault="005A19E3" w:rsidP="00CE7D96">
      <w:pPr>
        <w:rPr>
          <w:rFonts w:ascii="Comic Sans MS" w:hAnsi="Comic Sans MS"/>
          <w:b/>
          <w:sz w:val="8"/>
          <w:szCs w:val="8"/>
        </w:rPr>
      </w:pPr>
    </w:p>
    <w:p w:rsidR="005A19E3" w:rsidRDefault="005A19E3" w:rsidP="00CE7D96">
      <w:pPr>
        <w:rPr>
          <w:rFonts w:ascii="Comic Sans MS" w:hAnsi="Comic Sans MS"/>
          <w:b/>
          <w:sz w:val="22"/>
          <w:szCs w:val="22"/>
        </w:rPr>
      </w:pPr>
      <w:r w:rsidRPr="0040418D">
        <w:rPr>
          <w:rFonts w:ascii="Comic Sans MS" w:hAnsi="Comic Sans MS"/>
          <w:b/>
          <w:noProof/>
          <w:sz w:val="22"/>
          <w:szCs w:val="22"/>
        </w:rPr>
        <w:pict>
          <v:shape id="Resim 530" o:spid="_x0000_i1028" type="#_x0000_t75" style="width:73.5pt;height:37.5pt;visibility:visible">
            <v:imagedata r:id="rId8" o:title=""/>
          </v:shape>
        </w:pict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40418D">
        <w:rPr>
          <w:rFonts w:ascii="Comic Sans MS" w:hAnsi="Comic Sans MS"/>
          <w:b/>
          <w:noProof/>
          <w:sz w:val="22"/>
          <w:szCs w:val="22"/>
        </w:rPr>
        <w:pict>
          <v:shape id="Resim 532" o:spid="_x0000_i1029" type="#_x0000_t75" style="width:84.75pt;height:37.5pt;visibility:visible">
            <v:imagedata r:id="rId9" o:title=""/>
          </v:shape>
        </w:pic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40418D">
        <w:rPr>
          <w:rFonts w:ascii="Comic Sans MS" w:hAnsi="Comic Sans MS"/>
          <w:b/>
          <w:noProof/>
          <w:sz w:val="22"/>
          <w:szCs w:val="22"/>
        </w:rPr>
        <w:pict>
          <v:shape id="Resim 533" o:spid="_x0000_i1030" type="#_x0000_t75" style="width:60.75pt;height:43.5pt;visibility:visible">
            <v:imagedata r:id="rId10" o:title=""/>
          </v:shape>
        </w:pict>
      </w:r>
    </w:p>
    <w:p w:rsidR="005A19E3" w:rsidRDefault="005A19E3" w:rsidP="006F6336">
      <w:pPr>
        <w:pStyle w:val="NoSpacing"/>
        <w:rPr>
          <w:b/>
          <w:bCs/>
        </w:rPr>
      </w:pPr>
      <w:r w:rsidRPr="00AE5FEC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….</w:t>
      </w:r>
      <w:r w:rsidRPr="00AE5FEC">
        <w:rPr>
          <w:rFonts w:ascii="Comic Sans MS" w:hAnsi="Comic Sans MS"/>
          <w:sz w:val="22"/>
          <w:szCs w:val="22"/>
        </w:rPr>
        <w:t>…</w:t>
      </w:r>
      <w:r>
        <w:rPr>
          <w:rFonts w:ascii="Comic Sans MS" w:hAnsi="Comic Sans MS"/>
          <w:sz w:val="22"/>
          <w:szCs w:val="22"/>
        </w:rPr>
        <w:t>……</w:t>
      </w:r>
      <w:r w:rsidRPr="00AE5FEC"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sz w:val="22"/>
          <w:szCs w:val="22"/>
        </w:rPr>
        <w:t xml:space="preserve">      </w:t>
      </w:r>
      <w:r w:rsidRPr="00AE5FEC">
        <w:rPr>
          <w:rFonts w:ascii="Comic Sans MS" w:hAnsi="Comic Sans MS"/>
          <w:sz w:val="22"/>
          <w:szCs w:val="22"/>
        </w:rPr>
        <w:t>……………</w:t>
      </w:r>
      <w:r>
        <w:rPr>
          <w:rFonts w:ascii="Comic Sans MS" w:hAnsi="Comic Sans MS"/>
          <w:sz w:val="22"/>
          <w:szCs w:val="22"/>
        </w:rPr>
        <w:t>…..….         ………………………</w:t>
      </w:r>
    </w:p>
    <w:p w:rsidR="005A19E3" w:rsidRDefault="005A19E3" w:rsidP="006F6336">
      <w:pPr>
        <w:pStyle w:val="NoSpacing"/>
        <w:rPr>
          <w:b/>
          <w:bCs/>
        </w:rPr>
      </w:pPr>
    </w:p>
    <w:p w:rsidR="005A19E3" w:rsidRPr="00A17816" w:rsidRDefault="005A19E3" w:rsidP="006F6336">
      <w:pPr>
        <w:pStyle w:val="NoSpacing"/>
        <w:rPr>
          <w:rFonts w:ascii="Comic Sans MS" w:hAnsi="Comic Sans MS"/>
          <w:b/>
          <w:sz w:val="22"/>
          <w:szCs w:val="22"/>
        </w:rPr>
      </w:pPr>
      <w:r w:rsidRPr="00A17816">
        <w:rPr>
          <w:rFonts w:ascii="Comic Sans MS" w:hAnsi="Comic Sans MS"/>
          <w:b/>
          <w:sz w:val="22"/>
          <w:szCs w:val="22"/>
        </w:rPr>
        <w:t xml:space="preserve">9) Kare ve dikdörtgeni, kenar ve açılarına göre karşılaştırarak benzer ve farklı yönlerini aşağıya yazınız. </w:t>
      </w:r>
      <w:r w:rsidRPr="00AE5FEC">
        <w:rPr>
          <w:rFonts w:ascii="Comic Sans MS" w:hAnsi="Comic Sans MS"/>
          <w:b/>
          <w:color w:val="000000"/>
          <w:sz w:val="22"/>
          <w:szCs w:val="22"/>
        </w:rPr>
        <w:t>(5 puan)</w:t>
      </w:r>
    </w:p>
    <w:p w:rsidR="005A19E3" w:rsidRPr="00D672CB" w:rsidRDefault="005A19E3" w:rsidP="006F6336">
      <w:pPr>
        <w:pStyle w:val="NoSpacing"/>
        <w:rPr>
          <w:rFonts w:ascii="Comic Sans MS" w:hAnsi="Comic Sans MS"/>
          <w:b/>
          <w:sz w:val="10"/>
          <w:szCs w:val="10"/>
        </w:rPr>
      </w:pPr>
    </w:p>
    <w:p w:rsidR="005A19E3" w:rsidRDefault="005A19E3" w:rsidP="006F6336">
      <w:pPr>
        <w:pStyle w:val="NoSpacing"/>
        <w:rPr>
          <w:rFonts w:ascii="Comic Sans MS" w:hAnsi="Comic Sans MS"/>
          <w:b/>
          <w:sz w:val="22"/>
          <w:szCs w:val="22"/>
        </w:rPr>
      </w:pPr>
      <w:r w:rsidRPr="00A17816">
        <w:rPr>
          <w:rFonts w:ascii="Comic Sans MS" w:hAnsi="Comic Sans MS"/>
          <w:b/>
          <w:sz w:val="22"/>
          <w:szCs w:val="22"/>
        </w:rPr>
        <w:t>Benzer Özellikler</w:t>
      </w:r>
      <w:r>
        <w:rPr>
          <w:rFonts w:ascii="Comic Sans MS" w:hAnsi="Comic Sans MS"/>
          <w:b/>
          <w:sz w:val="22"/>
          <w:szCs w:val="22"/>
        </w:rPr>
        <w:t>: …………………………………………………..</w:t>
      </w:r>
    </w:p>
    <w:p w:rsidR="005A19E3" w:rsidRDefault="005A19E3" w:rsidP="006F6336">
      <w:pPr>
        <w:pStyle w:val="NoSpacing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5A19E3" w:rsidRDefault="005A19E3" w:rsidP="006F6336">
      <w:pPr>
        <w:pStyle w:val="NoSpacing"/>
        <w:rPr>
          <w:rFonts w:ascii="Comic Sans MS" w:hAnsi="Comic Sans MS"/>
          <w:b/>
          <w:sz w:val="22"/>
          <w:szCs w:val="22"/>
        </w:rPr>
      </w:pPr>
    </w:p>
    <w:p w:rsidR="005A19E3" w:rsidRDefault="005A19E3" w:rsidP="006F6336">
      <w:pPr>
        <w:pStyle w:val="NoSpacing"/>
        <w:rPr>
          <w:rFonts w:ascii="Comic Sans MS" w:hAnsi="Comic Sans MS"/>
          <w:b/>
          <w:sz w:val="22"/>
          <w:szCs w:val="22"/>
        </w:rPr>
      </w:pPr>
      <w:r w:rsidRPr="00A17816">
        <w:rPr>
          <w:rFonts w:ascii="Comic Sans MS" w:hAnsi="Comic Sans MS"/>
          <w:b/>
          <w:sz w:val="22"/>
          <w:szCs w:val="22"/>
        </w:rPr>
        <w:t>Farklı Özellikler</w:t>
      </w:r>
      <w:r>
        <w:rPr>
          <w:rFonts w:ascii="Comic Sans MS" w:hAnsi="Comic Sans MS"/>
          <w:b/>
          <w:sz w:val="22"/>
          <w:szCs w:val="22"/>
        </w:rPr>
        <w:t>: ………………………………………………………</w:t>
      </w:r>
    </w:p>
    <w:p w:rsidR="005A19E3" w:rsidRPr="00A17816" w:rsidRDefault="005A19E3" w:rsidP="006F6336">
      <w:pPr>
        <w:pStyle w:val="NoSpacing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5A19E3" w:rsidRPr="00D672CB" w:rsidRDefault="005A19E3" w:rsidP="006F6336">
      <w:pPr>
        <w:pStyle w:val="NoSpacing"/>
        <w:rPr>
          <w:b/>
          <w:bCs/>
          <w:sz w:val="10"/>
          <w:szCs w:val="10"/>
        </w:rPr>
      </w:pPr>
    </w:p>
    <w:p w:rsidR="005A19E3" w:rsidRDefault="005A19E3" w:rsidP="002A6FB6">
      <w:pPr>
        <w:rPr>
          <w:rFonts w:ascii="Comic Sans MS" w:hAnsi="Comic Sans MS"/>
          <w:b/>
          <w:color w:val="000000"/>
          <w:sz w:val="22"/>
          <w:szCs w:val="22"/>
        </w:rPr>
      </w:pPr>
      <w:r w:rsidRPr="002A6FB6">
        <w:rPr>
          <w:rFonts w:ascii="Comic Sans MS" w:hAnsi="Comic Sans MS"/>
          <w:b/>
          <w:sz w:val="22"/>
          <w:szCs w:val="22"/>
        </w:rPr>
        <w:t xml:space="preserve">10)  </w:t>
      </w:r>
      <w:r w:rsidRPr="00B34C4D">
        <w:rPr>
          <w:rFonts w:ascii="Comic Sans MS" w:hAnsi="Comic Sans MS" w:cs="Arial"/>
          <w:sz w:val="22"/>
          <w:szCs w:val="22"/>
        </w:rPr>
        <w:t xml:space="preserve">Aşağıdaki cümlelerden doğru olanların yanına </w:t>
      </w:r>
      <w:r w:rsidRPr="00B34C4D">
        <w:rPr>
          <w:rFonts w:ascii="Comic Sans MS" w:hAnsi="Comic Sans MS" w:cs="Arial"/>
          <w:b/>
          <w:sz w:val="22"/>
          <w:szCs w:val="22"/>
        </w:rPr>
        <w:t>(D)</w:t>
      </w:r>
      <w:r w:rsidRPr="00B34C4D">
        <w:rPr>
          <w:rFonts w:ascii="Comic Sans MS" w:hAnsi="Comic Sans MS" w:cs="Arial"/>
          <w:sz w:val="22"/>
          <w:szCs w:val="22"/>
        </w:rPr>
        <w:t xml:space="preserve">, yanlış olanın yanına </w:t>
      </w:r>
      <w:r w:rsidRPr="00B34C4D">
        <w:rPr>
          <w:rFonts w:ascii="Comic Sans MS" w:hAnsi="Comic Sans MS" w:cs="Arial"/>
          <w:b/>
          <w:sz w:val="22"/>
          <w:szCs w:val="22"/>
        </w:rPr>
        <w:t>(Y)</w:t>
      </w:r>
      <w:r w:rsidRPr="00B34C4D">
        <w:rPr>
          <w:rFonts w:ascii="Comic Sans MS" w:hAnsi="Comic Sans MS" w:cs="Arial"/>
          <w:sz w:val="22"/>
          <w:szCs w:val="22"/>
        </w:rPr>
        <w:t xml:space="preserve"> yazınız. </w:t>
      </w:r>
      <w:r w:rsidRPr="00B34C4D">
        <w:rPr>
          <w:rFonts w:ascii="Comic Sans MS" w:hAnsi="Comic Sans MS"/>
          <w:b/>
          <w:color w:val="000000"/>
          <w:sz w:val="22"/>
          <w:szCs w:val="22"/>
        </w:rPr>
        <w:t>( 5 puan )</w:t>
      </w:r>
    </w:p>
    <w:p w:rsidR="005A19E3" w:rsidRPr="00445D9D" w:rsidRDefault="005A19E3" w:rsidP="002A6FB6">
      <w:pPr>
        <w:rPr>
          <w:rFonts w:ascii="Comic Sans MS" w:hAnsi="Comic Sans MS"/>
          <w:b/>
          <w:sz w:val="10"/>
          <w:szCs w:val="10"/>
        </w:rPr>
      </w:pPr>
    </w:p>
    <w:p w:rsidR="005A19E3" w:rsidRPr="002A6FB6" w:rsidRDefault="005A19E3" w:rsidP="002A6FB6">
      <w:pPr>
        <w:rPr>
          <w:rFonts w:ascii="Comic Sans MS" w:hAnsi="Comic Sans MS"/>
          <w:sz w:val="22"/>
          <w:szCs w:val="22"/>
        </w:rPr>
      </w:pPr>
      <w:r w:rsidRPr="002A6FB6">
        <w:rPr>
          <w:rFonts w:ascii="Comic Sans MS" w:hAnsi="Comic Sans MS"/>
          <w:sz w:val="22"/>
          <w:szCs w:val="22"/>
        </w:rPr>
        <w:t>(       ) Bir üçgende iki tane dik açı olabilir.</w:t>
      </w:r>
    </w:p>
    <w:p w:rsidR="005A19E3" w:rsidRDefault="005A19E3" w:rsidP="00B86FE9">
      <w:pPr>
        <w:tabs>
          <w:tab w:val="left" w:pos="7170"/>
        </w:tabs>
        <w:rPr>
          <w:rFonts w:ascii="Arial" w:hAnsi="Arial" w:cs="Arial"/>
        </w:rPr>
      </w:pPr>
      <w:r w:rsidRPr="002A6FB6">
        <w:rPr>
          <w:rFonts w:ascii="Comic Sans MS" w:hAnsi="Comic Sans MS"/>
          <w:sz w:val="22"/>
          <w:szCs w:val="22"/>
        </w:rPr>
        <w:t xml:space="preserve">(     </w:t>
      </w:r>
      <w:r>
        <w:rPr>
          <w:rFonts w:ascii="Comic Sans MS" w:hAnsi="Comic Sans MS"/>
          <w:sz w:val="22"/>
          <w:szCs w:val="22"/>
        </w:rPr>
        <w:t xml:space="preserve"> </w:t>
      </w:r>
      <w:r w:rsidRPr="002A6FB6">
        <w:rPr>
          <w:rFonts w:ascii="Comic Sans MS" w:hAnsi="Comic Sans MS"/>
          <w:sz w:val="22"/>
          <w:szCs w:val="22"/>
        </w:rPr>
        <w:t xml:space="preserve"> </w:t>
      </w:r>
      <w:r w:rsidRPr="00B86FE9">
        <w:rPr>
          <w:rFonts w:ascii="Comic Sans MS" w:hAnsi="Comic Sans MS"/>
          <w:sz w:val="22"/>
          <w:szCs w:val="22"/>
        </w:rPr>
        <w:t>) Dik</w:t>
      </w:r>
      <w:r>
        <w:rPr>
          <w:rFonts w:ascii="Comic Sans MS" w:hAnsi="Comic Sans MS"/>
          <w:sz w:val="22"/>
          <w:szCs w:val="22"/>
        </w:rPr>
        <w:t>dörtgenin iç açıları toplamı 360</w:t>
      </w:r>
      <w:r w:rsidRPr="00B86FE9">
        <w:rPr>
          <w:rFonts w:ascii="Comic Sans MS" w:hAnsi="Comic Sans MS" w:cs="Arial"/>
          <w:sz w:val="22"/>
          <w:szCs w:val="22"/>
        </w:rPr>
        <w:t xml:space="preserve">° </w:t>
      </w:r>
      <w:r>
        <w:rPr>
          <w:rFonts w:ascii="Comic Sans MS" w:hAnsi="Comic Sans MS" w:cs="Arial"/>
          <w:sz w:val="22"/>
          <w:szCs w:val="22"/>
        </w:rPr>
        <w:t>‘</w:t>
      </w:r>
      <w:r w:rsidRPr="00B86FE9">
        <w:rPr>
          <w:rFonts w:ascii="Comic Sans MS" w:hAnsi="Comic Sans MS" w:cs="Arial"/>
          <w:sz w:val="22"/>
          <w:szCs w:val="22"/>
        </w:rPr>
        <w:t>dir.</w:t>
      </w:r>
    </w:p>
    <w:p w:rsidR="005A19E3" w:rsidRPr="00B86FE9" w:rsidRDefault="005A19E3" w:rsidP="00B86FE9">
      <w:pPr>
        <w:tabs>
          <w:tab w:val="left" w:pos="7170"/>
        </w:tabs>
        <w:rPr>
          <w:rFonts w:ascii="Arial" w:hAnsi="Arial" w:cs="Arial"/>
        </w:rPr>
      </w:pPr>
      <w:r w:rsidRPr="002A6FB6">
        <w:rPr>
          <w:rFonts w:ascii="Comic Sans MS" w:hAnsi="Comic Sans MS"/>
          <w:sz w:val="22"/>
          <w:szCs w:val="22"/>
        </w:rPr>
        <w:t xml:space="preserve">(       </w:t>
      </w:r>
      <w:r>
        <w:rPr>
          <w:rFonts w:ascii="Comic Sans MS" w:hAnsi="Comic Sans MS"/>
          <w:sz w:val="22"/>
          <w:szCs w:val="22"/>
        </w:rPr>
        <w:t xml:space="preserve">) </w:t>
      </w:r>
      <w:r w:rsidRPr="00B86FE9">
        <w:rPr>
          <w:rFonts w:ascii="Comic Sans MS" w:hAnsi="Comic Sans MS" w:cs="Arial"/>
          <w:sz w:val="22"/>
          <w:szCs w:val="22"/>
        </w:rPr>
        <w:t xml:space="preserve">En büyük dar açının ölçüsü 89° </w:t>
      </w:r>
      <w:r>
        <w:rPr>
          <w:rFonts w:ascii="Comic Sans MS" w:hAnsi="Comic Sans MS" w:cs="Arial"/>
          <w:sz w:val="22"/>
          <w:szCs w:val="22"/>
        </w:rPr>
        <w:t>‘</w:t>
      </w:r>
      <w:r w:rsidRPr="00B86FE9">
        <w:rPr>
          <w:rFonts w:ascii="Comic Sans MS" w:hAnsi="Comic Sans MS" w:cs="Arial"/>
          <w:sz w:val="22"/>
          <w:szCs w:val="22"/>
        </w:rPr>
        <w:t>dir.</w:t>
      </w:r>
      <w:r w:rsidRPr="002A6FB6">
        <w:rPr>
          <w:rFonts w:ascii="Comic Sans MS" w:hAnsi="Comic Sans MS"/>
          <w:b/>
          <w:sz w:val="22"/>
          <w:szCs w:val="22"/>
          <w:vertAlign w:val="superscript"/>
        </w:rPr>
        <w:t xml:space="preserve">                </w:t>
      </w:r>
    </w:p>
    <w:p w:rsidR="005A19E3" w:rsidRPr="002A6FB6" w:rsidRDefault="005A19E3" w:rsidP="002A6FB6">
      <w:pPr>
        <w:rPr>
          <w:rFonts w:ascii="Comic Sans MS" w:hAnsi="Comic Sans MS"/>
          <w:sz w:val="22"/>
          <w:szCs w:val="22"/>
        </w:rPr>
      </w:pPr>
      <w:r w:rsidRPr="002A6FB6">
        <w:rPr>
          <w:rFonts w:ascii="Comic Sans MS" w:hAnsi="Comic Sans MS"/>
          <w:sz w:val="22"/>
          <w:szCs w:val="22"/>
        </w:rPr>
        <w:t xml:space="preserve">(       </w:t>
      </w:r>
      <w:r>
        <w:rPr>
          <w:rFonts w:ascii="Comic Sans MS" w:hAnsi="Comic Sans MS"/>
          <w:sz w:val="22"/>
          <w:szCs w:val="22"/>
        </w:rPr>
        <w:t>) Üçgenin iç açıları toplamı 360</w:t>
      </w:r>
      <w:r w:rsidRPr="002A6FB6">
        <w:rPr>
          <w:rFonts w:ascii="Comic Sans MS" w:hAnsi="Comic Sans MS"/>
          <w:sz w:val="22"/>
          <w:szCs w:val="22"/>
        </w:rPr>
        <w:t xml:space="preserve"> derecedir.</w:t>
      </w:r>
    </w:p>
    <w:p w:rsidR="005A19E3" w:rsidRPr="002A6FB6" w:rsidRDefault="005A19E3" w:rsidP="002A6FB6">
      <w:pPr>
        <w:rPr>
          <w:rFonts w:ascii="Comic Sans MS" w:hAnsi="Comic Sans MS"/>
          <w:sz w:val="22"/>
          <w:szCs w:val="22"/>
        </w:rPr>
      </w:pPr>
      <w:r w:rsidRPr="002A6FB6">
        <w:rPr>
          <w:rFonts w:ascii="Comic Sans MS" w:hAnsi="Comic Sans MS"/>
          <w:sz w:val="22"/>
          <w:szCs w:val="22"/>
        </w:rPr>
        <w:t xml:space="preserve">(     </w:t>
      </w:r>
      <w:r>
        <w:rPr>
          <w:rFonts w:ascii="Comic Sans MS" w:hAnsi="Comic Sans MS"/>
          <w:sz w:val="22"/>
          <w:szCs w:val="22"/>
        </w:rPr>
        <w:t xml:space="preserve"> </w:t>
      </w:r>
      <w:r w:rsidRPr="002A6FB6">
        <w:rPr>
          <w:rFonts w:ascii="Comic Sans MS" w:hAnsi="Comic Sans MS"/>
          <w:sz w:val="22"/>
          <w:szCs w:val="22"/>
        </w:rPr>
        <w:t xml:space="preserve"> ) Bir üçgenin </w:t>
      </w:r>
      <w:r w:rsidRPr="002A6FB6">
        <w:rPr>
          <w:rFonts w:ascii="Comic Sans MS" w:hAnsi="Comic Sans MS"/>
          <w:b/>
          <w:sz w:val="22"/>
          <w:szCs w:val="22"/>
          <w:u w:val="single"/>
        </w:rPr>
        <w:t>iki açısının toplamı 90</w:t>
      </w:r>
      <w:r w:rsidRPr="002A6FB6">
        <w:rPr>
          <w:rFonts w:ascii="Comic Sans MS" w:hAnsi="Comic Sans MS"/>
          <w:sz w:val="22"/>
          <w:szCs w:val="22"/>
        </w:rPr>
        <w:t xml:space="preserve"> derece ise bu üçgen </w:t>
      </w:r>
      <w:r w:rsidRPr="002A6FB6">
        <w:rPr>
          <w:rFonts w:ascii="Comic Sans MS" w:hAnsi="Comic Sans MS"/>
          <w:b/>
          <w:sz w:val="22"/>
          <w:szCs w:val="22"/>
        </w:rPr>
        <w:t>dik açılı üçgendir.</w:t>
      </w:r>
      <w:r w:rsidRPr="002A6FB6">
        <w:rPr>
          <w:rFonts w:ascii="Comic Sans MS" w:hAnsi="Comic Sans MS"/>
          <w:b/>
          <w:sz w:val="22"/>
          <w:szCs w:val="22"/>
          <w:vertAlign w:val="superscript"/>
        </w:rPr>
        <w:t xml:space="preserve">                    </w:t>
      </w:r>
    </w:p>
    <w:p w:rsidR="005A19E3" w:rsidRPr="00A96A5B" w:rsidRDefault="005A19E3" w:rsidP="008A396A">
      <w:pPr>
        <w:pStyle w:val="NoSpacing"/>
        <w:rPr>
          <w:rFonts w:ascii="Comic Sans MS" w:hAnsi="Comic Sans MS"/>
          <w:b/>
          <w:sz w:val="22"/>
          <w:szCs w:val="22"/>
        </w:rPr>
      </w:pPr>
      <w:r w:rsidRPr="00A96A5B">
        <w:rPr>
          <w:rFonts w:ascii="Comic Sans MS" w:hAnsi="Comic Sans MS"/>
          <w:b/>
          <w:sz w:val="22"/>
          <w:szCs w:val="22"/>
        </w:rPr>
        <w:t>11) Aşağıdaki ABC üçgeninin A açısı 23º ise  C açısının ölçüsü kaç derecedir?</w:t>
      </w:r>
      <w:r>
        <w:rPr>
          <w:rFonts w:ascii="Comic Sans MS" w:hAnsi="Comic Sans MS"/>
          <w:b/>
          <w:sz w:val="22"/>
          <w:szCs w:val="22"/>
        </w:rPr>
        <w:t xml:space="preserve"> İşlem yapınız.</w:t>
      </w:r>
      <w:r w:rsidRPr="00A96A5B">
        <w:rPr>
          <w:rFonts w:ascii="Comic Sans MS" w:hAnsi="Comic Sans MS"/>
          <w:b/>
          <w:sz w:val="22"/>
          <w:szCs w:val="22"/>
        </w:rPr>
        <w:t xml:space="preserve"> (5 puan)</w:t>
      </w:r>
    </w:p>
    <w:p w:rsidR="005A19E3" w:rsidRDefault="005A19E3" w:rsidP="00991715">
      <w:pPr>
        <w:rPr>
          <w:rFonts w:ascii="Comic Sans MS" w:hAnsi="Comic Sans MS"/>
          <w:b/>
          <w:sz w:val="22"/>
          <w:szCs w:val="22"/>
        </w:rPr>
      </w:pPr>
      <w:r w:rsidRPr="008A396A">
        <w:rPr>
          <w:rFonts w:ascii="Comic Sans MS" w:hAnsi="Comic Sans MS"/>
          <w:b/>
          <w:noProof/>
          <w:sz w:val="22"/>
          <w:szCs w:val="22"/>
        </w:rPr>
        <w:t xml:space="preserve"> </w:t>
      </w:r>
      <w:r w:rsidRPr="0040418D">
        <w:rPr>
          <w:rFonts w:ascii="Comic Sans MS" w:hAnsi="Comic Sans MS"/>
          <w:b/>
          <w:noProof/>
          <w:sz w:val="22"/>
          <w:szCs w:val="22"/>
        </w:rPr>
        <w:pict>
          <v:shape id="Resim 534" o:spid="_x0000_i1031" type="#_x0000_t75" style="width:125.25pt;height:74.25pt;visibility:visible">
            <v:imagedata r:id="rId11" o:title=""/>
          </v:shape>
        </w:pict>
      </w:r>
    </w:p>
    <w:p w:rsidR="005A19E3" w:rsidRDefault="005A19E3" w:rsidP="00991715">
      <w:pPr>
        <w:rPr>
          <w:rFonts w:ascii="Comic Sans MS" w:hAnsi="Comic Sans MS"/>
          <w:b/>
          <w:sz w:val="22"/>
          <w:szCs w:val="22"/>
        </w:rPr>
      </w:pPr>
    </w:p>
    <w:p w:rsidR="005A19E3" w:rsidRDefault="005A19E3" w:rsidP="00991715">
      <w:pPr>
        <w:rPr>
          <w:rFonts w:ascii="Comic Sans MS" w:hAnsi="Comic Sans MS"/>
          <w:b/>
          <w:sz w:val="22"/>
          <w:szCs w:val="22"/>
        </w:rPr>
      </w:pPr>
    </w:p>
    <w:p w:rsidR="005A19E3" w:rsidRPr="007F385D" w:rsidRDefault="005A19E3" w:rsidP="007F385D">
      <w:pPr>
        <w:pStyle w:val="NoSpacing"/>
        <w:jc w:val="both"/>
        <w:rPr>
          <w:rFonts w:ascii="Comic Sans MS" w:hAnsi="Comic Sans MS"/>
          <w:b/>
          <w:sz w:val="22"/>
          <w:szCs w:val="22"/>
        </w:rPr>
      </w:pPr>
      <w:r w:rsidRPr="007F385D">
        <w:rPr>
          <w:rFonts w:ascii="Comic Sans MS" w:hAnsi="Comic Sans MS"/>
          <w:b/>
          <w:sz w:val="22"/>
          <w:szCs w:val="22"/>
        </w:rPr>
        <w:t xml:space="preserve">12) Aşağıdaki noktalı alanda </w:t>
      </w:r>
      <w:r>
        <w:rPr>
          <w:rFonts w:ascii="Comic Sans MS" w:hAnsi="Comic Sans MS"/>
          <w:b/>
          <w:sz w:val="22"/>
          <w:szCs w:val="22"/>
        </w:rPr>
        <w:t xml:space="preserve">öyle üç noktayı seçiniz ki noktaları birleştirdiğinizde dik üçgen çizilmiş olsun. </w:t>
      </w:r>
      <w:r w:rsidRPr="00A96A5B">
        <w:rPr>
          <w:rFonts w:ascii="Comic Sans MS" w:hAnsi="Comic Sans MS"/>
          <w:b/>
          <w:sz w:val="22"/>
          <w:szCs w:val="22"/>
        </w:rPr>
        <w:t>(5 puan)</w:t>
      </w:r>
    </w:p>
    <w:p w:rsidR="005A19E3" w:rsidRDefault="005A19E3" w:rsidP="007F385D">
      <w:pPr>
        <w:pStyle w:val="NoSpacing"/>
        <w:rPr>
          <w:b/>
          <w:sz w:val="22"/>
          <w:szCs w:val="22"/>
        </w:rPr>
      </w:pPr>
    </w:p>
    <w:p w:rsidR="005A19E3" w:rsidRDefault="005A19E3" w:rsidP="007F385D">
      <w:pPr>
        <w:pStyle w:val="NoSpacing"/>
        <w:jc w:val="center"/>
        <w:rPr>
          <w:b/>
          <w:sz w:val="22"/>
          <w:szCs w:val="22"/>
        </w:rPr>
      </w:pPr>
      <w:r w:rsidRPr="0040418D">
        <w:rPr>
          <w:rFonts w:ascii="ALFABET98" w:hAnsi="ALFABET98"/>
          <w:noProof/>
        </w:rPr>
        <w:pict>
          <v:shape id="Resim 6" o:spid="_x0000_i1032" type="#_x0000_t75" style="width:125.25pt;height:97.5pt;visibility:visible">
            <v:imagedata r:id="rId12" o:title=""/>
          </v:shape>
        </w:pict>
      </w:r>
    </w:p>
    <w:p w:rsidR="005A19E3" w:rsidRDefault="005A19E3" w:rsidP="00991715">
      <w:pPr>
        <w:rPr>
          <w:rFonts w:ascii="Comic Sans MS" w:hAnsi="Comic Sans MS"/>
          <w:b/>
          <w:sz w:val="22"/>
          <w:szCs w:val="22"/>
        </w:rPr>
      </w:pPr>
    </w:p>
    <w:p w:rsidR="005A19E3" w:rsidRPr="0045474F" w:rsidRDefault="005A19E3" w:rsidP="00991715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shape id="Resim 35" o:spid="_x0000_s1288" type="#_x0000_t75" style="position:absolute;margin-left:11.25pt;margin-top:-6.85pt;width:104.25pt;height:94.5pt;z-index:-251793920;visibility:visible">
            <v:imagedata r:id="rId13" o:title="" gain="86232f"/>
          </v:shape>
        </w:pict>
      </w:r>
      <w:r>
        <w:rPr>
          <w:rFonts w:ascii="Comic Sans MS" w:hAnsi="Comic Sans MS"/>
          <w:b/>
          <w:sz w:val="22"/>
          <w:szCs w:val="22"/>
        </w:rPr>
        <w:t>13</w:t>
      </w:r>
      <w:r w:rsidRPr="0045474F">
        <w:rPr>
          <w:rFonts w:ascii="Comic Sans MS" w:hAnsi="Comic Sans MS"/>
          <w:b/>
          <w:sz w:val="22"/>
          <w:szCs w:val="22"/>
        </w:rPr>
        <w:t xml:space="preserve">)                 </w:t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45474F">
        <w:rPr>
          <w:rFonts w:ascii="Comic Sans MS" w:hAnsi="Comic Sans MS"/>
          <w:b/>
          <w:sz w:val="22"/>
          <w:szCs w:val="22"/>
        </w:rPr>
        <w:t>Yandaki saat modelinde</w:t>
      </w:r>
    </w:p>
    <w:p w:rsidR="005A19E3" w:rsidRPr="0045474F" w:rsidRDefault="005A19E3" w:rsidP="00991715">
      <w:pPr>
        <w:rPr>
          <w:rFonts w:ascii="Comic Sans MS" w:hAnsi="Comic Sans MS"/>
          <w:b/>
          <w:sz w:val="22"/>
          <w:szCs w:val="22"/>
        </w:rPr>
      </w:pPr>
      <w:r w:rsidRPr="0045474F">
        <w:rPr>
          <w:rFonts w:ascii="Comic Sans MS" w:hAnsi="Comic Sans MS"/>
          <w:b/>
          <w:sz w:val="22"/>
          <w:szCs w:val="22"/>
        </w:rPr>
        <w:t xml:space="preserve">                        Akrep ve yelkovan</w:t>
      </w:r>
    </w:p>
    <w:p w:rsidR="005A19E3" w:rsidRPr="0045474F" w:rsidRDefault="005A19E3" w:rsidP="00991715">
      <w:pPr>
        <w:rPr>
          <w:rFonts w:ascii="Comic Sans MS" w:hAnsi="Comic Sans MS"/>
          <w:b/>
          <w:sz w:val="22"/>
          <w:szCs w:val="22"/>
        </w:rPr>
      </w:pPr>
      <w:r w:rsidRPr="0045474F">
        <w:rPr>
          <w:rFonts w:ascii="Comic Sans MS" w:hAnsi="Comic Sans MS"/>
          <w:b/>
          <w:sz w:val="22"/>
          <w:szCs w:val="22"/>
        </w:rPr>
        <w:t xml:space="preserve">   </w:t>
      </w:r>
      <w:r>
        <w:rPr>
          <w:rFonts w:ascii="Comic Sans MS" w:hAnsi="Comic Sans MS"/>
          <w:b/>
          <w:sz w:val="22"/>
          <w:szCs w:val="22"/>
        </w:rPr>
        <w:t xml:space="preserve">                     </w:t>
      </w:r>
      <w:r w:rsidRPr="0045474F">
        <w:rPr>
          <w:rFonts w:ascii="Comic Sans MS" w:hAnsi="Comic Sans MS"/>
          <w:b/>
          <w:sz w:val="22"/>
          <w:szCs w:val="22"/>
        </w:rPr>
        <w:t>arasındaki açı kaç derece</w:t>
      </w:r>
    </w:p>
    <w:p w:rsidR="005A19E3" w:rsidRPr="0045474F" w:rsidRDefault="005A19E3" w:rsidP="00991715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</w:t>
      </w:r>
      <w:r w:rsidRPr="0045474F">
        <w:rPr>
          <w:rFonts w:ascii="Comic Sans MS" w:hAnsi="Comic Sans MS"/>
          <w:b/>
          <w:sz w:val="22"/>
          <w:szCs w:val="22"/>
        </w:rPr>
        <w:t>olabilir?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96A5B">
        <w:rPr>
          <w:rFonts w:ascii="Comic Sans MS" w:hAnsi="Comic Sans MS"/>
          <w:b/>
          <w:sz w:val="22"/>
          <w:szCs w:val="22"/>
        </w:rPr>
        <w:t>(5 puan)</w:t>
      </w:r>
    </w:p>
    <w:p w:rsidR="005A19E3" w:rsidRDefault="005A19E3" w:rsidP="00660C05">
      <w:pPr>
        <w:rPr>
          <w:rFonts w:ascii="Comic Sans MS" w:hAnsi="Comic Sans MS"/>
          <w:sz w:val="22"/>
          <w:szCs w:val="22"/>
        </w:rPr>
      </w:pPr>
    </w:p>
    <w:p w:rsidR="005A19E3" w:rsidRPr="0045474F" w:rsidRDefault="005A19E3" w:rsidP="00660C05">
      <w:pPr>
        <w:rPr>
          <w:rFonts w:ascii="Comic Sans MS" w:hAnsi="Comic Sans MS"/>
          <w:sz w:val="16"/>
          <w:szCs w:val="16"/>
        </w:rPr>
      </w:pPr>
    </w:p>
    <w:p w:rsidR="005A19E3" w:rsidRDefault="005A19E3" w:rsidP="00660C0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180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B) 120           C) 60</w:t>
      </w:r>
      <w:r>
        <w:rPr>
          <w:rFonts w:ascii="Comic Sans MS" w:hAnsi="Comic Sans MS"/>
          <w:sz w:val="22"/>
          <w:szCs w:val="22"/>
        </w:rPr>
        <w:tab/>
        <w:t xml:space="preserve">     D) 9</w:t>
      </w:r>
      <w:bookmarkStart w:id="0" w:name="_GoBack"/>
      <w:bookmarkEnd w:id="0"/>
      <w:r>
        <w:rPr>
          <w:rFonts w:ascii="Comic Sans MS" w:hAnsi="Comic Sans MS"/>
          <w:sz w:val="22"/>
          <w:szCs w:val="22"/>
        </w:rPr>
        <w:t>0</w:t>
      </w:r>
    </w:p>
    <w:p w:rsidR="005A19E3" w:rsidRDefault="005A19E3" w:rsidP="00660C05">
      <w:pPr>
        <w:rPr>
          <w:rFonts w:ascii="Comic Sans MS" w:hAnsi="Comic Sans MS"/>
          <w:sz w:val="22"/>
          <w:szCs w:val="22"/>
        </w:rPr>
      </w:pPr>
    </w:p>
    <w:p w:rsidR="005A19E3" w:rsidRDefault="005A19E3" w:rsidP="004B78E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14)</w:t>
      </w:r>
      <w:r w:rsidRPr="004B78EB">
        <w:rPr>
          <w:rFonts w:ascii="Comic Sans MS" w:hAnsi="Comic Sans MS"/>
          <w:b/>
          <w:sz w:val="22"/>
          <w:szCs w:val="22"/>
        </w:rPr>
        <w:t xml:space="preserve"> Aşağıdaki harflerden hangisinin simetri doğrusu yoktur?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96A5B">
        <w:rPr>
          <w:rFonts w:ascii="Comic Sans MS" w:hAnsi="Comic Sans MS"/>
          <w:b/>
          <w:sz w:val="22"/>
          <w:szCs w:val="22"/>
        </w:rPr>
        <w:t>(5 puan)</w:t>
      </w:r>
    </w:p>
    <w:p w:rsidR="005A19E3" w:rsidRPr="00626A90" w:rsidRDefault="005A19E3" w:rsidP="004B78EB">
      <w:pPr>
        <w:rPr>
          <w:rFonts w:ascii="Comic Sans MS" w:hAnsi="Comic Sans MS"/>
          <w:b/>
          <w:sz w:val="16"/>
          <w:szCs w:val="16"/>
        </w:rPr>
      </w:pPr>
    </w:p>
    <w:p w:rsidR="005A19E3" w:rsidRDefault="005A19E3" w:rsidP="004B78EB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289" type="#_x0000_t136" style="position:absolute;margin-left:126.15pt;margin-top:2.7pt;width:31.55pt;height:39.1pt;z-index:-251524608">
            <v:shadow color="#868686"/>
            <v:textpath style="font-family:&quot;Arial Black&quot;;v-text-kern:t" trim="t" fitpath="t" string="H"/>
          </v:shape>
        </w:pict>
      </w:r>
      <w:r>
        <w:rPr>
          <w:noProof/>
        </w:rPr>
        <w:pict>
          <v:shape id="_x0000_s1290" type="#_x0000_t136" style="position:absolute;margin-left:187.75pt;margin-top:2.7pt;width:38.15pt;height:38.8pt;z-index:-251523584">
            <v:shadow color="#868686"/>
            <v:textpath style="font-family:&quot;Arial Black&quot;;v-text-kern:t" trim="t" fitpath="t" string="M"/>
          </v:shape>
        </w:pict>
      </w:r>
      <w:r>
        <w:rPr>
          <w:noProof/>
        </w:rPr>
        <w:pict>
          <v:shape id="_x0000_s1291" type="#_x0000_t136" style="position:absolute;margin-left:18.75pt;margin-top:7.25pt;width:24pt;height:33.75pt;z-index:-251522560">
            <v:shadow color="#868686"/>
            <v:textpath style="font-family:&quot;Arial Black&quot;;v-text-kern:t" trim="t" fitpath="t" string="L"/>
          </v:shape>
        </w:pict>
      </w:r>
      <w:r>
        <w:rPr>
          <w:noProof/>
        </w:rPr>
        <w:pict>
          <v:shape id="_x0000_s1292" type="#_x0000_t136" style="position:absolute;margin-left:66pt;margin-top:2.7pt;width:27.9pt;height:38.3pt;z-index:-251525632">
            <v:shadow color="#868686"/>
            <v:textpath style="font-family:&quot;Arial Black&quot;;v-text-kern:t" trim="t" fitpath="t" string="T"/>
          </v:shape>
        </w:pict>
      </w:r>
    </w:p>
    <w:p w:rsidR="005A19E3" w:rsidRDefault="005A19E3" w:rsidP="004B78E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             B)             C)               D)</w:t>
      </w:r>
    </w:p>
    <w:p w:rsidR="005A19E3" w:rsidRDefault="005A19E3" w:rsidP="00660C05">
      <w:pPr>
        <w:pStyle w:val="NoSpacing"/>
        <w:rPr>
          <w:rFonts w:ascii="Comic Sans MS" w:hAnsi="Comic Sans MS"/>
        </w:rPr>
      </w:pPr>
    </w:p>
    <w:p w:rsidR="005A19E3" w:rsidRPr="00D672CB" w:rsidRDefault="005A19E3" w:rsidP="00660C05">
      <w:pPr>
        <w:rPr>
          <w:rFonts w:ascii="Comic Sans MS" w:hAnsi="Comic Sans MS"/>
          <w:sz w:val="12"/>
          <w:szCs w:val="12"/>
        </w:rPr>
      </w:pPr>
    </w:p>
    <w:p w:rsidR="005A19E3" w:rsidRPr="00896A3D" w:rsidRDefault="005A19E3" w:rsidP="00896A3D">
      <w:pPr>
        <w:pStyle w:val="NoSpacing"/>
        <w:rPr>
          <w:rFonts w:ascii="Comic Sans MS" w:hAnsi="Comic Sans MS"/>
          <w:b/>
          <w:sz w:val="22"/>
          <w:szCs w:val="22"/>
        </w:rPr>
      </w:pPr>
      <w:r w:rsidRPr="00896A3D">
        <w:rPr>
          <w:rFonts w:ascii="Comic Sans MS" w:hAnsi="Comic Sans MS"/>
          <w:b/>
          <w:sz w:val="22"/>
          <w:szCs w:val="22"/>
        </w:rPr>
        <w:t>15) Aşağıdakilerden hangisi ile açıları ölçebiliriz?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96A5B">
        <w:rPr>
          <w:rFonts w:ascii="Comic Sans MS" w:hAnsi="Comic Sans MS"/>
          <w:b/>
          <w:sz w:val="22"/>
          <w:szCs w:val="22"/>
        </w:rPr>
        <w:t>(5 puan)</w:t>
      </w:r>
    </w:p>
    <w:p w:rsidR="005A19E3" w:rsidRPr="00626A90" w:rsidRDefault="005A19E3" w:rsidP="00896A3D">
      <w:pPr>
        <w:pStyle w:val="NoSpacing"/>
        <w:rPr>
          <w:rFonts w:ascii="Comic Sans MS" w:hAnsi="Comic Sans MS"/>
          <w:sz w:val="16"/>
          <w:szCs w:val="16"/>
        </w:rPr>
      </w:pPr>
    </w:p>
    <w:p w:rsidR="005A19E3" w:rsidRPr="00896A3D" w:rsidRDefault="005A19E3" w:rsidP="00896A3D">
      <w:pPr>
        <w:pStyle w:val="NoSpacing"/>
        <w:rPr>
          <w:rFonts w:ascii="Comic Sans MS" w:hAnsi="Comic Sans MS"/>
          <w:sz w:val="22"/>
          <w:szCs w:val="22"/>
        </w:rPr>
      </w:pPr>
      <w:r w:rsidRPr="00896A3D">
        <w:rPr>
          <w:rFonts w:ascii="Comic Sans MS" w:hAnsi="Comic Sans MS"/>
          <w:sz w:val="22"/>
          <w:szCs w:val="22"/>
        </w:rPr>
        <w:t>A) Pergel</w:t>
      </w:r>
      <w:r w:rsidRPr="00896A3D">
        <w:rPr>
          <w:rFonts w:ascii="Comic Sans MS" w:hAnsi="Comic Sans MS"/>
          <w:sz w:val="22"/>
          <w:szCs w:val="22"/>
        </w:rPr>
        <w:tab/>
      </w:r>
      <w:r w:rsidRPr="00896A3D">
        <w:rPr>
          <w:rFonts w:ascii="Comic Sans MS" w:hAnsi="Comic Sans MS"/>
          <w:sz w:val="22"/>
          <w:szCs w:val="22"/>
        </w:rPr>
        <w:tab/>
        <w:t>B) Açıölçer</w:t>
      </w:r>
    </w:p>
    <w:p w:rsidR="005A19E3" w:rsidRPr="00896A3D" w:rsidRDefault="005A19E3" w:rsidP="00896A3D">
      <w:pPr>
        <w:pStyle w:val="NoSpacing"/>
        <w:rPr>
          <w:rFonts w:ascii="Comic Sans MS" w:hAnsi="Comic Sans MS"/>
          <w:sz w:val="22"/>
          <w:szCs w:val="22"/>
        </w:rPr>
      </w:pPr>
      <w:r w:rsidRPr="00896A3D">
        <w:rPr>
          <w:rFonts w:ascii="Comic Sans MS" w:hAnsi="Comic Sans MS"/>
          <w:sz w:val="22"/>
          <w:szCs w:val="22"/>
        </w:rPr>
        <w:t>C) Cetvel</w:t>
      </w:r>
      <w:r w:rsidRPr="00896A3D">
        <w:rPr>
          <w:rFonts w:ascii="Comic Sans MS" w:hAnsi="Comic Sans MS"/>
          <w:sz w:val="22"/>
          <w:szCs w:val="22"/>
        </w:rPr>
        <w:tab/>
      </w:r>
      <w:r w:rsidRPr="00896A3D">
        <w:rPr>
          <w:rFonts w:ascii="Comic Sans MS" w:hAnsi="Comic Sans MS"/>
          <w:sz w:val="22"/>
          <w:szCs w:val="22"/>
        </w:rPr>
        <w:tab/>
        <w:t>D) Gönye</w:t>
      </w:r>
    </w:p>
    <w:p w:rsidR="005A19E3" w:rsidRDefault="005A19E3" w:rsidP="00896A3D">
      <w:pPr>
        <w:rPr>
          <w:rFonts w:ascii="Comic Sans MS" w:hAnsi="Comic Sans MS"/>
          <w:sz w:val="22"/>
          <w:szCs w:val="22"/>
        </w:rPr>
      </w:pPr>
    </w:p>
    <w:p w:rsidR="005A19E3" w:rsidRDefault="005A19E3" w:rsidP="00896A3D">
      <w:pPr>
        <w:rPr>
          <w:rFonts w:ascii="Comic Sans MS" w:hAnsi="Comic Sans MS"/>
          <w:b/>
          <w:sz w:val="22"/>
          <w:szCs w:val="22"/>
        </w:rPr>
      </w:pPr>
      <w:r w:rsidRPr="00896A3D">
        <w:rPr>
          <w:rFonts w:ascii="Comic Sans MS" w:hAnsi="Comic Sans MS"/>
          <w:b/>
          <w:sz w:val="22"/>
          <w:szCs w:val="22"/>
        </w:rPr>
        <w:t>16)</w:t>
      </w:r>
      <w:r w:rsidRPr="00D672CB">
        <w:rPr>
          <w:b/>
          <w:sz w:val="22"/>
          <w:szCs w:val="22"/>
        </w:rPr>
        <w:t xml:space="preserve"> </w:t>
      </w:r>
      <w:r w:rsidRPr="00D672CB">
        <w:rPr>
          <w:rFonts w:ascii="Comic Sans MS" w:hAnsi="Comic Sans MS"/>
          <w:b/>
          <w:sz w:val="22"/>
          <w:szCs w:val="22"/>
        </w:rPr>
        <w:t>Aşağıdaki ölçüme göre s(K) açısı kaç derece olamaz?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96A5B">
        <w:rPr>
          <w:rFonts w:ascii="Comic Sans MS" w:hAnsi="Comic Sans MS"/>
          <w:b/>
          <w:sz w:val="22"/>
          <w:szCs w:val="22"/>
        </w:rPr>
        <w:t>(5 puan)</w:t>
      </w:r>
    </w:p>
    <w:p w:rsidR="005A19E3" w:rsidRDefault="005A19E3" w:rsidP="00A96A5B">
      <w:pPr>
        <w:jc w:val="center"/>
        <w:rPr>
          <w:rFonts w:ascii="Comic Sans MS" w:hAnsi="Comic Sans MS"/>
          <w:sz w:val="22"/>
          <w:szCs w:val="22"/>
        </w:rPr>
      </w:pPr>
      <w:r w:rsidRPr="00704B2E">
        <w:rPr>
          <w:noProof/>
        </w:rPr>
        <w:pict>
          <v:shape id="Resim 20" o:spid="_x0000_i1033" type="#_x0000_t75" style="width:166.5pt;height:74.25pt;visibility:visible">
            <v:imagedata r:id="rId14" o:title="" cropbottom="32233f" cropleft="3798f" cropright="3798f"/>
          </v:shape>
        </w:pict>
      </w:r>
    </w:p>
    <w:p w:rsidR="005A19E3" w:rsidRDefault="005A19E3" w:rsidP="00626A90">
      <w:pPr>
        <w:rPr>
          <w:rFonts w:ascii="Comic Sans MS" w:hAnsi="Comic Sans MS"/>
          <w:sz w:val="22"/>
          <w:szCs w:val="22"/>
        </w:rPr>
      </w:pPr>
    </w:p>
    <w:p w:rsidR="005A19E3" w:rsidRDefault="005A19E3" w:rsidP="00626A9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79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B) 105           C) 120</w:t>
      </w:r>
      <w:r>
        <w:rPr>
          <w:rFonts w:ascii="Comic Sans MS" w:hAnsi="Comic Sans MS"/>
          <w:sz w:val="22"/>
          <w:szCs w:val="22"/>
        </w:rPr>
        <w:tab/>
        <w:t xml:space="preserve">     D) 129</w:t>
      </w:r>
    </w:p>
    <w:p w:rsidR="005A19E3" w:rsidRDefault="005A19E3" w:rsidP="00165667">
      <w:pPr>
        <w:rPr>
          <w:rFonts w:ascii="Comic Sans MS" w:hAnsi="Comic Sans MS"/>
          <w:b/>
          <w:sz w:val="22"/>
          <w:szCs w:val="22"/>
        </w:rPr>
      </w:pPr>
    </w:p>
    <w:p w:rsidR="005A19E3" w:rsidRDefault="005A19E3" w:rsidP="00165667">
      <w:pPr>
        <w:rPr>
          <w:rFonts w:ascii="Comic Sans MS" w:hAnsi="Comic Sans MS"/>
          <w:b/>
          <w:sz w:val="22"/>
          <w:szCs w:val="22"/>
        </w:rPr>
      </w:pPr>
      <w:r w:rsidRPr="00896A3D">
        <w:rPr>
          <w:rFonts w:ascii="Comic Sans MS" w:hAnsi="Comic Sans MS"/>
          <w:b/>
          <w:sz w:val="22"/>
          <w:szCs w:val="22"/>
        </w:rPr>
        <w:t>17)</w:t>
      </w:r>
      <w:r>
        <w:rPr>
          <w:rFonts w:ascii="Comic Sans MS" w:hAnsi="Comic Sans MS"/>
          <w:b/>
          <w:sz w:val="22"/>
          <w:szCs w:val="22"/>
        </w:rPr>
        <w:t>Aşağıdaki şekle göre s(NOL) açısı kaç derecedir?</w:t>
      </w:r>
      <w:r w:rsidRPr="00896A3D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İşlem yapınız.</w:t>
      </w:r>
      <w:r w:rsidRPr="00626A90">
        <w:rPr>
          <w:rFonts w:ascii="Comic Sans MS" w:hAnsi="Comic Sans MS"/>
          <w:b/>
          <w:sz w:val="22"/>
          <w:szCs w:val="22"/>
        </w:rPr>
        <w:t xml:space="preserve"> </w:t>
      </w:r>
      <w:r w:rsidRPr="00A96A5B">
        <w:rPr>
          <w:rFonts w:ascii="Comic Sans MS" w:hAnsi="Comic Sans MS"/>
          <w:b/>
          <w:sz w:val="22"/>
          <w:szCs w:val="22"/>
        </w:rPr>
        <w:t>(5 puan)</w:t>
      </w:r>
    </w:p>
    <w:p w:rsidR="005A19E3" w:rsidRDefault="005A19E3" w:rsidP="00896A3D">
      <w:pPr>
        <w:pStyle w:val="NoSpacing"/>
        <w:jc w:val="center"/>
        <w:rPr>
          <w:b/>
          <w:sz w:val="22"/>
          <w:szCs w:val="22"/>
        </w:rPr>
      </w:pPr>
      <w:r w:rsidRPr="0040418D">
        <w:rPr>
          <w:rFonts w:ascii="ALFABET98" w:hAnsi="ALFABET98"/>
          <w:noProof/>
        </w:rPr>
        <w:pict>
          <v:shape id="Resim 22" o:spid="_x0000_i1034" type="#_x0000_t75" style="width:185.25pt;height:88.5pt;visibility:visible">
            <v:imagedata r:id="rId15" o:title="" cropbottom="27824f" cropleft="5498f" cropright="13872f"/>
          </v:shape>
        </w:pict>
      </w:r>
    </w:p>
    <w:p w:rsidR="005A19E3" w:rsidRDefault="005A19E3" w:rsidP="00D672C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A) 60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B) 75           C) 79</w:t>
      </w:r>
      <w:r>
        <w:rPr>
          <w:rFonts w:ascii="Comic Sans MS" w:hAnsi="Comic Sans MS"/>
          <w:sz w:val="22"/>
          <w:szCs w:val="22"/>
        </w:rPr>
        <w:tab/>
        <w:t xml:space="preserve">     D) 81</w:t>
      </w:r>
    </w:p>
    <w:p w:rsidR="005A19E3" w:rsidRDefault="005A19E3" w:rsidP="00F71A8B">
      <w:pPr>
        <w:pStyle w:val="NoSpacing"/>
        <w:rPr>
          <w:b/>
          <w:sz w:val="22"/>
          <w:szCs w:val="22"/>
        </w:rPr>
      </w:pPr>
    </w:p>
    <w:p w:rsidR="005A19E3" w:rsidRPr="00891EBD" w:rsidRDefault="005A19E3" w:rsidP="00F71A8B">
      <w:pPr>
        <w:pStyle w:val="NoSpacing"/>
        <w:rPr>
          <w:rFonts w:ascii="Comic Sans MS" w:hAnsi="Comic Sans MS"/>
          <w:b/>
          <w:sz w:val="22"/>
          <w:szCs w:val="22"/>
        </w:rPr>
      </w:pPr>
      <w:r w:rsidRPr="00891EBD">
        <w:rPr>
          <w:rFonts w:ascii="Comic Sans MS" w:hAnsi="Comic Sans MS"/>
          <w:b/>
          <w:sz w:val="22"/>
          <w:szCs w:val="22"/>
        </w:rPr>
        <w:t xml:space="preserve">18) </w:t>
      </w:r>
    </w:p>
    <w:p w:rsidR="005A19E3" w:rsidRDefault="005A19E3" w:rsidP="00B86FE9">
      <w:pPr>
        <w:pStyle w:val="NoSpacing"/>
        <w:jc w:val="center"/>
        <w:rPr>
          <w:b/>
          <w:sz w:val="22"/>
          <w:szCs w:val="22"/>
        </w:rPr>
      </w:pPr>
      <w:r w:rsidRPr="00704B2E">
        <w:rPr>
          <w:noProof/>
        </w:rPr>
        <w:pict>
          <v:shape id="Resim 3" o:spid="_x0000_i1035" type="#_x0000_t75" style="width:165pt;height:130.5pt;visibility:visible">
            <v:imagedata r:id="rId16" o:title="" croptop="2429f" cropbottom="33980f" cropleft="9228f" cropright="10198f" blacklevel="7864f"/>
          </v:shape>
        </w:pict>
      </w:r>
    </w:p>
    <w:p w:rsidR="005A19E3" w:rsidRPr="00C24753" w:rsidRDefault="005A19E3" w:rsidP="00891EBD">
      <w:pPr>
        <w:pStyle w:val="NoSpacing"/>
        <w:rPr>
          <w:rFonts w:ascii="Comic Sans MS" w:hAnsi="Comic Sans MS"/>
          <w:b/>
          <w:sz w:val="22"/>
          <w:szCs w:val="22"/>
        </w:rPr>
      </w:pPr>
      <w:r w:rsidRPr="00C24753">
        <w:rPr>
          <w:rFonts w:ascii="Comic Sans MS" w:hAnsi="Comic Sans MS"/>
          <w:b/>
          <w:sz w:val="22"/>
          <w:szCs w:val="22"/>
        </w:rPr>
        <w:t>Yukarıda verilen şekil kare, üçgen ve dikdörtgenden oluşmaktadır. Buna göre kare, üçgen ve dikdörtgenin doğru isimlendirildiği şıkkı bulunuz.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96A5B">
        <w:rPr>
          <w:rFonts w:ascii="Comic Sans MS" w:hAnsi="Comic Sans MS"/>
          <w:b/>
          <w:sz w:val="22"/>
          <w:szCs w:val="22"/>
        </w:rPr>
        <w:t>(5 puan)</w:t>
      </w:r>
    </w:p>
    <w:p w:rsidR="005A19E3" w:rsidRPr="00C24753" w:rsidRDefault="005A19E3" w:rsidP="00891EBD">
      <w:pPr>
        <w:pStyle w:val="NoSpacing"/>
        <w:rPr>
          <w:rFonts w:ascii="Comic Sans MS" w:hAnsi="Comic Sans MS"/>
          <w:b/>
          <w:sz w:val="22"/>
          <w:szCs w:val="22"/>
        </w:rPr>
      </w:pPr>
    </w:p>
    <w:p w:rsidR="005A19E3" w:rsidRDefault="005A19E3" w:rsidP="00891EBD">
      <w:pPr>
        <w:pStyle w:val="NoSpacing"/>
        <w:rPr>
          <w:rFonts w:ascii="Comic Sans MS" w:hAnsi="Comic Sans MS"/>
          <w:b/>
          <w:sz w:val="22"/>
          <w:szCs w:val="22"/>
          <w:u w:val="single"/>
        </w:rPr>
      </w:pPr>
      <w:r w:rsidRPr="00C24753">
        <w:rPr>
          <w:rFonts w:ascii="Comic Sans MS" w:hAnsi="Comic Sans MS"/>
          <w:b/>
          <w:sz w:val="22"/>
          <w:szCs w:val="22"/>
        </w:rPr>
        <w:t xml:space="preserve">  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C24753">
        <w:rPr>
          <w:rFonts w:ascii="Comic Sans MS" w:hAnsi="Comic Sans MS"/>
          <w:b/>
          <w:sz w:val="22"/>
          <w:szCs w:val="22"/>
          <w:u w:val="single"/>
        </w:rPr>
        <w:t>Üçgen</w:t>
      </w:r>
      <w:r w:rsidRPr="00C24753">
        <w:rPr>
          <w:rFonts w:ascii="Comic Sans MS" w:hAnsi="Comic Sans MS"/>
          <w:b/>
          <w:sz w:val="22"/>
          <w:szCs w:val="22"/>
        </w:rPr>
        <w:t xml:space="preserve">  </w:t>
      </w:r>
      <w:r>
        <w:rPr>
          <w:rFonts w:ascii="Comic Sans MS" w:hAnsi="Comic Sans MS"/>
          <w:b/>
          <w:sz w:val="22"/>
          <w:szCs w:val="22"/>
        </w:rPr>
        <w:t xml:space="preserve">       </w:t>
      </w:r>
      <w:r w:rsidRPr="00C24753">
        <w:rPr>
          <w:rFonts w:ascii="Comic Sans MS" w:hAnsi="Comic Sans MS"/>
          <w:b/>
          <w:sz w:val="22"/>
          <w:szCs w:val="22"/>
          <w:u w:val="single"/>
        </w:rPr>
        <w:t>Kare</w:t>
      </w:r>
      <w:r>
        <w:rPr>
          <w:rFonts w:ascii="Comic Sans MS" w:hAnsi="Comic Sans MS"/>
          <w:b/>
          <w:sz w:val="22"/>
          <w:szCs w:val="22"/>
        </w:rPr>
        <w:t xml:space="preserve">      </w:t>
      </w:r>
      <w:r w:rsidRPr="00C24753">
        <w:rPr>
          <w:rFonts w:ascii="Comic Sans MS" w:hAnsi="Comic Sans MS"/>
          <w:b/>
          <w:sz w:val="22"/>
          <w:szCs w:val="22"/>
          <w:u w:val="single"/>
        </w:rPr>
        <w:t>Dikdörtgen</w:t>
      </w:r>
    </w:p>
    <w:p w:rsidR="005A19E3" w:rsidRPr="004370E9" w:rsidRDefault="005A19E3" w:rsidP="00891EBD">
      <w:pPr>
        <w:pStyle w:val="NoSpacing"/>
        <w:rPr>
          <w:rFonts w:ascii="Comic Sans MS" w:hAnsi="Comic Sans MS"/>
          <w:sz w:val="22"/>
          <w:szCs w:val="22"/>
        </w:rPr>
      </w:pPr>
      <w:r w:rsidRPr="004370E9">
        <w:rPr>
          <w:rFonts w:ascii="Comic Sans MS" w:hAnsi="Comic Sans MS"/>
          <w:sz w:val="22"/>
          <w:szCs w:val="22"/>
        </w:rPr>
        <w:t xml:space="preserve">A)    POY          </w:t>
      </w:r>
      <w:r>
        <w:rPr>
          <w:rFonts w:ascii="Comic Sans MS" w:hAnsi="Comic Sans MS"/>
          <w:sz w:val="22"/>
          <w:szCs w:val="22"/>
        </w:rPr>
        <w:t xml:space="preserve">    </w:t>
      </w:r>
      <w:r w:rsidRPr="004370E9">
        <w:rPr>
          <w:rFonts w:ascii="Comic Sans MS" w:hAnsi="Comic Sans MS"/>
          <w:sz w:val="22"/>
          <w:szCs w:val="22"/>
        </w:rPr>
        <w:t>PKRO            KNML</w:t>
      </w:r>
    </w:p>
    <w:p w:rsidR="005A19E3" w:rsidRPr="004370E9" w:rsidRDefault="005A19E3" w:rsidP="00F71A8B">
      <w:pPr>
        <w:pStyle w:val="NoSpacing"/>
        <w:rPr>
          <w:rFonts w:ascii="Comic Sans MS" w:hAnsi="Comic Sans MS"/>
          <w:sz w:val="22"/>
          <w:szCs w:val="22"/>
        </w:rPr>
      </w:pPr>
      <w:r w:rsidRPr="004370E9">
        <w:rPr>
          <w:rFonts w:ascii="Comic Sans MS" w:hAnsi="Comic Sans MS"/>
          <w:sz w:val="22"/>
          <w:szCs w:val="22"/>
        </w:rPr>
        <w:t>B)    YOP</w:t>
      </w:r>
      <w:r w:rsidRPr="004370E9">
        <w:rPr>
          <w:rFonts w:ascii="Comic Sans MS" w:hAnsi="Comic Sans MS"/>
          <w:sz w:val="22"/>
          <w:szCs w:val="22"/>
        </w:rPr>
        <w:tab/>
        <w:t xml:space="preserve">      KPRO            KLMN</w:t>
      </w:r>
    </w:p>
    <w:p w:rsidR="005A19E3" w:rsidRPr="004370E9" w:rsidRDefault="005A19E3" w:rsidP="00F71A8B">
      <w:pPr>
        <w:pStyle w:val="NoSpacing"/>
        <w:rPr>
          <w:rFonts w:ascii="Comic Sans MS" w:hAnsi="Comic Sans MS"/>
          <w:sz w:val="22"/>
          <w:szCs w:val="22"/>
        </w:rPr>
      </w:pPr>
      <w:r w:rsidRPr="004370E9">
        <w:rPr>
          <w:rFonts w:ascii="Comic Sans MS" w:hAnsi="Comic Sans MS"/>
          <w:sz w:val="22"/>
          <w:szCs w:val="22"/>
        </w:rPr>
        <w:t xml:space="preserve">C)    POY          </w:t>
      </w:r>
      <w:r>
        <w:rPr>
          <w:rFonts w:ascii="Comic Sans MS" w:hAnsi="Comic Sans MS"/>
          <w:sz w:val="22"/>
          <w:szCs w:val="22"/>
        </w:rPr>
        <w:t xml:space="preserve">    </w:t>
      </w:r>
      <w:r w:rsidRPr="004370E9">
        <w:rPr>
          <w:rFonts w:ascii="Comic Sans MS" w:hAnsi="Comic Sans MS"/>
          <w:sz w:val="22"/>
          <w:szCs w:val="22"/>
        </w:rPr>
        <w:t>KOPR            KLMN</w:t>
      </w:r>
    </w:p>
    <w:p w:rsidR="005A19E3" w:rsidRPr="004370E9" w:rsidRDefault="005A19E3" w:rsidP="00F71A8B">
      <w:pPr>
        <w:pStyle w:val="NoSpacing"/>
        <w:rPr>
          <w:rFonts w:ascii="Comic Sans MS" w:hAnsi="Comic Sans MS"/>
          <w:sz w:val="22"/>
          <w:szCs w:val="22"/>
        </w:rPr>
      </w:pPr>
      <w:r w:rsidRPr="004370E9">
        <w:rPr>
          <w:rFonts w:ascii="Comic Sans MS" w:hAnsi="Comic Sans MS"/>
          <w:sz w:val="22"/>
          <w:szCs w:val="22"/>
        </w:rPr>
        <w:t xml:space="preserve">D)    YPO         </w:t>
      </w:r>
      <w:r>
        <w:rPr>
          <w:rFonts w:ascii="Comic Sans MS" w:hAnsi="Comic Sans MS"/>
          <w:sz w:val="22"/>
          <w:szCs w:val="22"/>
        </w:rPr>
        <w:t xml:space="preserve">    </w:t>
      </w:r>
      <w:r w:rsidRPr="004370E9">
        <w:rPr>
          <w:rFonts w:ascii="Comic Sans MS" w:hAnsi="Comic Sans MS"/>
          <w:sz w:val="22"/>
          <w:szCs w:val="22"/>
        </w:rPr>
        <w:t xml:space="preserve"> ORPK            KLMN  </w:t>
      </w:r>
    </w:p>
    <w:p w:rsidR="005A19E3" w:rsidRPr="00C24753" w:rsidRDefault="005A19E3" w:rsidP="00F71A8B">
      <w:pPr>
        <w:pStyle w:val="NoSpacing"/>
        <w:rPr>
          <w:rFonts w:ascii="Comic Sans MS" w:hAnsi="Comic Sans MS"/>
          <w:b/>
          <w:sz w:val="22"/>
          <w:szCs w:val="22"/>
        </w:rPr>
      </w:pPr>
    </w:p>
    <w:p w:rsidR="005A19E3" w:rsidRDefault="005A19E3" w:rsidP="00F71A8B">
      <w:pPr>
        <w:pStyle w:val="NoSpacing"/>
        <w:rPr>
          <w:b/>
          <w:sz w:val="22"/>
          <w:szCs w:val="22"/>
        </w:rPr>
      </w:pPr>
    </w:p>
    <w:p w:rsidR="005A19E3" w:rsidRPr="004370E9" w:rsidRDefault="005A19E3" w:rsidP="00F71A8B">
      <w:pPr>
        <w:pStyle w:val="NoSpacing"/>
        <w:rPr>
          <w:rFonts w:ascii="Comic Sans MS" w:hAnsi="Comic Sans MS"/>
          <w:b/>
          <w:sz w:val="22"/>
          <w:szCs w:val="22"/>
        </w:rPr>
      </w:pPr>
      <w:r w:rsidRPr="004370E9">
        <w:rPr>
          <w:rFonts w:ascii="Comic Sans MS" w:hAnsi="Comic Sans MS"/>
          <w:b/>
          <w:sz w:val="22"/>
          <w:szCs w:val="22"/>
        </w:rPr>
        <w:t>19) En büyük ve en küçük geniş açının farkı aşağıdakilerden hangisidir?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96A5B">
        <w:rPr>
          <w:rFonts w:ascii="Comic Sans MS" w:hAnsi="Comic Sans MS"/>
          <w:b/>
          <w:sz w:val="22"/>
          <w:szCs w:val="22"/>
        </w:rPr>
        <w:t>(5 puan)</w:t>
      </w:r>
    </w:p>
    <w:p w:rsidR="005A19E3" w:rsidRPr="004370E9" w:rsidRDefault="005A19E3" w:rsidP="00F71A8B">
      <w:pPr>
        <w:pStyle w:val="NoSpacing"/>
        <w:rPr>
          <w:rFonts w:ascii="Comic Sans MS" w:hAnsi="Comic Sans MS"/>
          <w:sz w:val="10"/>
          <w:szCs w:val="10"/>
        </w:rPr>
      </w:pPr>
    </w:p>
    <w:p w:rsidR="005A19E3" w:rsidRPr="004370E9" w:rsidRDefault="005A19E3" w:rsidP="00F71A8B">
      <w:pPr>
        <w:pStyle w:val="NoSpacing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91°           B) 88°        C) 90°           D) </w:t>
      </w:r>
      <w:r w:rsidRPr="004370E9">
        <w:rPr>
          <w:rFonts w:ascii="Comic Sans MS" w:hAnsi="Comic Sans MS"/>
          <w:sz w:val="22"/>
          <w:szCs w:val="22"/>
        </w:rPr>
        <w:t>78°</w:t>
      </w:r>
    </w:p>
    <w:p w:rsidR="005A19E3" w:rsidRDefault="005A19E3" w:rsidP="00F71A8B">
      <w:pPr>
        <w:pStyle w:val="NoSpacing"/>
        <w:rPr>
          <w:b/>
          <w:sz w:val="22"/>
          <w:szCs w:val="22"/>
        </w:rPr>
      </w:pPr>
    </w:p>
    <w:p w:rsidR="005A19E3" w:rsidRPr="004370E9" w:rsidRDefault="005A19E3" w:rsidP="004370E9">
      <w:pPr>
        <w:rPr>
          <w:rFonts w:ascii="Comic Sans MS" w:hAnsi="Comic Sans MS"/>
          <w:b/>
          <w:color w:val="000000"/>
          <w:sz w:val="22"/>
          <w:szCs w:val="22"/>
        </w:rPr>
      </w:pPr>
      <w:r w:rsidRPr="004370E9">
        <w:rPr>
          <w:rFonts w:ascii="Comic Sans MS" w:hAnsi="Comic Sans MS"/>
          <w:b/>
          <w:sz w:val="22"/>
          <w:szCs w:val="22"/>
        </w:rPr>
        <w:t xml:space="preserve">20) </w:t>
      </w:r>
      <w:r w:rsidRPr="004370E9">
        <w:rPr>
          <w:rFonts w:ascii="Comic Sans MS" w:hAnsi="Comic Sans MS"/>
          <w:b/>
          <w:color w:val="000000"/>
          <w:sz w:val="22"/>
          <w:szCs w:val="22"/>
        </w:rPr>
        <w:t>Açılarından biri 100</w:t>
      </w:r>
      <w:r w:rsidRPr="004370E9">
        <w:rPr>
          <w:rFonts w:ascii="Comic Sans MS" w:hAnsi="Comic Sans MS" w:cs="Tahoma"/>
          <w:b/>
          <w:color w:val="000000"/>
          <w:sz w:val="22"/>
          <w:szCs w:val="22"/>
        </w:rPr>
        <w:t>˚</w:t>
      </w:r>
      <w:r w:rsidRPr="004370E9">
        <w:rPr>
          <w:rFonts w:ascii="Comic Sans MS" w:hAnsi="Comic Sans MS"/>
          <w:b/>
          <w:color w:val="000000"/>
          <w:sz w:val="22"/>
          <w:szCs w:val="22"/>
        </w:rPr>
        <w:t xml:space="preserve">  olan üçgenin diğer açılarından biri kaç derece</w:t>
      </w:r>
      <w:r w:rsidRPr="004370E9">
        <w:rPr>
          <w:rFonts w:ascii="Comic Sans MS" w:hAnsi="Comic Sans MS"/>
          <w:b/>
          <w:color w:val="000000"/>
          <w:sz w:val="22"/>
          <w:szCs w:val="22"/>
          <w:u w:val="single"/>
        </w:rPr>
        <w:t xml:space="preserve"> olamaz</w:t>
      </w:r>
      <w:r w:rsidRPr="004370E9">
        <w:rPr>
          <w:rFonts w:ascii="Comic Sans MS" w:hAnsi="Comic Sans MS"/>
          <w:b/>
          <w:color w:val="000000"/>
          <w:sz w:val="22"/>
          <w:szCs w:val="22"/>
        </w:rPr>
        <w:t>?</w:t>
      </w:r>
      <w:r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Pr="00A96A5B">
        <w:rPr>
          <w:rFonts w:ascii="Comic Sans MS" w:hAnsi="Comic Sans MS"/>
          <w:b/>
          <w:sz w:val="22"/>
          <w:szCs w:val="22"/>
        </w:rPr>
        <w:t>(5 puan)</w:t>
      </w:r>
    </w:p>
    <w:p w:rsidR="005A19E3" w:rsidRDefault="005A19E3" w:rsidP="004370E9">
      <w:pPr>
        <w:rPr>
          <w:rFonts w:ascii="Comic Sans MS" w:hAnsi="Comic Sans MS"/>
          <w:color w:val="000000"/>
          <w:sz w:val="22"/>
          <w:szCs w:val="22"/>
        </w:rPr>
      </w:pPr>
    </w:p>
    <w:p w:rsidR="005A19E3" w:rsidRPr="004370E9" w:rsidRDefault="005A19E3" w:rsidP="004370E9">
      <w:pPr>
        <w:rPr>
          <w:rFonts w:ascii="Comic Sans MS" w:hAnsi="Comic Sans MS"/>
          <w:color w:val="000000"/>
          <w:sz w:val="22"/>
          <w:szCs w:val="22"/>
        </w:rPr>
      </w:pPr>
      <w:r w:rsidRPr="004370E9">
        <w:rPr>
          <w:rFonts w:ascii="Comic Sans MS" w:hAnsi="Comic Sans MS"/>
          <w:color w:val="000000"/>
          <w:sz w:val="22"/>
          <w:szCs w:val="22"/>
        </w:rPr>
        <w:t>A) 30</w:t>
      </w:r>
      <w:r w:rsidRPr="004370E9">
        <w:rPr>
          <w:rFonts w:ascii="Comic Sans MS" w:hAnsi="Comic Sans MS" w:cs="Tahoma"/>
          <w:color w:val="000000"/>
          <w:sz w:val="22"/>
          <w:szCs w:val="22"/>
        </w:rPr>
        <w:t>˚</w:t>
      </w:r>
      <w:r w:rsidRPr="004370E9">
        <w:rPr>
          <w:rFonts w:ascii="Comic Sans MS" w:hAnsi="Comic Sans MS"/>
          <w:color w:val="000000"/>
          <w:sz w:val="22"/>
          <w:szCs w:val="22"/>
        </w:rPr>
        <w:tab/>
      </w:r>
      <w:r w:rsidRPr="004370E9">
        <w:rPr>
          <w:rFonts w:ascii="Comic Sans MS" w:hAnsi="Comic Sans MS"/>
          <w:color w:val="000000"/>
          <w:sz w:val="22"/>
          <w:szCs w:val="22"/>
        </w:rPr>
        <w:tab/>
        <w:t>B) 80</w:t>
      </w:r>
      <w:r w:rsidRPr="004370E9">
        <w:rPr>
          <w:rFonts w:ascii="Comic Sans MS" w:hAnsi="Comic Sans MS" w:cs="Tahoma"/>
          <w:color w:val="000000"/>
          <w:sz w:val="22"/>
          <w:szCs w:val="22"/>
        </w:rPr>
        <w:t>˚</w:t>
      </w:r>
      <w:r w:rsidRPr="004370E9">
        <w:rPr>
          <w:rFonts w:ascii="Comic Sans MS" w:hAnsi="Comic Sans MS"/>
          <w:color w:val="000000"/>
          <w:sz w:val="22"/>
          <w:szCs w:val="22"/>
        </w:rPr>
        <w:tab/>
      </w:r>
      <w:r w:rsidRPr="004370E9">
        <w:rPr>
          <w:rFonts w:ascii="Comic Sans MS" w:hAnsi="Comic Sans MS"/>
          <w:color w:val="000000"/>
          <w:sz w:val="22"/>
          <w:szCs w:val="22"/>
        </w:rPr>
        <w:tab/>
        <w:t>C) 70</w:t>
      </w:r>
      <w:r w:rsidRPr="004370E9">
        <w:rPr>
          <w:rFonts w:ascii="Comic Sans MS" w:hAnsi="Comic Sans MS" w:cs="Tahoma"/>
          <w:color w:val="000000"/>
          <w:sz w:val="22"/>
          <w:szCs w:val="22"/>
        </w:rPr>
        <w:t>˚</w:t>
      </w:r>
      <w:r>
        <w:rPr>
          <w:rFonts w:ascii="Comic Sans MS" w:hAnsi="Comic Sans MS"/>
          <w:color w:val="000000"/>
          <w:sz w:val="22"/>
          <w:szCs w:val="22"/>
        </w:rPr>
        <w:tab/>
        <w:t xml:space="preserve">     </w:t>
      </w:r>
      <w:r w:rsidRPr="004370E9">
        <w:rPr>
          <w:rFonts w:ascii="Comic Sans MS" w:hAnsi="Comic Sans MS"/>
          <w:color w:val="000000"/>
          <w:sz w:val="22"/>
          <w:szCs w:val="22"/>
        </w:rPr>
        <w:t>D) 60</w:t>
      </w:r>
      <w:r w:rsidRPr="004370E9">
        <w:rPr>
          <w:rFonts w:ascii="Comic Sans MS" w:hAnsi="Comic Sans MS" w:cs="Tahoma"/>
          <w:color w:val="000000"/>
          <w:sz w:val="22"/>
          <w:szCs w:val="22"/>
        </w:rPr>
        <w:t>˚</w:t>
      </w:r>
      <w:r w:rsidRPr="004370E9">
        <w:rPr>
          <w:rFonts w:ascii="Comic Sans MS" w:hAnsi="Comic Sans MS"/>
          <w:color w:val="000000"/>
          <w:sz w:val="22"/>
          <w:szCs w:val="22"/>
        </w:rPr>
        <w:tab/>
        <w:t xml:space="preserve">  </w:t>
      </w:r>
    </w:p>
    <w:p w:rsidR="005A19E3" w:rsidRDefault="005A19E3" w:rsidP="00F71A8B">
      <w:pPr>
        <w:pStyle w:val="NoSpacing"/>
        <w:rPr>
          <w:b/>
          <w:sz w:val="22"/>
          <w:szCs w:val="22"/>
        </w:rPr>
      </w:pPr>
    </w:p>
    <w:p w:rsidR="005A19E3" w:rsidRDefault="005A19E3" w:rsidP="00F71A8B">
      <w:pPr>
        <w:pStyle w:val="NoSpacing"/>
        <w:rPr>
          <w:b/>
          <w:sz w:val="22"/>
          <w:szCs w:val="22"/>
        </w:rPr>
      </w:pPr>
    </w:p>
    <w:p w:rsidR="005A19E3" w:rsidRDefault="005A19E3" w:rsidP="00F71A8B">
      <w:pPr>
        <w:pStyle w:val="NoSpacing"/>
        <w:rPr>
          <w:b/>
          <w:sz w:val="22"/>
          <w:szCs w:val="22"/>
        </w:rPr>
      </w:pPr>
    </w:p>
    <w:p w:rsidR="005A19E3" w:rsidRDefault="005A19E3" w:rsidP="0036772E"/>
    <w:p w:rsidR="005A19E3" w:rsidRDefault="005A19E3" w:rsidP="0036772E"/>
    <w:p w:rsidR="005A19E3" w:rsidRDefault="005A19E3" w:rsidP="0036772E"/>
    <w:p w:rsidR="005A19E3" w:rsidRDefault="005A19E3" w:rsidP="0036772E"/>
    <w:p w:rsidR="005A19E3" w:rsidRDefault="005A19E3" w:rsidP="0036772E"/>
    <w:p w:rsidR="005A19E3" w:rsidRPr="00A55780" w:rsidRDefault="005A19E3" w:rsidP="00A7210F">
      <w:pPr>
        <w:pStyle w:val="NoSpacing"/>
      </w:pPr>
      <w:hyperlink r:id="rId17" w:history="1">
        <w:r w:rsidRPr="00182660">
          <w:rPr>
            <w:rStyle w:val="Hyperlink"/>
          </w:rPr>
          <w:t>www.sorubak.com</w:t>
        </w:r>
      </w:hyperlink>
      <w:r>
        <w:t xml:space="preserve"> </w:t>
      </w:r>
    </w:p>
    <w:p w:rsidR="005A19E3" w:rsidRDefault="005A19E3" w:rsidP="0036772E">
      <w:pPr>
        <w:ind w:right="-517"/>
      </w:pPr>
    </w:p>
    <w:p w:rsidR="005A19E3" w:rsidRDefault="005A19E3" w:rsidP="00F71A8B">
      <w:pPr>
        <w:pStyle w:val="NoSpacing"/>
        <w:rPr>
          <w:b/>
          <w:sz w:val="22"/>
          <w:szCs w:val="22"/>
        </w:rPr>
      </w:pPr>
    </w:p>
    <w:p w:rsidR="005A19E3" w:rsidRDefault="005A19E3" w:rsidP="00F71A8B">
      <w:pPr>
        <w:pStyle w:val="NoSpacing"/>
        <w:rPr>
          <w:b/>
          <w:sz w:val="22"/>
          <w:szCs w:val="22"/>
        </w:rPr>
      </w:pPr>
    </w:p>
    <w:p w:rsidR="005A19E3" w:rsidRPr="00C26D86" w:rsidRDefault="005A19E3" w:rsidP="00F71A8B">
      <w:pPr>
        <w:pStyle w:val="NoSpacing"/>
        <w:rPr>
          <w:b/>
        </w:rPr>
      </w:pPr>
      <w:r>
        <w:rPr>
          <w:b/>
          <w:sz w:val="22"/>
          <w:szCs w:val="22"/>
        </w:rPr>
        <w:t>Her Soru 5</w:t>
      </w:r>
      <w:r w:rsidRPr="00803C7C">
        <w:rPr>
          <w:b/>
          <w:sz w:val="22"/>
          <w:szCs w:val="22"/>
        </w:rPr>
        <w:t xml:space="preserve"> puandır. </w:t>
      </w:r>
      <w:r>
        <w:rPr>
          <w:b/>
          <w:sz w:val="22"/>
          <w:szCs w:val="22"/>
        </w:rPr>
        <w:t xml:space="preserve"> </w:t>
      </w:r>
      <w:r w:rsidRPr="00803C7C">
        <w:rPr>
          <w:b/>
          <w:sz w:val="22"/>
          <w:szCs w:val="22"/>
        </w:rPr>
        <w:t xml:space="preserve"> Süre: 40 dk.</w:t>
      </w:r>
      <w:r>
        <w:rPr>
          <w:b/>
          <w:sz w:val="22"/>
          <w:szCs w:val="22"/>
        </w:rPr>
        <w:t xml:space="preserve">   </w:t>
      </w:r>
      <w:r w:rsidRPr="00803C7C">
        <w:rPr>
          <w:b/>
          <w:sz w:val="22"/>
          <w:szCs w:val="22"/>
        </w:rPr>
        <w:t>Başarılar Dilerim</w:t>
      </w:r>
      <w:r>
        <w:rPr>
          <w:b/>
          <w:sz w:val="22"/>
          <w:szCs w:val="22"/>
        </w:rPr>
        <w:t>.</w:t>
      </w:r>
      <w:r w:rsidRPr="00803C7C">
        <w:rPr>
          <w:b/>
          <w:sz w:val="22"/>
          <w:szCs w:val="22"/>
        </w:rPr>
        <w:t xml:space="preserve">  </w:t>
      </w:r>
    </w:p>
    <w:sectPr w:rsidR="005A19E3" w:rsidRPr="00C26D86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3EB"/>
    <w:rsid w:val="00005E8F"/>
    <w:rsid w:val="00041714"/>
    <w:rsid w:val="000E710C"/>
    <w:rsid w:val="00115DD8"/>
    <w:rsid w:val="00140AA4"/>
    <w:rsid w:val="00165577"/>
    <w:rsid w:val="00165667"/>
    <w:rsid w:val="0017279C"/>
    <w:rsid w:val="00182660"/>
    <w:rsid w:val="001A570D"/>
    <w:rsid w:val="001B37E4"/>
    <w:rsid w:val="001F0E70"/>
    <w:rsid w:val="001F4E76"/>
    <w:rsid w:val="001F54D3"/>
    <w:rsid w:val="002123EB"/>
    <w:rsid w:val="00220C1D"/>
    <w:rsid w:val="002A6FB6"/>
    <w:rsid w:val="00332F6C"/>
    <w:rsid w:val="00345372"/>
    <w:rsid w:val="00356B9A"/>
    <w:rsid w:val="0036772E"/>
    <w:rsid w:val="00390A53"/>
    <w:rsid w:val="003C24AC"/>
    <w:rsid w:val="003C4017"/>
    <w:rsid w:val="003D49E2"/>
    <w:rsid w:val="003F672F"/>
    <w:rsid w:val="0040418D"/>
    <w:rsid w:val="004370E9"/>
    <w:rsid w:val="00445D9D"/>
    <w:rsid w:val="00447DF9"/>
    <w:rsid w:val="0045474F"/>
    <w:rsid w:val="004B78EB"/>
    <w:rsid w:val="004D65AD"/>
    <w:rsid w:val="004E3FA6"/>
    <w:rsid w:val="00502976"/>
    <w:rsid w:val="00506E5C"/>
    <w:rsid w:val="005417EB"/>
    <w:rsid w:val="00545638"/>
    <w:rsid w:val="00560E4E"/>
    <w:rsid w:val="005A19E3"/>
    <w:rsid w:val="005B1E67"/>
    <w:rsid w:val="005C2744"/>
    <w:rsid w:val="005D2CD0"/>
    <w:rsid w:val="005D726E"/>
    <w:rsid w:val="005F2E81"/>
    <w:rsid w:val="00626A90"/>
    <w:rsid w:val="00653620"/>
    <w:rsid w:val="00654A00"/>
    <w:rsid w:val="00660C05"/>
    <w:rsid w:val="00674ABB"/>
    <w:rsid w:val="006B0965"/>
    <w:rsid w:val="006F6336"/>
    <w:rsid w:val="00704B2E"/>
    <w:rsid w:val="007E7D23"/>
    <w:rsid w:val="007F385D"/>
    <w:rsid w:val="007F7D1D"/>
    <w:rsid w:val="00803C7C"/>
    <w:rsid w:val="0083165E"/>
    <w:rsid w:val="008378C2"/>
    <w:rsid w:val="00875A72"/>
    <w:rsid w:val="00891EBD"/>
    <w:rsid w:val="00896A3D"/>
    <w:rsid w:val="008A396A"/>
    <w:rsid w:val="008C1037"/>
    <w:rsid w:val="00987089"/>
    <w:rsid w:val="00991715"/>
    <w:rsid w:val="009C13EB"/>
    <w:rsid w:val="009C353B"/>
    <w:rsid w:val="009F13D9"/>
    <w:rsid w:val="00A1349C"/>
    <w:rsid w:val="00A15C8A"/>
    <w:rsid w:val="00A17816"/>
    <w:rsid w:val="00A55780"/>
    <w:rsid w:val="00A62113"/>
    <w:rsid w:val="00A7210F"/>
    <w:rsid w:val="00A96A5B"/>
    <w:rsid w:val="00AE5FEC"/>
    <w:rsid w:val="00AF1987"/>
    <w:rsid w:val="00B330BE"/>
    <w:rsid w:val="00B34C4D"/>
    <w:rsid w:val="00B45FFC"/>
    <w:rsid w:val="00B86FE9"/>
    <w:rsid w:val="00C1547F"/>
    <w:rsid w:val="00C24753"/>
    <w:rsid w:val="00C26D86"/>
    <w:rsid w:val="00C6788D"/>
    <w:rsid w:val="00C83986"/>
    <w:rsid w:val="00CC7687"/>
    <w:rsid w:val="00CD4907"/>
    <w:rsid w:val="00CD6A5A"/>
    <w:rsid w:val="00CE7D96"/>
    <w:rsid w:val="00D17F2E"/>
    <w:rsid w:val="00D672CB"/>
    <w:rsid w:val="00D80905"/>
    <w:rsid w:val="00DA28DE"/>
    <w:rsid w:val="00DC3AEE"/>
    <w:rsid w:val="00DD111C"/>
    <w:rsid w:val="00E2105B"/>
    <w:rsid w:val="00E30B6C"/>
    <w:rsid w:val="00E843EB"/>
    <w:rsid w:val="00E86BD9"/>
    <w:rsid w:val="00E9648F"/>
    <w:rsid w:val="00ED128E"/>
    <w:rsid w:val="00F71A8B"/>
    <w:rsid w:val="00FF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1349C"/>
    <w:pPr>
      <w:ind w:left="720"/>
      <w:contextualSpacing/>
    </w:pPr>
  </w:style>
  <w:style w:type="paragraph" w:styleId="NoSpacing">
    <w:name w:val="No Spacing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F2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2E81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A7210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1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302</TotalTime>
  <Pages>2</Pages>
  <Words>616</Words>
  <Characters>3514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/>
  <dc:description/>
  <cp:lastModifiedBy>edanur</cp:lastModifiedBy>
  <cp:revision>82</cp:revision>
  <dcterms:created xsi:type="dcterms:W3CDTF">2014-10-14T19:04:00Z</dcterms:created>
  <dcterms:modified xsi:type="dcterms:W3CDTF">2014-10-29T17:47:00Z</dcterms:modified>
</cp:coreProperties>
</file>