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3A" w:rsidRPr="001A5AF5" w:rsidRDefault="008D393A" w:rsidP="001B034C">
      <w:pPr>
        <w:tabs>
          <w:tab w:val="left" w:pos="5387"/>
        </w:tabs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Adı Soyadı : </w:t>
      </w:r>
      <w:r w:rsidRPr="001A5AF5">
        <w:rPr>
          <w:rFonts w:ascii="Times New Roman" w:hAnsi="Times New Roman"/>
        </w:rPr>
        <w:t>…………………………………………</w:t>
      </w:r>
      <w:r>
        <w:rPr>
          <w:rFonts w:ascii="Times New Roman" w:hAnsi="Times New Roman"/>
        </w:rPr>
        <w:t xml:space="preserve">                                                                         </w:t>
      </w:r>
    </w:p>
    <w:p w:rsidR="008D393A" w:rsidRDefault="008D393A" w:rsidP="008D1C14">
      <w:pPr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Numarası : </w:t>
      </w:r>
      <w:r w:rsidRPr="001A5AF5">
        <w:rPr>
          <w:rFonts w:ascii="Times New Roman" w:hAnsi="Times New Roman"/>
        </w:rPr>
        <w:t>…………………</w:t>
      </w:r>
      <w:r w:rsidRPr="001A5AF5">
        <w:rPr>
          <w:rFonts w:ascii="ALFABET98" w:hAnsi="ALFABET98"/>
        </w:rPr>
        <w:t>..</w:t>
      </w:r>
    </w:p>
    <w:p w:rsidR="008D393A" w:rsidRDefault="008D393A" w:rsidP="00814E6A">
      <w:pPr>
        <w:spacing w:after="0" w:line="240" w:lineRule="auto"/>
        <w:jc w:val="center"/>
        <w:rPr>
          <w:rFonts w:ascii="ALFABET98" w:hAnsi="ALFABET98"/>
          <w:sz w:val="20"/>
        </w:rPr>
      </w:pPr>
      <w:r>
        <w:rPr>
          <w:rFonts w:ascii="Times New Roman" w:hAnsi="Times New Roman"/>
          <w:sz w:val="20"/>
        </w:rPr>
        <w:t>………………</w:t>
      </w:r>
      <w:r>
        <w:rPr>
          <w:rFonts w:ascii="ALFABET98" w:hAnsi="ALFABET98"/>
          <w:sz w:val="20"/>
        </w:rPr>
        <w:t>.</w:t>
      </w:r>
      <w:r w:rsidRPr="001A5AF5">
        <w:rPr>
          <w:rFonts w:ascii="ALFABET98" w:hAnsi="ALFABET98"/>
          <w:sz w:val="20"/>
        </w:rPr>
        <w:t xml:space="preserve"> İLKOKULU</w:t>
      </w:r>
      <w:r>
        <w:rPr>
          <w:rFonts w:ascii="ALFABET98" w:hAnsi="ALFABET98"/>
          <w:sz w:val="20"/>
        </w:rPr>
        <w:t xml:space="preserve"> 4/</w:t>
      </w:r>
      <w:r>
        <w:rPr>
          <w:rFonts w:ascii="Times New Roman" w:hAnsi="Times New Roman"/>
          <w:sz w:val="20"/>
        </w:rPr>
        <w:t>…</w:t>
      </w:r>
      <w:r>
        <w:rPr>
          <w:rFonts w:ascii="ALFABET98" w:hAnsi="ALFABET98"/>
          <w:sz w:val="20"/>
        </w:rPr>
        <w:t>. SINIFI</w:t>
      </w:r>
      <w:r w:rsidRPr="001A5AF5">
        <w:rPr>
          <w:rFonts w:ascii="ALFABET98" w:hAnsi="ALFABET98"/>
          <w:sz w:val="20"/>
        </w:rPr>
        <w:t xml:space="preserve"> 2014/2015 EĞİTİM-ÖĞRET</w:t>
      </w:r>
      <w:r>
        <w:rPr>
          <w:rFonts w:ascii="ALFABET98" w:hAnsi="ALFABET98"/>
          <w:sz w:val="20"/>
        </w:rPr>
        <w:t>İM YILI I. DÖNEM I. MATEMATİK</w:t>
      </w:r>
      <w:r w:rsidRPr="001A5AF5">
        <w:rPr>
          <w:rFonts w:ascii="ALFABET98" w:hAnsi="ALFABET98"/>
          <w:sz w:val="20"/>
        </w:rPr>
        <w:t xml:space="preserve"> SINAVI</w:t>
      </w:r>
    </w:p>
    <w:p w:rsidR="008D393A" w:rsidRDefault="008D393A" w:rsidP="00814E6A">
      <w:pPr>
        <w:spacing w:line="240" w:lineRule="auto"/>
        <w:jc w:val="center"/>
        <w:rPr>
          <w:rFonts w:ascii="ALFABET98" w:hAnsi="ALFABET98"/>
          <w:sz w:val="20"/>
        </w:rPr>
        <w:sectPr w:rsidR="008D393A" w:rsidSect="00814E6A">
          <w:pgSz w:w="11906" w:h="16838"/>
          <w:pgMar w:top="567" w:right="720" w:bottom="720" w:left="720" w:header="708" w:footer="708" w:gutter="0"/>
          <w:pgBorders w:offsetFrom="page">
            <w:top w:val="pushPinNote1" w:sz="12" w:space="24" w:color="auto"/>
            <w:left w:val="pushPinNote1" w:sz="12" w:space="24" w:color="auto"/>
            <w:bottom w:val="pushPinNote1" w:sz="12" w:space="24" w:color="auto"/>
            <w:right w:val="pushPinNote1" w:sz="12" w:space="24" w:color="auto"/>
          </w:pgBorders>
          <w:cols w:space="708"/>
          <w:docGrid w:linePitch="360"/>
        </w:sectPr>
      </w:pPr>
    </w:p>
    <w:p w:rsidR="008D393A" w:rsidRDefault="008D393A" w:rsidP="003233E5">
      <w:pPr>
        <w:rPr>
          <w:rFonts w:ascii="Comic Sans MS" w:hAnsi="Comic Sans MS"/>
          <w:b/>
          <w:sz w:val="20"/>
          <w:szCs w:val="20"/>
        </w:rPr>
      </w:pPr>
      <w:r w:rsidRPr="00952E9D">
        <w:rPr>
          <w:rFonts w:ascii="ALFABET98" w:hAnsi="ALFABET98"/>
          <w:b/>
          <w:sz w:val="24"/>
        </w:rPr>
        <w:t xml:space="preserve">1) </w:t>
      </w:r>
      <w:r w:rsidRPr="00A3302E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Dikdörtgeni 8 farklı şekilde isimlendirin </w:t>
      </w:r>
    </w:p>
    <w:p w:rsidR="008D393A" w:rsidRDefault="008D393A" w:rsidP="003233E5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margin-left:54.75pt;margin-top:5.6pt;width:116.25pt;height:61.5pt;z-index:251660288"/>
        </w:pic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3302E">
        <w:rPr>
          <w:rFonts w:ascii="Comic Sans MS" w:hAnsi="Comic Sans MS"/>
          <w:b/>
          <w:sz w:val="20"/>
          <w:szCs w:val="20"/>
        </w:rPr>
        <w:t>C</w:t>
      </w:r>
      <w:r w:rsidRPr="00A3302E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</w:t>
      </w:r>
      <w:r w:rsidRPr="00A3302E">
        <w:rPr>
          <w:rFonts w:ascii="Comic Sans MS" w:hAnsi="Comic Sans MS"/>
          <w:b/>
          <w:sz w:val="20"/>
          <w:szCs w:val="20"/>
        </w:rPr>
        <w:t>N</w:t>
      </w:r>
      <w:r w:rsidRPr="00A3302E">
        <w:rPr>
          <w:rFonts w:ascii="Comic Sans MS" w:hAnsi="Comic Sans MS"/>
          <w:b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</w:p>
    <w:p w:rsidR="008D393A" w:rsidRPr="003233E5" w:rsidRDefault="008D393A" w:rsidP="003233E5">
      <w:pPr>
        <w:pStyle w:val="NoSpacing"/>
      </w:pPr>
      <w:r w:rsidRPr="003233E5">
        <w:t>1-</w:t>
      </w:r>
      <w:r>
        <w:tab/>
      </w:r>
      <w:r>
        <w:tab/>
      </w:r>
      <w:r>
        <w:tab/>
      </w:r>
      <w:r>
        <w:tab/>
      </w:r>
      <w:r>
        <w:tab/>
        <w:t xml:space="preserve">       5-</w:t>
      </w:r>
      <w:r>
        <w:tab/>
      </w:r>
      <w:r>
        <w:tab/>
      </w:r>
    </w:p>
    <w:p w:rsidR="008D393A" w:rsidRPr="003233E5" w:rsidRDefault="008D393A" w:rsidP="003233E5">
      <w:pPr>
        <w:pStyle w:val="NoSpacing"/>
      </w:pPr>
      <w:r w:rsidRPr="003233E5">
        <w:t>2-</w:t>
      </w:r>
      <w:r>
        <w:tab/>
      </w:r>
      <w:r>
        <w:tab/>
      </w:r>
      <w:r>
        <w:tab/>
      </w:r>
      <w:r>
        <w:tab/>
      </w:r>
      <w:r>
        <w:tab/>
        <w:t xml:space="preserve">       6-</w:t>
      </w:r>
      <w:bookmarkStart w:id="0" w:name="_GoBack"/>
      <w:bookmarkEnd w:id="0"/>
    </w:p>
    <w:p w:rsidR="008D393A" w:rsidRPr="003233E5" w:rsidRDefault="008D393A" w:rsidP="003233E5">
      <w:pPr>
        <w:pStyle w:val="NoSpacing"/>
      </w:pPr>
      <w:r w:rsidRPr="003233E5">
        <w:t>3-</w:t>
      </w:r>
      <w:r>
        <w:tab/>
      </w:r>
      <w:r>
        <w:tab/>
      </w:r>
      <w:r>
        <w:tab/>
      </w:r>
      <w:r>
        <w:tab/>
      </w:r>
      <w:r>
        <w:tab/>
        <w:t xml:space="preserve">       7-</w:t>
      </w:r>
    </w:p>
    <w:p w:rsidR="008D393A" w:rsidRPr="003233E5" w:rsidRDefault="008D393A" w:rsidP="003233E5">
      <w:pPr>
        <w:pStyle w:val="NoSpacing"/>
      </w:pPr>
      <w:r w:rsidRPr="003233E5">
        <w:t>4-</w:t>
      </w:r>
      <w:r>
        <w:tab/>
        <w:t xml:space="preserve">     </w:t>
      </w:r>
      <w:r w:rsidRPr="009166EC">
        <w:rPr>
          <w:rFonts w:ascii="Comic Sans MS" w:hAnsi="Comic Sans MS"/>
          <w:b/>
        </w:rPr>
        <w:t xml:space="preserve">L </w:t>
      </w:r>
      <w:r w:rsidRPr="009166EC">
        <w:rPr>
          <w:rFonts w:ascii="Comic Sans MS" w:hAnsi="Comic Sans MS"/>
          <w:b/>
        </w:rPr>
        <w:tab/>
      </w:r>
      <w:r w:rsidRPr="009166EC">
        <w:rPr>
          <w:rFonts w:ascii="Comic Sans MS" w:hAnsi="Comic Sans MS"/>
          <w:b/>
        </w:rPr>
        <w:tab/>
      </w:r>
      <w:r w:rsidRPr="009166EC">
        <w:rPr>
          <w:rFonts w:ascii="Comic Sans MS" w:hAnsi="Comic Sans MS"/>
          <w:b/>
        </w:rPr>
        <w:tab/>
        <w:t xml:space="preserve">  </w:t>
      </w:r>
      <w:r>
        <w:rPr>
          <w:rFonts w:ascii="Comic Sans MS" w:hAnsi="Comic Sans MS"/>
          <w:b/>
        </w:rPr>
        <w:t xml:space="preserve">    </w:t>
      </w:r>
      <w:r w:rsidRPr="009166EC">
        <w:rPr>
          <w:rFonts w:ascii="Comic Sans MS" w:hAnsi="Comic Sans MS"/>
          <w:b/>
        </w:rPr>
        <w:t>R</w:t>
      </w:r>
      <w:r>
        <w:t xml:space="preserve">       8-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A3302E">
        <w:rPr>
          <w:rFonts w:ascii="Comic Sans MS" w:hAnsi="Comic Sans MS"/>
          <w:sz w:val="20"/>
          <w:szCs w:val="20"/>
        </w:rPr>
        <w:tab/>
      </w:r>
      <w:r w:rsidRPr="00A3302E">
        <w:rPr>
          <w:rFonts w:ascii="Comic Sans MS" w:hAnsi="Comic Sans MS"/>
          <w:sz w:val="20"/>
          <w:szCs w:val="20"/>
        </w:rPr>
        <w:tab/>
      </w:r>
    </w:p>
    <w:p w:rsidR="008D393A" w:rsidRPr="009C5968" w:rsidRDefault="008D393A" w:rsidP="001A5AF5">
      <w:pPr>
        <w:spacing w:line="240" w:lineRule="auto"/>
        <w:rPr>
          <w:rFonts w:ascii="ALFABET98" w:hAnsi="ALFABET98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161.25pt;margin-top:21.65pt;width:102.75pt;height:69.85pt;z-index:251648000" strokecolor="#f4b083" strokeweight="1pt">
            <v:fill color2="#f7caac" focusposition="1" focussize="" focus="100%" type="gradient"/>
            <v:shadow on="t" type="perspective" color="#823b0b" opacity=".5" offset="1pt" offset2="-3pt"/>
            <v:textbox>
              <w:txbxContent>
                <w:p w:rsidR="008D393A" w:rsidRPr="005B01C8" w:rsidRDefault="008D393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2, 3. ve 4</w:t>
                  </w:r>
                  <w:r w:rsidRPr="005B01C8">
                    <w:rPr>
                      <w:rFonts w:ascii="ALFABET98" w:hAnsi="ALFABET98"/>
                    </w:rPr>
                    <w:t xml:space="preserve">. Soruyu yandaki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 xml:space="preserve">şekle </w:t>
                  </w:r>
                  <w:r w:rsidRPr="005B01C8">
                    <w:rPr>
                      <w:rFonts w:ascii="ALFABET98" w:hAnsi="ALFABET98"/>
                    </w:rPr>
                    <w:t>göre yanıtlayınız.</w:t>
                  </w:r>
                </w:p>
              </w:txbxContent>
            </v:textbox>
          </v:shape>
        </w:pict>
      </w:r>
      <w:r w:rsidRPr="006A183C">
        <w:rPr>
          <w:rFonts w:ascii="ALFABET98" w:hAnsi="ALFABET98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139.5pt;height:102pt;visibility:visible">
            <v:imagedata r:id="rId5" o:title=""/>
          </v:shape>
        </w:pict>
      </w:r>
    </w:p>
    <w:p w:rsidR="008D393A" w:rsidRPr="00952E9D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750507">
        <w:rPr>
          <w:rFonts w:ascii="ALFABET98" w:hAnsi="ALFABET98"/>
          <w:b/>
          <w:sz w:val="24"/>
          <w:szCs w:val="24"/>
        </w:rPr>
        <w:t>2)</w:t>
      </w:r>
      <w:r w:rsidRPr="00952E9D">
        <w:rPr>
          <w:rFonts w:ascii="ALFABET98" w:hAnsi="ALFABET98"/>
          <w:sz w:val="24"/>
          <w:szCs w:val="24"/>
        </w:rPr>
        <w:t xml:space="preserve">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dik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393A" w:rsidRPr="00952E9D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 xml:space="preserve">  A) 6       B) 11      C) 12         D) 8</w:t>
      </w:r>
    </w:p>
    <w:p w:rsidR="008D393A" w:rsidRPr="00952E9D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750507">
        <w:rPr>
          <w:rFonts w:ascii="ALFABET98" w:hAnsi="ALFABET98"/>
          <w:b/>
          <w:sz w:val="24"/>
          <w:szCs w:val="24"/>
        </w:rPr>
        <w:t>3)</w:t>
      </w:r>
      <w:r w:rsidRPr="00952E9D">
        <w:rPr>
          <w:rFonts w:ascii="ALFABET98" w:hAnsi="ALFABET98"/>
          <w:sz w:val="24"/>
          <w:szCs w:val="24"/>
        </w:rPr>
        <w:t xml:space="preserve"> 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geniş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393A" w:rsidRPr="00952E9D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A)  3       B) 2        C) 1        D) 4</w:t>
      </w:r>
    </w:p>
    <w:p w:rsidR="008D393A" w:rsidRPr="00952E9D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750507">
        <w:rPr>
          <w:rFonts w:ascii="ALFABET98" w:hAnsi="ALFABET98"/>
          <w:b/>
          <w:sz w:val="24"/>
          <w:szCs w:val="24"/>
        </w:rPr>
        <w:t xml:space="preserve">4) </w:t>
      </w:r>
      <w:r w:rsidRPr="00952E9D">
        <w:rPr>
          <w:rFonts w:ascii="ALFABET98" w:hAnsi="ALFABET98"/>
          <w:sz w:val="24"/>
          <w:szCs w:val="24"/>
        </w:rPr>
        <w:t xml:space="preserve">Şekilde kaç tane </w:t>
      </w:r>
      <w:r w:rsidRPr="00952E9D">
        <w:rPr>
          <w:rFonts w:ascii="ALFABET98" w:hAnsi="ALFABET98"/>
          <w:b/>
          <w:sz w:val="24"/>
          <w:szCs w:val="24"/>
          <w:u w:val="single"/>
        </w:rPr>
        <w:t>dar açı</w:t>
      </w:r>
      <w:r w:rsidRPr="00952E9D">
        <w:rPr>
          <w:rFonts w:ascii="ALFABET98" w:hAnsi="ALFABET98"/>
          <w:sz w:val="24"/>
          <w:szCs w:val="24"/>
        </w:rPr>
        <w:t xml:space="preserve"> vardır?</w:t>
      </w:r>
    </w:p>
    <w:p w:rsidR="008D393A" w:rsidRPr="00952E9D" w:rsidRDefault="008D393A" w:rsidP="00807EAC">
      <w:pPr>
        <w:spacing w:line="240" w:lineRule="auto"/>
        <w:rPr>
          <w:rFonts w:ascii="ALFABET98" w:hAnsi="ALFABET98"/>
          <w:sz w:val="24"/>
          <w:szCs w:val="24"/>
        </w:rPr>
      </w:pPr>
      <w:r w:rsidRPr="00952E9D">
        <w:rPr>
          <w:rFonts w:ascii="ALFABET98" w:hAnsi="ALFABET98"/>
          <w:sz w:val="24"/>
          <w:szCs w:val="24"/>
        </w:rPr>
        <w:t>A)  5       B) 3         C) 2       D) 1</w:t>
      </w:r>
    </w:p>
    <w:p w:rsidR="008D393A" w:rsidRPr="00750507" w:rsidRDefault="008D393A" w:rsidP="00807EAC">
      <w:pPr>
        <w:spacing w:line="240" w:lineRule="auto"/>
        <w:rPr>
          <w:rFonts w:ascii="ALFABET98" w:hAnsi="ALFABET98"/>
          <w:b/>
          <w:sz w:val="24"/>
          <w:szCs w:val="24"/>
        </w:rPr>
      </w:pPr>
      <w:r w:rsidRPr="00750507">
        <w:rPr>
          <w:rFonts w:ascii="ALFABET98" w:hAnsi="ALFABET98"/>
          <w:b/>
          <w:sz w:val="24"/>
          <w:szCs w:val="24"/>
        </w:rPr>
        <w:t xml:space="preserve">5) </w:t>
      </w:r>
      <w:r>
        <w:rPr>
          <w:noProof/>
          <w:lang w:eastAsia="tr-TR"/>
        </w:rPr>
        <w:pict>
          <v:roundrect id="_x0000_s1028" style="position:absolute;margin-left:137.4pt;margin-top:21.4pt;width:119.25pt;height:113.25pt;z-index:251649024;mso-position-horizontal-relative:text;mso-position-vertical-relative:text" arcsize="10923f" fillcolor="#ffd966" strokecolor="#ffd966" strokeweight="1pt">
            <v:fill color2="#fff2cc" angle="-45" focusposition="1" focussize="" focus="-50%" type="gradient"/>
            <v:shadow on="t" type="perspective" color="#7f5f00" opacity=".5" offset="1pt" offset2="-3pt"/>
            <v:textbox style="mso-next-textbox:#_x0000_s1028">
              <w:txbxContent>
                <w:p w:rsidR="008D393A" w:rsidRPr="001B034C" w:rsidRDefault="008D393A">
                  <w:pPr>
                    <w:rPr>
                      <w:rFonts w:ascii="ALFABET98" w:hAnsi="ALFABET98"/>
                    </w:rPr>
                  </w:pPr>
                  <w:r w:rsidRPr="001B034C">
                    <w:rPr>
                      <w:rFonts w:ascii="ALFABET98" w:hAnsi="ALFABET98"/>
                    </w:rPr>
                    <w:t xml:space="preserve">Yandaki noktalı kâğıtta </w:t>
                  </w:r>
                  <w:r w:rsidRPr="00952E9D">
                    <w:rPr>
                      <w:rFonts w:ascii="ALFABET98" w:hAnsi="ALFABET98"/>
                      <w:b/>
                      <w:u w:val="single"/>
                    </w:rPr>
                    <w:t>hangi üç noktayı</w:t>
                  </w:r>
                  <w:r w:rsidRPr="001B034C">
                    <w:rPr>
                      <w:rFonts w:ascii="ALFABET98" w:hAnsi="ALFABET98"/>
                    </w:rPr>
                    <w:t xml:space="preserve"> birleştirerek bir </w:t>
                  </w:r>
                  <w:r w:rsidRPr="00814E6A">
                    <w:rPr>
                      <w:rFonts w:ascii="ALFABET98" w:hAnsi="ALFABET98"/>
                      <w:b/>
                      <w:u w:val="single"/>
                    </w:rPr>
                    <w:t>dik açılı üçgen</w:t>
                  </w:r>
                  <w:r w:rsidRPr="001B034C">
                    <w:rPr>
                      <w:rFonts w:ascii="ALFABET98" w:hAnsi="ALFABET98"/>
                    </w:rPr>
                    <w:t xml:space="preserve"> oluşturabiliriz?</w:t>
                  </w:r>
                </w:p>
              </w:txbxContent>
            </v:textbox>
          </v:roundrect>
        </w:pict>
      </w:r>
    </w:p>
    <w:p w:rsidR="008D393A" w:rsidRDefault="008D393A" w:rsidP="00807EAC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13" o:spid="_x0000_s1029" type="#_x0000_t75" style="position:absolute;margin-left:261pt;margin-top:90.7pt;width:278.25pt;height:49.5pt;z-index:-251649024;visibility:visible">
            <v:imagedata r:id="rId6" o:title="" croptop="24485f" cropbottom="32596f" cropleft="12372f" cropright="20611f"/>
          </v:shape>
        </w:pict>
      </w:r>
      <w:r w:rsidRPr="006A183C">
        <w:rPr>
          <w:rFonts w:ascii="ALFABET98" w:hAnsi="ALFABET98"/>
          <w:noProof/>
          <w:sz w:val="24"/>
          <w:szCs w:val="24"/>
          <w:lang w:eastAsia="tr-TR"/>
        </w:rPr>
        <w:pict>
          <v:shape id="Resim 6" o:spid="_x0000_i1026" type="#_x0000_t75" style="width:125.25pt;height:97.5pt;visibility:visible">
            <v:imagedata r:id="rId7" o:title=""/>
          </v:shape>
        </w:pict>
      </w:r>
    </w:p>
    <w:p w:rsidR="008D393A" w:rsidRDefault="008D393A" w:rsidP="00356F56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356F56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A)   K, L, N               B)   K, L, O  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C)   L, M, N               D)  L, N, O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6)               </w:t>
      </w:r>
      <w:r w:rsidRPr="006A183C">
        <w:rPr>
          <w:rFonts w:ascii="ALFABET98" w:hAnsi="ALFABET98"/>
          <w:noProof/>
          <w:sz w:val="24"/>
          <w:szCs w:val="24"/>
          <w:lang w:eastAsia="tr-TR"/>
        </w:rPr>
        <w:pict>
          <v:shape id="Resim 15" o:spid="_x0000_i1027" type="#_x0000_t75" style="width:65.25pt;height:68.25pt;visibility:visible">
            <v:imagedata r:id="rId8" o:title=""/>
          </v:shape>
        </w:pic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6A183C">
        <w:rPr>
          <w:rFonts w:ascii="ALFABET98" w:hAnsi="ALFABET98"/>
          <w:noProof/>
          <w:sz w:val="24"/>
          <w:szCs w:val="24"/>
          <w:lang w:eastAsia="tr-TR"/>
        </w:rPr>
        <w:pict>
          <v:shape id="Resim 14" o:spid="_x0000_i1028" type="#_x0000_t75" style="width:255pt;height:30.75pt;visibility:visible">
            <v:imagedata r:id="rId9" o:title=""/>
          </v:shape>
        </w:pict>
      </w:r>
    </w:p>
    <w:p w:rsidR="008D393A" w:rsidRDefault="008D393A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A) dik üçgen             B) eşkenar üçgen</w:t>
      </w:r>
    </w:p>
    <w:p w:rsidR="008D393A" w:rsidRDefault="008D393A" w:rsidP="00356F56">
      <w:pPr>
        <w:spacing w:after="0"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C) ikizkenar üçgen       D) çeşitkenar üçgen</w:t>
      </w:r>
    </w:p>
    <w:p w:rsidR="008D393A" w:rsidRDefault="008D393A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190.65pt;margin-top:13.45pt;width:46.5pt;height:46.1pt;z-index:251653120" strokecolor="#00b050" strokeweight="2.25pt"/>
        </w:pict>
      </w:r>
      <w:r>
        <w:rPr>
          <w:rFonts w:ascii="ALFABET98" w:hAnsi="ALFABET98"/>
          <w:sz w:val="24"/>
          <w:szCs w:val="24"/>
        </w:rPr>
        <w:t>7) Aşağıdakilerden hangisinin köşegeni yoktur?</w:t>
      </w:r>
    </w:p>
    <w:p w:rsidR="008D393A" w:rsidRDefault="008D393A" w:rsidP="00634041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41.9pt;margin-top:8.5pt;width:35.25pt;height:31.5pt;z-index:251652096" strokecolor="#ff7c80" strokeweight="2.25pt">
            <v:textbox>
              <w:txbxContent>
                <w:p w:rsidR="008D393A" w:rsidRDefault="008D393A"/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75.25pt;margin-top:3.25pt;width:40.4pt;height:31.5pt;z-index:251651072" strokecolor="#2e74b5" strokeweight="2.25pt"/>
        </w:pict>
      </w:r>
      <w:r>
        <w:rPr>
          <w:noProof/>
          <w:lang w:eastAsia="tr-TR"/>
        </w:rPr>
        <w:pict>
          <v:rect id="_x0000_s1033" style="position:absolute;margin-left:3.5pt;margin-top:8.5pt;width:54.4pt;height:24.35pt;z-index:251650048" strokecolor="red" strokeweight="2.25pt"/>
        </w:pict>
      </w:r>
    </w:p>
    <w:p w:rsidR="008D393A" w:rsidRDefault="008D393A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63404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A)            B)            C)           D)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_x0000_s1034" type="#_x0000_t202" style="position:absolute;margin-left:-5.65pt;margin-top:3.4pt;width:26.05pt;height:25pt;z-index:251654144" strokecolor="white">
            <v:textbox>
              <w:txbxContent>
                <w:p w:rsidR="008D393A" w:rsidRPr="007F462C" w:rsidRDefault="008D393A" w:rsidP="0016751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 </w:t>
      </w:r>
      <w:r w:rsidRPr="006A183C">
        <w:rPr>
          <w:rFonts w:ascii="ALFABET98" w:hAnsi="ALFABET98"/>
          <w:noProof/>
          <w:sz w:val="24"/>
          <w:szCs w:val="24"/>
          <w:lang w:eastAsia="tr-TR"/>
        </w:rPr>
        <w:pict>
          <v:shape id="Resim 21" o:spid="_x0000_i1029" type="#_x0000_t75" style="width:183pt;height:120.75pt;visibility:visible">
            <v:imagedata r:id="rId10" o:title=""/>
          </v:shape>
        </w:pict>
      </w:r>
    </w:p>
    <w:p w:rsidR="008D393A" w:rsidRDefault="008D393A" w:rsidP="001A5AF5">
      <w:pPr>
        <w:spacing w:line="240" w:lineRule="auto"/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</w:rPr>
        <w:t xml:space="preserve"> </w:t>
      </w:r>
      <w:r>
        <w:rPr>
          <w:noProof/>
          <w:lang w:eastAsia="tr-TR"/>
        </w:rPr>
        <w:pict>
          <v:shape id="_x0000_s1035" type="#_x0000_t202" style="position:absolute;margin-left:-5.65pt;margin-top:2.8pt;width:54.4pt;height:25pt;z-index:251655168;mso-position-horizontal-relative:text;mso-position-vertical-relative:text" strokecolor="white">
            <v:textbox>
              <w:txbxContent>
                <w:p w:rsidR="008D393A" w:rsidRPr="007F462C" w:rsidRDefault="008D393A" w:rsidP="005D737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9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 w:rsidRPr="006A183C">
        <w:rPr>
          <w:rFonts w:ascii="ALFABET98" w:hAnsi="ALFABET98"/>
          <w:noProof/>
          <w:sz w:val="24"/>
          <w:szCs w:val="24"/>
          <w:lang w:eastAsia="tr-TR"/>
        </w:rPr>
        <w:pict>
          <v:shape id="Resim 24" o:spid="_x0000_i1030" type="#_x0000_t75" style="width:181.5pt;height:183pt;visibility:visible">
            <v:imagedata r:id="rId11" o:title=""/>
          </v:shape>
        </w:pic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_x0000_s1036" type="#_x0000_t202" style="position:absolute;margin-left:-.25pt;margin-top:10pt;width:33.4pt;height:25pt;z-index:251656192" strokecolor="white">
            <v:textbox>
              <w:txbxContent>
                <w:p w:rsidR="008D393A" w:rsidRPr="007F462C" w:rsidRDefault="008D393A" w:rsidP="00E304C2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</w:rPr>
        <w:t xml:space="preserve">          </w:t>
      </w:r>
      <w:r w:rsidRPr="00007E62">
        <w:rPr>
          <w:rFonts w:ascii="ALFABET98" w:hAnsi="ALFABET98"/>
          <w:b/>
        </w:rPr>
        <w:t xml:space="preserve">Aşağıdaki şekillerden hangisinin simetri doğrusu </w:t>
      </w:r>
      <w:r>
        <w:rPr>
          <w:rFonts w:ascii="ALFABET98" w:hAnsi="ALFABET98"/>
          <w:b/>
        </w:rPr>
        <w:t xml:space="preserve">    </w:t>
      </w:r>
      <w:r w:rsidRPr="00007E62">
        <w:rPr>
          <w:rFonts w:ascii="ALFABET98" w:hAnsi="ALFABET98"/>
          <w:b/>
        </w:rPr>
        <w:t>en fazladır?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1A5AF5">
      <w:pPr>
        <w:spacing w:line="240" w:lineRule="auto"/>
        <w:rPr>
          <w:rFonts w:ascii="ALFABET98" w:hAnsi="ALFABET98"/>
          <w:noProof/>
          <w:sz w:val="24"/>
          <w:szCs w:val="24"/>
          <w:lang w:eastAsia="tr-TR"/>
        </w:rPr>
      </w:pP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 id="Resim 22" o:spid="_x0000_s1037" type="#_x0000_t75" style="position:absolute;margin-left:39.9pt;margin-top:2.4pt;width:175.5pt;height:82.5pt;z-index:-251651072;visibility:visible">
            <v:imagedata r:id="rId12" o:title="" cropbottom="13289f"/>
          </v:shape>
        </w:pict>
      </w:r>
      <w:r>
        <w:rPr>
          <w:noProof/>
          <w:lang w:eastAsia="tr-TR"/>
        </w:rPr>
        <w:pict>
          <v:shape id="_x0000_s1038" type="#_x0000_t202" style="position:absolute;margin-left:-.25pt;margin-top:-5.5pt;width:38.65pt;height:25pt;z-index:251657216" strokecolor="white">
            <v:textbox>
              <w:txbxContent>
                <w:p w:rsidR="008D393A" w:rsidRPr="007F462C" w:rsidRDefault="008D393A" w:rsidP="00D8293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11</w:t>
                  </w:r>
                  <w:r w:rsidRPr="007F462C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szCs w:val="24"/>
        </w:rPr>
        <w:t xml:space="preserve">         </w:t>
      </w: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1A5AF5">
      <w:pPr>
        <w:spacing w:line="240" w:lineRule="auto"/>
        <w:rPr>
          <w:rFonts w:ascii="ALFABET98" w:hAnsi="ALFABET98"/>
          <w:sz w:val="24"/>
          <w:szCs w:val="24"/>
        </w:rPr>
      </w:pPr>
    </w:p>
    <w:p w:rsidR="008D393A" w:rsidRDefault="008D393A" w:rsidP="00593DD9">
      <w:pPr>
        <w:spacing w:line="240" w:lineRule="auto"/>
        <w:rPr>
          <w:rFonts w:ascii="ALFABET98" w:hAnsi="ALFABET98"/>
        </w:rPr>
      </w:pPr>
      <w:r>
        <w:rPr>
          <w:noProof/>
          <w:lang w:eastAsia="tr-TR"/>
        </w:rPr>
        <w:pict>
          <v:shape id="_x0000_s1039" type="#_x0000_t202" style="position:absolute;margin-left:-7.9pt;margin-top:1.5pt;width:39.75pt;height:24pt;z-index:251658240" strokecolor="white">
            <v:textbox>
              <w:txbxContent>
                <w:p w:rsidR="008D393A" w:rsidRPr="00750507" w:rsidRDefault="008D393A">
                  <w:pPr>
                    <w:rPr>
                      <w:b/>
                      <w:sz w:val="24"/>
                      <w:szCs w:val="24"/>
                    </w:rPr>
                  </w:pPr>
                  <w:r w:rsidRPr="00750507">
                    <w:rPr>
                      <w:rFonts w:ascii="ALFABET98" w:hAnsi="ALFABET98" w:cs="Arial"/>
                      <w:b/>
                      <w:bCs/>
                      <w:sz w:val="24"/>
                      <w:szCs w:val="24"/>
                    </w:rPr>
                    <w:t>12)</w:t>
                  </w:r>
                </w:p>
              </w:txbxContent>
            </v:textbox>
          </v:shape>
        </w:pict>
      </w:r>
      <w:r>
        <w:rPr>
          <w:rFonts w:ascii="ALFABET98" w:hAnsi="ALFABET98"/>
        </w:rPr>
        <w:t xml:space="preserve">           </w:t>
      </w:r>
      <w:r w:rsidRPr="006A183C">
        <w:rPr>
          <w:rFonts w:ascii="ALFABET98" w:hAnsi="ALFABET98"/>
          <w:noProof/>
          <w:lang w:eastAsia="tr-TR"/>
        </w:rPr>
        <w:pict>
          <v:shape id="Resim 29" o:spid="_x0000_i1031" type="#_x0000_t75" style="width:183pt;height:78.75pt;visibility:visible">
            <v:imagedata r:id="rId13" o:title=""/>
          </v:shape>
        </w:pict>
      </w:r>
    </w:p>
    <w:p w:rsidR="008D393A" w:rsidRDefault="008D393A" w:rsidP="00814E6A">
      <w:pPr>
        <w:spacing w:after="0" w:line="276" w:lineRule="auto"/>
        <w:rPr>
          <w:rFonts w:ascii="ALFABET98" w:hAnsi="ALFABET98"/>
        </w:rPr>
      </w:pPr>
    </w:p>
    <w:p w:rsidR="008D393A" w:rsidRDefault="008D393A" w:rsidP="00F669B0">
      <w:pPr>
        <w:spacing w:line="276" w:lineRule="auto"/>
        <w:rPr>
          <w:rFonts w:ascii="ALFABET98" w:hAnsi="ALFABET98"/>
        </w:rPr>
      </w:pPr>
    </w:p>
    <w:p w:rsidR="008D393A" w:rsidRDefault="008D393A" w:rsidP="00F669B0">
      <w:pPr>
        <w:spacing w:line="276" w:lineRule="auto"/>
        <w:rPr>
          <w:rFonts w:ascii="ALFABET98" w:hAnsi="ALFABET98"/>
        </w:rPr>
      </w:pPr>
      <w:r>
        <w:rPr>
          <w:noProof/>
          <w:lang w:eastAsia="tr-TR"/>
        </w:rPr>
        <w:pict>
          <v:shape id="Resim 25" o:spid="_x0000_s1040" type="#_x0000_t75" style="position:absolute;margin-left:30pt;margin-top:23.7pt;width:198pt;height:63.75pt;z-index:-251650048;visibility:visible">
            <v:imagedata r:id="rId14" o:title="" cropbottom="18273f"/>
          </v:shape>
        </w:pict>
      </w:r>
    </w:p>
    <w:p w:rsidR="008D393A" w:rsidRDefault="008D393A" w:rsidP="00F669B0">
      <w:pPr>
        <w:spacing w:line="276" w:lineRule="auto"/>
        <w:rPr>
          <w:rFonts w:ascii="ALFABET98" w:hAnsi="ALFABET98"/>
        </w:rPr>
      </w:pPr>
      <w:r w:rsidRPr="00750507">
        <w:rPr>
          <w:rFonts w:ascii="ALFABET98" w:hAnsi="ALFABET98"/>
          <w:b/>
        </w:rPr>
        <w:t xml:space="preserve"> </w:t>
      </w:r>
      <w:r>
        <w:rPr>
          <w:rFonts w:ascii="ALFABET98" w:hAnsi="ALFABET98"/>
          <w:b/>
        </w:rPr>
        <w:t>13</w:t>
      </w:r>
      <w:r w:rsidRPr="00750507">
        <w:rPr>
          <w:rFonts w:ascii="ALFABET98" w:hAnsi="ALFABET98"/>
          <w:b/>
        </w:rPr>
        <w:t xml:space="preserve">) </w:t>
      </w:r>
    </w:p>
    <w:p w:rsidR="008D393A" w:rsidRDefault="008D393A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</w:p>
    <w:p w:rsidR="008D393A" w:rsidRDefault="008D393A" w:rsidP="00F669B0">
      <w:pPr>
        <w:spacing w:line="276" w:lineRule="auto"/>
        <w:rPr>
          <w:rFonts w:ascii="ALFABET98" w:hAnsi="ALFABET98"/>
        </w:rPr>
      </w:pPr>
    </w:p>
    <w:p w:rsidR="008D393A" w:rsidRDefault="008D393A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</w:p>
    <w:p w:rsidR="008D393A" w:rsidRDefault="008D393A" w:rsidP="00F669B0">
      <w:pPr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</w:p>
    <w:p w:rsidR="008D393A" w:rsidRPr="00750507" w:rsidRDefault="008D393A" w:rsidP="00F669B0">
      <w:pPr>
        <w:spacing w:line="276" w:lineRule="auto"/>
        <w:rPr>
          <w:rFonts w:ascii="ALFABET98" w:hAnsi="ALFABET98"/>
          <w:b/>
        </w:rPr>
      </w:pPr>
      <w:r>
        <w:rPr>
          <w:rFonts w:ascii="ALFABET98" w:hAnsi="ALFABET98"/>
          <w:b/>
        </w:rPr>
        <w:t>14</w:t>
      </w:r>
      <w:r w:rsidRPr="00750507">
        <w:rPr>
          <w:rFonts w:ascii="ALFABET98" w:hAnsi="ALFABET98"/>
          <w:b/>
        </w:rPr>
        <w:t xml:space="preserve"> )Aşağıdaki üçgenleri açılarına göre sınıflandırınız.</w:t>
      </w:r>
    </w:p>
    <w:p w:rsidR="008D393A" w:rsidRDefault="008D393A" w:rsidP="003B24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Pr="00A3302E">
        <w:rPr>
          <w:rFonts w:ascii="Comic Sans MS" w:hAnsi="Comic Sans MS"/>
          <w:sz w:val="20"/>
          <w:szCs w:val="20"/>
        </w:rPr>
        <w:t xml:space="preserve">s(A)=25     s(B)=55     s(C)=110 olan üçgen </w:t>
      </w:r>
    </w:p>
    <w:p w:rsidR="008D393A" w:rsidRPr="00A3302E" w:rsidRDefault="008D393A" w:rsidP="003B24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</w:t>
      </w:r>
      <w:r w:rsidRPr="00A3302E">
        <w:rPr>
          <w:rFonts w:ascii="Comic Sans MS" w:hAnsi="Comic Sans MS"/>
          <w:sz w:val="20"/>
          <w:szCs w:val="20"/>
        </w:rPr>
        <w:t>………….. açılı üçgendir.</w:t>
      </w:r>
    </w:p>
    <w:p w:rsidR="008D393A" w:rsidRDefault="008D393A" w:rsidP="003B2481">
      <w:pPr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s(D)=40      s(E)=90     s(F)=50 olan üçgen</w:t>
      </w:r>
    </w:p>
    <w:p w:rsidR="008D393A" w:rsidRPr="00A3302E" w:rsidRDefault="008D393A" w:rsidP="003B24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A3302E">
        <w:rPr>
          <w:rFonts w:ascii="Comic Sans MS" w:hAnsi="Comic Sans MS"/>
          <w:sz w:val="20"/>
          <w:szCs w:val="20"/>
        </w:rPr>
        <w:t xml:space="preserve"> ……………. açılı üçgendir.</w:t>
      </w:r>
    </w:p>
    <w:p w:rsidR="008D393A" w:rsidRDefault="008D393A" w:rsidP="003B2481">
      <w:pPr>
        <w:spacing w:line="276" w:lineRule="auto"/>
        <w:rPr>
          <w:rFonts w:ascii="Comic Sans MS" w:hAnsi="Comic Sans MS"/>
          <w:sz w:val="20"/>
          <w:szCs w:val="20"/>
        </w:rPr>
      </w:pPr>
      <w:r w:rsidRPr="00A3302E">
        <w:rPr>
          <w:rFonts w:ascii="Comic Sans MS" w:hAnsi="Comic Sans MS"/>
          <w:sz w:val="20"/>
          <w:szCs w:val="20"/>
        </w:rPr>
        <w:t xml:space="preserve">    S(G)=35      s(H)=70    s(J)=75 olan üçgen </w:t>
      </w:r>
    </w:p>
    <w:p w:rsidR="008D393A" w:rsidRDefault="008D393A" w:rsidP="003B2481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A3302E">
        <w:rPr>
          <w:rFonts w:ascii="Comic Sans MS" w:hAnsi="Comic Sans MS"/>
          <w:sz w:val="20"/>
          <w:szCs w:val="20"/>
        </w:rPr>
        <w:t>…………… açılı üçgendir.</w:t>
      </w:r>
    </w:p>
    <w:p w:rsidR="008D393A" w:rsidRDefault="008D393A" w:rsidP="003B2481">
      <w:pPr>
        <w:spacing w:line="276" w:lineRule="auto"/>
        <w:rPr>
          <w:rFonts w:ascii="Comic Sans MS" w:hAnsi="Comic Sans MS"/>
          <w:sz w:val="20"/>
          <w:szCs w:val="20"/>
        </w:rPr>
      </w:pPr>
    </w:p>
    <w:p w:rsidR="008D393A" w:rsidRPr="00007E62" w:rsidRDefault="008D393A" w:rsidP="003B2481">
      <w:pPr>
        <w:spacing w:line="276" w:lineRule="auto"/>
        <w:rPr>
          <w:b/>
          <w:noProof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007E62">
        <w:rPr>
          <w:rFonts w:ascii="Comic Sans MS" w:hAnsi="Comic Sans MS"/>
          <w:b/>
          <w:sz w:val="20"/>
          <w:szCs w:val="20"/>
        </w:rPr>
        <w:t>)</w:t>
      </w:r>
      <w:r w:rsidRPr="00007E62">
        <w:rPr>
          <w:b/>
          <w:noProof/>
          <w:lang w:eastAsia="tr-TR"/>
        </w:rPr>
        <w:t xml:space="preserve"> Aşağıdaki tabloda verilen üçgenleri kenar uzunluklarına göre sınıflandırınız.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 w:rsidRPr="00F733B1">
        <w:rPr>
          <w:noProof/>
          <w:lang w:eastAsia="tr-TR"/>
        </w:rPr>
        <w:pict>
          <v:shape id="Resim 1" o:spid="_x0000_i1032" type="#_x0000_t75" style="width:220.5pt;height:90.75pt;visibility:visible">
            <v:imagedata r:id="rId15" o:title="" croptop="34259f" cropbottom="20311f" cropleft="30853f" cropright="18145f"/>
          </v:shape>
        </w:pict>
      </w:r>
    </w:p>
    <w:p w:rsidR="008D393A" w:rsidRPr="00750507" w:rsidRDefault="008D393A" w:rsidP="00BC6C3B">
      <w:pPr>
        <w:spacing w:line="276" w:lineRule="auto"/>
        <w:rPr>
          <w:rFonts w:ascii="ALFABET98" w:hAnsi="ALFABET98"/>
          <w:b/>
        </w:rPr>
      </w:pPr>
      <w:r>
        <w:rPr>
          <w:noProof/>
          <w:lang w:eastAsia="tr-TR"/>
        </w:rPr>
        <w:pict>
          <v:shape id="Resim 31" o:spid="_x0000_s1041" type="#_x0000_t75" style="position:absolute;margin-left:30pt;margin-top:17.3pt;width:159pt;height:90.75pt;z-index:251659264;visibility:visible">
            <v:imagedata r:id="rId16" o:title=""/>
          </v:shape>
        </w:pict>
      </w:r>
      <w:r w:rsidRPr="00007E62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6</w:t>
      </w:r>
      <w:r w:rsidRPr="00007E62">
        <w:rPr>
          <w:rFonts w:ascii="ALFABET98" w:hAnsi="ALFABET98"/>
          <w:b/>
        </w:rPr>
        <w:t>-</w:t>
      </w:r>
      <w:r w:rsidRPr="00BC6C3B">
        <w:rPr>
          <w:rFonts w:ascii="ALFABET98" w:hAnsi="ALFABET98"/>
          <w:b/>
        </w:rPr>
        <w:t xml:space="preserve"> </w:t>
      </w:r>
      <w:r w:rsidRPr="00750507">
        <w:rPr>
          <w:rFonts w:ascii="ALFABET98" w:hAnsi="ALFABET98"/>
          <w:b/>
        </w:rPr>
        <w:t xml:space="preserve">Alttaki şeklin doğruya göre simetriğini çiziniz  </w:t>
      </w:r>
    </w:p>
    <w:p w:rsidR="008D393A" w:rsidRPr="00007E62" w:rsidRDefault="008D393A" w:rsidP="003B2481">
      <w:pPr>
        <w:spacing w:line="276" w:lineRule="auto"/>
        <w:rPr>
          <w:b/>
          <w:noProof/>
          <w:lang w:eastAsia="tr-TR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1.75pt;margin-top:41.65pt;width:35pt;height:61.65pt;flip:y;z-index:251661312" o:connectortype="straight">
            <v:stroke endarrow="block"/>
          </v:shape>
        </w:pict>
      </w:r>
      <w:r>
        <w:rPr>
          <w:rFonts w:ascii="Times New Roman" w:hAnsi="Times New Roman"/>
          <w:b/>
          <w:sz w:val="26"/>
          <w:szCs w:val="26"/>
        </w:rPr>
        <w:t xml:space="preserve">17) </w:t>
      </w:r>
      <w:r w:rsidRPr="00792898">
        <w:rPr>
          <w:rFonts w:ascii="Times New Roman" w:hAnsi="Times New Roman"/>
          <w:b/>
          <w:sz w:val="26"/>
          <w:szCs w:val="26"/>
        </w:rPr>
        <w:t>Aşağıda çizilmiş olan aç</w:t>
      </w:r>
      <w:r>
        <w:rPr>
          <w:rFonts w:ascii="Times New Roman" w:hAnsi="Times New Roman"/>
          <w:b/>
          <w:sz w:val="26"/>
          <w:szCs w:val="26"/>
        </w:rPr>
        <w:t>ı</w:t>
      </w:r>
      <w:r w:rsidRPr="00792898">
        <w:rPr>
          <w:rFonts w:ascii="Times New Roman" w:hAnsi="Times New Roman"/>
          <w:b/>
          <w:sz w:val="26"/>
          <w:szCs w:val="26"/>
        </w:rPr>
        <w:t>ları açıölçer ile ölçerek ölçülerini yazınız.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8D393A" w:rsidRDefault="008D393A" w:rsidP="003B2481">
      <w:pPr>
        <w:spacing w:line="276" w:lineRule="auto"/>
        <w:rPr>
          <w:rFonts w:ascii="ALFABET98" w:hAnsi="ALFABET98"/>
        </w:rPr>
      </w:pPr>
      <w:r>
        <w:rPr>
          <w:noProof/>
          <w:lang w:eastAsia="tr-TR"/>
        </w:rPr>
        <w:pict>
          <v:shape id="_x0000_s1043" type="#_x0000_t32" style="position:absolute;margin-left:81.45pt;margin-top:6.45pt;width:61.85pt;height:48.25pt;flip:x y;z-index:251664384" o:connectortype="straight">
            <v:stroke endarrow="block"/>
          </v:shape>
        </w:pict>
      </w:r>
    </w:p>
    <w:p w:rsidR="008D393A" w:rsidRDefault="008D393A" w:rsidP="003B2481">
      <w:pPr>
        <w:spacing w:line="276" w:lineRule="auto"/>
        <w:rPr>
          <w:rFonts w:ascii="ALFABET98" w:hAnsi="ALFABET98"/>
        </w:rPr>
      </w:pPr>
      <w:r>
        <w:rPr>
          <w:noProof/>
          <w:lang w:eastAsia="tr-TR"/>
        </w:rPr>
        <w:pict>
          <v:shape id="_x0000_s1044" type="#_x0000_t32" style="position:absolute;margin-left:12.7pt;margin-top:9.3pt;width:67.25pt;height:26.5pt;flip:y;z-index:251662336" o:connectortype="straight">
            <v:stroke endarrow="block"/>
          </v:shape>
        </w:pict>
      </w:r>
    </w:p>
    <w:p w:rsidR="008D393A" w:rsidRDefault="008D393A" w:rsidP="003B2481">
      <w:pPr>
        <w:spacing w:line="276" w:lineRule="auto"/>
        <w:rPr>
          <w:rFonts w:ascii="ALFABET98" w:hAnsi="ALFABET98"/>
        </w:rPr>
      </w:pPr>
      <w:r>
        <w:rPr>
          <w:noProof/>
          <w:lang w:eastAsia="tr-TR"/>
        </w:rPr>
        <w:pict>
          <v:shape id="_x0000_s1045" type="#_x0000_t32" style="position:absolute;margin-left:143.3pt;margin-top:4.5pt;width:81.5pt;height:0;z-index:251663360" o:connectortype="straight">
            <v:stroke endarrow="block"/>
          </v:shape>
        </w:pict>
      </w: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  <w:r>
        <w:rPr>
          <w:rFonts w:ascii="ALFABET98" w:hAnsi="ALFABET98"/>
        </w:rPr>
        <w:t xml:space="preserve">18) </w:t>
      </w:r>
      <w:r w:rsidRPr="00792898">
        <w:rPr>
          <w:rFonts w:ascii="Times New Roman" w:hAnsi="Times New Roman"/>
          <w:b/>
          <w:sz w:val="26"/>
          <w:szCs w:val="26"/>
        </w:rPr>
        <w:t xml:space="preserve">Aşağıda adı ve ölçüleri verilmiş olan açıları, açıölçer kullanarak </w:t>
      </w:r>
      <w:r w:rsidRPr="000A10F7">
        <w:rPr>
          <w:rFonts w:ascii="Times New Roman" w:hAnsi="Times New Roman"/>
          <w:b/>
          <w:sz w:val="26"/>
          <w:szCs w:val="26"/>
        </w:rPr>
        <w:t>çiziniz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  <w:r w:rsidRPr="00347D5F">
        <w:rPr>
          <w:rFonts w:ascii="Times New Roman" w:hAnsi="Times New Roman"/>
          <w:b/>
          <w:sz w:val="26"/>
          <w:szCs w:val="26"/>
        </w:rPr>
        <w:t>70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ADC açısı</w:t>
      </w: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8D393A" w:rsidRDefault="008D393A" w:rsidP="003B2481">
      <w:pPr>
        <w:spacing w:line="276" w:lineRule="auto"/>
        <w:rPr>
          <w:rFonts w:ascii="Times New Roman" w:hAnsi="Times New Roman"/>
          <w:b/>
          <w:sz w:val="26"/>
          <w:szCs w:val="26"/>
        </w:rPr>
      </w:pPr>
      <w:r w:rsidRPr="00347D5F">
        <w:rPr>
          <w:rFonts w:ascii="Times New Roman" w:hAnsi="Times New Roman"/>
          <w:b/>
          <w:sz w:val="26"/>
          <w:szCs w:val="26"/>
        </w:rPr>
        <w:t>125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 KLM açısı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Default="008D393A" w:rsidP="003B2481">
      <w:pPr>
        <w:spacing w:line="276" w:lineRule="auto"/>
        <w:rPr>
          <w:rFonts w:ascii="ALFABET98" w:hAnsi="ALFABET98"/>
        </w:rPr>
      </w:pPr>
    </w:p>
    <w:p w:rsidR="008D393A" w:rsidRPr="00347B26" w:rsidRDefault="008D393A" w:rsidP="00347B26">
      <w:pPr>
        <w:autoSpaceDE w:val="0"/>
        <w:autoSpaceDN w:val="0"/>
        <w:adjustRightInd w:val="0"/>
        <w:spacing w:after="0" w:line="240" w:lineRule="auto"/>
        <w:rPr>
          <w:rFonts w:eastAsia="HelveticaT" w:cs="HelveticaT"/>
          <w:b/>
          <w:sz w:val="24"/>
          <w:szCs w:val="24"/>
        </w:rPr>
      </w:pPr>
      <w:r>
        <w:rPr>
          <w:rFonts w:ascii="ALFABET98" w:hAnsi="ALFABET98"/>
          <w:b/>
        </w:rPr>
        <w:t>19</w:t>
      </w:r>
      <w:r w:rsidRPr="00007E62">
        <w:rPr>
          <w:rFonts w:ascii="ALFABET98" w:hAnsi="ALFABET98"/>
          <w:b/>
        </w:rPr>
        <w:t xml:space="preserve">) </w:t>
      </w:r>
      <w:r w:rsidRPr="00347B26">
        <w:rPr>
          <w:rFonts w:eastAsia="HelveticaT" w:cs="HelveticaT"/>
          <w:b/>
          <w:sz w:val="24"/>
          <w:szCs w:val="24"/>
        </w:rPr>
        <w:t>Kare ve dikdö</w:t>
      </w:r>
      <w:r>
        <w:rPr>
          <w:rFonts w:eastAsia="HelveticaT" w:cs="HelveticaT"/>
          <w:b/>
          <w:sz w:val="24"/>
          <w:szCs w:val="24"/>
        </w:rPr>
        <w:t>rtgenin ö</w:t>
      </w:r>
      <w:r w:rsidRPr="00347B26">
        <w:rPr>
          <w:rFonts w:eastAsia="HelveticaT" w:cs="HelveticaT"/>
          <w:b/>
          <w:sz w:val="24"/>
          <w:szCs w:val="24"/>
        </w:rPr>
        <w:t>zelliklerini</w:t>
      </w:r>
    </w:p>
    <w:p w:rsidR="008D393A" w:rsidRDefault="008D393A" w:rsidP="00347B26">
      <w:pPr>
        <w:spacing w:line="276" w:lineRule="auto"/>
        <w:rPr>
          <w:rFonts w:ascii="ALFABET98" w:hAnsi="ALFABET98"/>
          <w:b/>
        </w:rPr>
      </w:pPr>
      <w:r w:rsidRPr="00347B26">
        <w:rPr>
          <w:rFonts w:eastAsia="HelveticaT" w:cs="HelveticaT"/>
          <w:b/>
          <w:sz w:val="24"/>
          <w:szCs w:val="24"/>
        </w:rPr>
        <w:t>düşünerek tabloda uygun yerlere “tik ” işaretini koyunuz</w:t>
      </w:r>
      <w:r w:rsidRPr="00347B26">
        <w:rPr>
          <w:b/>
        </w:rPr>
        <w:t>.</w:t>
      </w:r>
      <w:r>
        <w:rPr>
          <w:rFonts w:ascii="ALFABET98" w:hAnsi="ALFABET98"/>
          <w:b/>
        </w:rPr>
        <w:t xml:space="preserve"> 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 w:rsidRPr="00F733B1">
        <w:rPr>
          <w:noProof/>
          <w:lang w:eastAsia="tr-TR"/>
        </w:rPr>
        <w:pict>
          <v:shape id="_x0000_i1033" type="#_x0000_t75" style="width:237.75pt;height:66pt;visibility:visible">
            <v:imagedata r:id="rId17" o:title="" croptop="23069f" cropbottom="27487f" cropleft="15541f" cropright="13855f"/>
          </v:shape>
        </w:pic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>
        <w:rPr>
          <w:noProof/>
          <w:lang w:eastAsia="tr-TR"/>
        </w:rPr>
        <w:t>1.soru= 8 puan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>
        <w:rPr>
          <w:noProof/>
          <w:lang w:eastAsia="tr-TR"/>
        </w:rPr>
        <w:t>2-3-4-5-6-7-8-9-10. sorular = (9x4= 36 puan)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>
        <w:rPr>
          <w:noProof/>
          <w:lang w:eastAsia="tr-TR"/>
        </w:rPr>
        <w:t xml:space="preserve">14-15 soru = (2x3=6 puan)     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>
        <w:rPr>
          <w:noProof/>
          <w:lang w:eastAsia="tr-TR"/>
        </w:rPr>
        <w:t>11-12-13.sorular (3x7 = 21 Puan)</w:t>
      </w:r>
    </w:p>
    <w:p w:rsidR="008D393A" w:rsidRDefault="008D393A" w:rsidP="003B2481">
      <w:pPr>
        <w:spacing w:line="276" w:lineRule="auto"/>
        <w:rPr>
          <w:noProof/>
          <w:lang w:eastAsia="tr-TR"/>
        </w:rPr>
      </w:pPr>
      <w:r>
        <w:rPr>
          <w:noProof/>
          <w:lang w:eastAsia="tr-TR"/>
        </w:rPr>
        <w:t>16.soru =(5 puan)       17.-18. = (2x10 = 20 puan)</w:t>
      </w:r>
    </w:p>
    <w:p w:rsidR="008D393A" w:rsidRPr="00007E62" w:rsidRDefault="008D393A" w:rsidP="003B2481">
      <w:pPr>
        <w:spacing w:line="276" w:lineRule="auto"/>
        <w:rPr>
          <w:rFonts w:ascii="ALFABET98" w:hAnsi="ALFABET98"/>
          <w:b/>
        </w:rPr>
      </w:pPr>
      <w:r>
        <w:rPr>
          <w:noProof/>
          <w:lang w:eastAsia="tr-TR"/>
        </w:rPr>
        <w:t>19. soru = 4 puan</w:t>
      </w:r>
    </w:p>
    <w:sectPr w:rsidR="008D393A" w:rsidRPr="00007E62" w:rsidSect="00814E6A">
      <w:type w:val="continuous"/>
      <w:pgSz w:w="11906" w:h="16838"/>
      <w:pgMar w:top="720" w:right="424" w:bottom="720" w:left="720" w:header="708" w:footer="708" w:gutter="0"/>
      <w:pgBorders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num="2" w:sep="1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FA3"/>
    <w:multiLevelType w:val="hybridMultilevel"/>
    <w:tmpl w:val="B24C83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AF5"/>
    <w:rsid w:val="00007E62"/>
    <w:rsid w:val="00063F58"/>
    <w:rsid w:val="000839DC"/>
    <w:rsid w:val="000A10F7"/>
    <w:rsid w:val="000C49EC"/>
    <w:rsid w:val="000D0D09"/>
    <w:rsid w:val="000D7B59"/>
    <w:rsid w:val="0016751E"/>
    <w:rsid w:val="001A5AF5"/>
    <w:rsid w:val="001B034C"/>
    <w:rsid w:val="00267649"/>
    <w:rsid w:val="00270156"/>
    <w:rsid w:val="002A3A52"/>
    <w:rsid w:val="0030685C"/>
    <w:rsid w:val="003110CB"/>
    <w:rsid w:val="003233E5"/>
    <w:rsid w:val="003473CA"/>
    <w:rsid w:val="00347B26"/>
    <w:rsid w:val="00347D5F"/>
    <w:rsid w:val="003501A3"/>
    <w:rsid w:val="00356F56"/>
    <w:rsid w:val="003B2481"/>
    <w:rsid w:val="00402FD0"/>
    <w:rsid w:val="00403016"/>
    <w:rsid w:val="004752DA"/>
    <w:rsid w:val="004C61A0"/>
    <w:rsid w:val="0058174B"/>
    <w:rsid w:val="00593DD9"/>
    <w:rsid w:val="005B01C8"/>
    <w:rsid w:val="005D737C"/>
    <w:rsid w:val="00610080"/>
    <w:rsid w:val="006236DA"/>
    <w:rsid w:val="00634041"/>
    <w:rsid w:val="00667B25"/>
    <w:rsid w:val="00671A54"/>
    <w:rsid w:val="006A183C"/>
    <w:rsid w:val="006B6030"/>
    <w:rsid w:val="006C2910"/>
    <w:rsid w:val="006D3AD9"/>
    <w:rsid w:val="007128FA"/>
    <w:rsid w:val="007375AF"/>
    <w:rsid w:val="00750507"/>
    <w:rsid w:val="007538A7"/>
    <w:rsid w:val="00792898"/>
    <w:rsid w:val="007F462C"/>
    <w:rsid w:val="00807EAC"/>
    <w:rsid w:val="0081113E"/>
    <w:rsid w:val="008116E7"/>
    <w:rsid w:val="00814E6A"/>
    <w:rsid w:val="00831A55"/>
    <w:rsid w:val="0084196B"/>
    <w:rsid w:val="008B3722"/>
    <w:rsid w:val="008D0258"/>
    <w:rsid w:val="008D1C14"/>
    <w:rsid w:val="008D393A"/>
    <w:rsid w:val="008E3EA8"/>
    <w:rsid w:val="00915A71"/>
    <w:rsid w:val="009166EC"/>
    <w:rsid w:val="00952E9D"/>
    <w:rsid w:val="00994DEA"/>
    <w:rsid w:val="009A39E7"/>
    <w:rsid w:val="009C5968"/>
    <w:rsid w:val="009D7BD0"/>
    <w:rsid w:val="009F1D94"/>
    <w:rsid w:val="00A0089F"/>
    <w:rsid w:val="00A3302E"/>
    <w:rsid w:val="00AD0B06"/>
    <w:rsid w:val="00AE26AF"/>
    <w:rsid w:val="00B12607"/>
    <w:rsid w:val="00B5347D"/>
    <w:rsid w:val="00B55BFC"/>
    <w:rsid w:val="00B85C30"/>
    <w:rsid w:val="00B92EA9"/>
    <w:rsid w:val="00BC6C3B"/>
    <w:rsid w:val="00C302D2"/>
    <w:rsid w:val="00C428EF"/>
    <w:rsid w:val="00C55B33"/>
    <w:rsid w:val="00D82931"/>
    <w:rsid w:val="00D96116"/>
    <w:rsid w:val="00DA4612"/>
    <w:rsid w:val="00DD1115"/>
    <w:rsid w:val="00DE4912"/>
    <w:rsid w:val="00E304C2"/>
    <w:rsid w:val="00EA0318"/>
    <w:rsid w:val="00EC4848"/>
    <w:rsid w:val="00F669B0"/>
    <w:rsid w:val="00F71B10"/>
    <w:rsid w:val="00F733B1"/>
    <w:rsid w:val="00FE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3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A5AF5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D0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0D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D0D09"/>
    <w:pPr>
      <w:ind w:left="720"/>
      <w:contextualSpacing/>
    </w:pPr>
  </w:style>
  <w:style w:type="paragraph" w:styleId="NoSpacing">
    <w:name w:val="No Spacing"/>
    <w:uiPriority w:val="99"/>
    <w:qFormat/>
    <w:rsid w:val="003233E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308</Words>
  <Characters>1757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 …………………………………………                                                                         </dc:title>
  <dc:subject/>
  <dc:creator>www.sorubak.com; dell</dc:creator>
  <cp:keywords/>
  <dc:description/>
  <cp:lastModifiedBy>edanur</cp:lastModifiedBy>
  <cp:revision>2</cp:revision>
  <cp:lastPrinted>2014-10-23T11:53:00Z</cp:lastPrinted>
  <dcterms:created xsi:type="dcterms:W3CDTF">2014-10-23T11:54:00Z</dcterms:created>
  <dcterms:modified xsi:type="dcterms:W3CDTF">2014-10-23T11:54:00Z</dcterms:modified>
</cp:coreProperties>
</file>