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8D0" w:rsidRDefault="00EC68D0" w:rsidP="00AE0541">
      <w:pPr>
        <w:ind w:left="-142"/>
      </w:pPr>
      <w:r>
        <w:rPr>
          <w:noProof/>
          <w:lang w:eastAsia="tr-TR"/>
        </w:rPr>
        <w:pict>
          <v:rect id="_x0000_s1028" style="position:absolute;left:0;text-align:left;margin-left:-28.95pt;margin-top:-43.85pt;width:537pt;height:54.75pt;z-index:251643392">
            <v:textbox>
              <w:txbxContent>
                <w:p w:rsidR="00EC68D0" w:rsidRPr="00466AB6" w:rsidRDefault="00EC68D0" w:rsidP="004E2B5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MAHMUT İLKOKULU </w:t>
                  </w:r>
                  <w:r w:rsidRPr="00466AB6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2014</w:t>
                  </w:r>
                  <w:r w:rsidRPr="00466AB6">
                    <w:rPr>
                      <w:b/>
                    </w:rPr>
                    <w:t xml:space="preserve"> – </w:t>
                  </w:r>
                  <w:r>
                    <w:rPr>
                      <w:b/>
                    </w:rPr>
                    <w:t>2015 EĞİTİM ÖĞRETİM YILI  MATEMATİK</w:t>
                  </w:r>
                  <w:r w:rsidRPr="00466AB6">
                    <w:rPr>
                      <w:b/>
                    </w:rPr>
                    <w:t xml:space="preserve"> DERSİ 1.DÖNEM 1. YAZILI SORULARI</w:t>
                  </w:r>
                </w:p>
                <w:p w:rsidR="00EC68D0" w:rsidRPr="00165392" w:rsidRDefault="00EC68D0" w:rsidP="00165392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left:0;text-align:left;margin-left:-28.95pt;margin-top:-11.4pt;width:269.25pt;height:22.3pt;z-index:251644416">
            <v:textbox>
              <w:txbxContent>
                <w:p w:rsidR="00EC68D0" w:rsidRPr="00165392" w:rsidRDefault="00EC68D0">
                  <w:pPr>
                    <w:rPr>
                      <w:b/>
                    </w:rPr>
                  </w:pPr>
                  <w:r w:rsidRPr="00165392">
                    <w:rPr>
                      <w:b/>
                    </w:rPr>
                    <w:t>ADI, SOYADI: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left:0;text-align:left;margin-left:-28.95pt;margin-top:10.9pt;width:269.25pt;height:19.5pt;z-index:251645440">
            <v:textbox>
              <w:txbxContent>
                <w:p w:rsidR="00EC68D0" w:rsidRPr="00165392" w:rsidRDefault="00EC68D0">
                  <w:pPr>
                    <w:rPr>
                      <w:b/>
                    </w:rPr>
                  </w:pPr>
                  <w:r w:rsidRPr="00165392">
                    <w:rPr>
                      <w:b/>
                    </w:rPr>
                    <w:t>SINIFI:                                            NU: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left:0;text-align:left;margin-left:240.3pt;margin-top:10.9pt;width:267.75pt;height:19.5pt;z-index:251647488">
            <v:textbox>
              <w:txbxContent>
                <w:p w:rsidR="00EC68D0" w:rsidRPr="00165392" w:rsidRDefault="00EC68D0">
                  <w:pPr>
                    <w:rPr>
                      <w:b/>
                    </w:rPr>
                  </w:pPr>
                  <w:r w:rsidRPr="00165392">
                    <w:rPr>
                      <w:b/>
                    </w:rPr>
                    <w:t>PUAN:</w:t>
                  </w:r>
                  <w:r>
                    <w:rPr>
                      <w:b/>
                    </w:rPr>
                    <w:t xml:space="preserve">                                       NOT:</w:t>
                  </w:r>
                </w:p>
              </w:txbxContent>
            </v:textbox>
          </v:rect>
        </w:pict>
      </w:r>
    </w:p>
    <w:p w:rsidR="00EC68D0" w:rsidRDefault="00EC68D0">
      <w:r>
        <w:rPr>
          <w:noProof/>
          <w:lang w:eastAsia="tr-TR"/>
        </w:rPr>
        <w:pict>
          <v:rect id="_x0000_s1032" style="position:absolute;margin-left:-28.95pt;margin-top:4.95pt;width:269.25pt;height:36.75pt;z-index:251648512">
            <v:textbox>
              <w:txbxContent>
                <w:p w:rsidR="00EC68D0" w:rsidRPr="00045FF3" w:rsidRDefault="00EC68D0">
                  <w:pPr>
                    <w:rPr>
                      <w:i/>
                    </w:rPr>
                  </w:pPr>
                  <w:r w:rsidRPr="00045FF3">
                    <w:rPr>
                      <w:i/>
                    </w:rPr>
                    <w:t>A.AŞAĞIDAKİ TÜMCELERDEN DOĞRU OLANIN BAŞINA(D) YANLIŞ OLANIN BAŞINA (Y) KOYUNUZ.   (</w:t>
                  </w:r>
                  <w:r>
                    <w:rPr>
                      <w:i/>
                    </w:rPr>
                    <w:t>10</w:t>
                  </w:r>
                  <w:r w:rsidRPr="00045FF3">
                    <w:rPr>
                      <w:i/>
                    </w:rPr>
                    <w:t xml:space="preserve"> PUAN)</w:t>
                  </w:r>
                </w:p>
              </w:txbxContent>
            </v:textbox>
          </v:rect>
        </w:pict>
      </w:r>
    </w:p>
    <w:p w:rsidR="00EC68D0" w:rsidRDefault="00EC68D0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40.3pt;margin-top:1.25pt;width:0;height:664.5pt;z-index:251649536" o:connectortype="straight"/>
        </w:pict>
      </w:r>
    </w:p>
    <w:p w:rsidR="00EC68D0" w:rsidRPr="009A4650" w:rsidRDefault="00EC68D0" w:rsidP="009A4650">
      <w:pPr>
        <w:tabs>
          <w:tab w:val="left" w:pos="7170"/>
        </w:tabs>
        <w:rPr>
          <w:rFonts w:cs="Arial"/>
        </w:rPr>
      </w:pPr>
      <w:r>
        <w:rPr>
          <w:noProof/>
          <w:lang w:eastAsia="tr-TR"/>
        </w:rPr>
        <w:pict>
          <v:rect id="_x0000_s1034" style="position:absolute;margin-left:-28.95pt;margin-top:250.3pt;width:269.25pt;height:36.75pt;z-index:251650560">
            <v:textbox>
              <w:txbxContent>
                <w:p w:rsidR="00EC68D0" w:rsidRPr="00BB77E2" w:rsidRDefault="00EC68D0">
                  <w:pPr>
                    <w:rPr>
                      <w:i/>
                    </w:rPr>
                  </w:pPr>
                  <w:r w:rsidRPr="00BB77E2">
                    <w:rPr>
                      <w:i/>
                    </w:rPr>
                    <w:t xml:space="preserve">B.AŞAĞIDAKİ TÜMCELERDE BOŞ BIRAKILAN YERLERE UYGUN KELİMELERİ YAZINIZ.   ( </w:t>
                  </w:r>
                  <w:r>
                    <w:rPr>
                      <w:i/>
                    </w:rPr>
                    <w:t>1</w:t>
                  </w:r>
                  <w:r w:rsidRPr="00BB77E2">
                    <w:rPr>
                      <w:i/>
                    </w:rPr>
                    <w:t>0 PUAN)</w:t>
                  </w:r>
                </w:p>
              </w:txbxContent>
            </v:textbox>
          </v:rect>
        </w:pict>
      </w:r>
      <w:r w:rsidRPr="0077570C">
        <w:rPr>
          <w:b/>
        </w:rPr>
        <w:t>1.</w:t>
      </w:r>
      <w:r>
        <w:t xml:space="preserve">(   )Kare ile dikdörtgenin simetri doğrusu sayısı eşittir.                                                                        </w:t>
      </w:r>
      <w:r w:rsidRPr="0077570C">
        <w:rPr>
          <w:b/>
        </w:rPr>
        <w:t>2.</w:t>
      </w:r>
      <w:r>
        <w:t xml:space="preserve">(   ) İki tane dik açısı olan üçgene dik üçgen denir.                                                                         </w:t>
      </w:r>
      <w:r w:rsidRPr="0077570C">
        <w:rPr>
          <w:b/>
        </w:rPr>
        <w:t>3.</w:t>
      </w:r>
      <w:r>
        <w:t xml:space="preserve">(   )Karenin kenar uzunlukları birbirine eşittir.                                                                    </w:t>
      </w:r>
      <w:r w:rsidRPr="0077570C">
        <w:rPr>
          <w:b/>
        </w:rPr>
        <w:t>4.</w:t>
      </w:r>
      <w:r>
        <w:t xml:space="preserve">(   )Açının kenarları uzatıldığında açının ölçüsü değişir.                                                                        </w:t>
      </w:r>
      <w:r w:rsidRPr="0077570C">
        <w:rPr>
          <w:b/>
        </w:rPr>
        <w:t>5.</w:t>
      </w:r>
      <w:r>
        <w:t>(   )</w:t>
      </w:r>
      <w:r w:rsidRPr="000D6233">
        <w:rPr>
          <w:rFonts w:cs="Arial"/>
        </w:rPr>
        <w:t>Eşkenar üçgen, dar açılı üçgendir.</w:t>
      </w:r>
      <w:r>
        <w:rPr>
          <w:rFonts w:cs="Arial"/>
        </w:rPr>
        <w:t xml:space="preserve">               </w:t>
      </w:r>
      <w:r w:rsidRPr="0077570C">
        <w:rPr>
          <w:rFonts w:cs="Arial"/>
          <w:b/>
        </w:rPr>
        <w:t>6.</w:t>
      </w:r>
      <w:r>
        <w:rPr>
          <w:rFonts w:cs="Arial"/>
        </w:rPr>
        <w:t xml:space="preserve">(   </w:t>
      </w:r>
      <w:r w:rsidRPr="000D6233">
        <w:rPr>
          <w:rFonts w:cs="Arial"/>
        </w:rPr>
        <w:t>)En büyük dar açının ölçüsü 89° dir.</w:t>
      </w:r>
      <w:r>
        <w:rPr>
          <w:rFonts w:cs="Arial"/>
        </w:rPr>
        <w:t xml:space="preserve">              </w:t>
      </w:r>
      <w:r w:rsidRPr="0077570C">
        <w:rPr>
          <w:rFonts w:cs="Arial"/>
          <w:b/>
        </w:rPr>
        <w:t>7.</w:t>
      </w:r>
      <w:r>
        <w:rPr>
          <w:rFonts w:cs="Arial"/>
        </w:rPr>
        <w:t>(   )</w:t>
      </w:r>
      <w:r>
        <w:t xml:space="preserve">Üçgenin iç açılarının ölçüleri toplamı 180 ̊dir.                                                                       </w:t>
      </w:r>
      <w:r w:rsidRPr="0077570C">
        <w:rPr>
          <w:b/>
        </w:rPr>
        <w:t>8.</w:t>
      </w:r>
      <w:r>
        <w:t>(   )</w:t>
      </w:r>
      <w:r w:rsidRPr="009A4650">
        <w:rPr>
          <w:rFonts w:cs="Arial"/>
        </w:rPr>
        <w:t>Eşkenar üçgende simetri doğrusu yoktur</w:t>
      </w:r>
      <w:r w:rsidRPr="002736EF">
        <w:rPr>
          <w:rFonts w:ascii="Arial" w:hAnsi="Arial" w:cs="Arial"/>
        </w:rPr>
        <w:t>.</w:t>
      </w:r>
      <w:r>
        <w:rPr>
          <w:rFonts w:cs="Arial"/>
        </w:rPr>
        <w:t xml:space="preserve"> </w:t>
      </w:r>
      <w:r w:rsidRPr="0077570C">
        <w:rPr>
          <w:rFonts w:cs="Arial"/>
          <w:b/>
        </w:rPr>
        <w:t>9.</w:t>
      </w:r>
      <w:r>
        <w:rPr>
          <w:rFonts w:cs="Arial"/>
        </w:rPr>
        <w:t>(   )</w:t>
      </w:r>
      <w:r w:rsidRPr="00BB77E2">
        <w:t xml:space="preserve">Üç açısı da  geniş açı olan üçgenlere geniş açılı üçgen denir.               </w:t>
      </w:r>
      <w:r>
        <w:t xml:space="preserve">                                   </w:t>
      </w:r>
      <w:r w:rsidRPr="00BB77E2">
        <w:t xml:space="preserve"> </w:t>
      </w:r>
      <w:r w:rsidRPr="0077570C">
        <w:rPr>
          <w:b/>
        </w:rPr>
        <w:t>10.</w:t>
      </w:r>
      <w:r w:rsidRPr="00BB77E2">
        <w:t>(   )Üçgen sembolle gösterilir,</w:t>
      </w:r>
      <w:r>
        <w:t xml:space="preserve"> </w:t>
      </w:r>
      <w:r w:rsidRPr="00BB77E2">
        <w:t>kare ve dikdörtgen sembolle gösterilmez.</w:t>
      </w:r>
    </w:p>
    <w:p w:rsidR="00EC68D0" w:rsidRPr="000D6233" w:rsidRDefault="00EC68D0" w:rsidP="000D6233">
      <w:pPr>
        <w:tabs>
          <w:tab w:val="left" w:pos="7170"/>
        </w:tabs>
        <w:rPr>
          <w:rFonts w:cs="Arial"/>
        </w:rPr>
      </w:pPr>
    </w:p>
    <w:p w:rsidR="00EC68D0" w:rsidRPr="000D6233" w:rsidRDefault="00EC68D0" w:rsidP="000D6233">
      <w:pPr>
        <w:tabs>
          <w:tab w:val="left" w:pos="7170"/>
        </w:tabs>
        <w:rPr>
          <w:rFonts w:cs="Arial"/>
        </w:rPr>
      </w:pPr>
      <w:r>
        <w:rPr>
          <w:noProof/>
          <w:lang w:eastAsia="tr-TR"/>
        </w:rPr>
        <w:pict>
          <v:rect id="_x0000_s1035" style="position:absolute;margin-left:-28.95pt;margin-top:4.55pt;width:269.25pt;height:36.75pt;z-index:251651584">
            <v:textbox style="mso-next-textbox:#_x0000_s1035">
              <w:txbxContent>
                <w:p w:rsidR="00EC68D0" w:rsidRPr="00110FD5" w:rsidRDefault="00EC68D0">
                  <w:pPr>
                    <w:rPr>
                      <w:sz w:val="20"/>
                      <w:szCs w:val="20"/>
                    </w:rPr>
                  </w:pPr>
                  <w:r w:rsidRPr="00110FD5">
                    <w:rPr>
                      <w:sz w:val="20"/>
                      <w:szCs w:val="20"/>
                    </w:rPr>
                    <w:t xml:space="preserve">Derece – iki – dört – 140° – 360° - iletki – gönye – 90° – eşkenar – çeşitkenar – ikizkenar – 110° – 179° </w:t>
                  </w:r>
                </w:p>
              </w:txbxContent>
            </v:textbox>
          </v:rect>
        </w:pict>
      </w:r>
    </w:p>
    <w:p w:rsidR="00EC68D0" w:rsidRDefault="00EC68D0" w:rsidP="00AE0541">
      <w:pPr>
        <w:spacing w:after="0"/>
        <w:ind w:left="142"/>
      </w:pPr>
    </w:p>
    <w:p w:rsidR="00EC68D0" w:rsidRDefault="00EC68D0">
      <w:r w:rsidRPr="0077570C">
        <w:rPr>
          <w:b/>
        </w:rPr>
        <w:t xml:space="preserve"> 1.</w:t>
      </w:r>
      <w:r>
        <w:t xml:space="preserve">Açıları ölçmek için…………………kullanırız.         </w:t>
      </w:r>
    </w:p>
    <w:p w:rsidR="00EC68D0" w:rsidRDefault="00EC68D0">
      <w:r w:rsidRPr="0077570C">
        <w:rPr>
          <w:b/>
        </w:rPr>
        <w:t>2.</w:t>
      </w:r>
      <w:r>
        <w:t xml:space="preserve">Bir dik açıya 50° eklediğimizde……………° olur. </w:t>
      </w:r>
    </w:p>
    <w:p w:rsidR="00EC68D0" w:rsidRDefault="00EC68D0">
      <w:r w:rsidRPr="0077570C">
        <w:rPr>
          <w:b/>
        </w:rPr>
        <w:t>3.</w:t>
      </w:r>
      <w:r>
        <w:t xml:space="preserve">Ölçüsü  …………küçük olan açılara dar açı denir. </w:t>
      </w:r>
    </w:p>
    <w:p w:rsidR="00EC68D0" w:rsidRDefault="00EC68D0">
      <w:r w:rsidRPr="0077570C">
        <w:rPr>
          <w:b/>
        </w:rPr>
        <w:t>4.</w:t>
      </w:r>
      <w:r>
        <w:t xml:space="preserve">En büyük geniş açı ……………..derecedir. </w:t>
      </w:r>
    </w:p>
    <w:p w:rsidR="00EC68D0" w:rsidRDefault="00EC68D0">
      <w:r w:rsidRPr="0077570C">
        <w:rPr>
          <w:b/>
        </w:rPr>
        <w:t>5.</w:t>
      </w:r>
      <w:r>
        <w:t xml:space="preserve">Bütün kenarları eşit olan üçgenlere……………… denir.                                                           </w:t>
      </w:r>
    </w:p>
    <w:p w:rsidR="00EC68D0" w:rsidRDefault="00EC68D0">
      <w:r w:rsidRPr="0077570C">
        <w:rPr>
          <w:b/>
        </w:rPr>
        <w:t>6.</w:t>
      </w:r>
      <w:r>
        <w:t xml:space="preserve">Açılarından birisi 30°, diğeri 40° olan bir üçgenin diğer açısı………………..…dir.                 </w:t>
      </w:r>
    </w:p>
    <w:p w:rsidR="00EC68D0" w:rsidRDefault="00EC68D0">
      <w:r w:rsidRPr="0077570C">
        <w:rPr>
          <w:b/>
        </w:rPr>
        <w:t>7.</w:t>
      </w:r>
      <w:r>
        <w:t xml:space="preserve">Açı ölçü birimi …………………………dir.            </w:t>
      </w:r>
    </w:p>
    <w:p w:rsidR="00EC68D0" w:rsidRDefault="00EC68D0">
      <w:r w:rsidRPr="0077570C">
        <w:rPr>
          <w:b/>
        </w:rPr>
        <w:t>8.</w:t>
      </w:r>
      <w:r>
        <w:t xml:space="preserve">Kare ve dikdörtgenin iç açılarının toplamı ……………… °dir.                                                     </w:t>
      </w:r>
    </w:p>
    <w:p w:rsidR="00EC68D0" w:rsidRDefault="00EC68D0">
      <w:r w:rsidRPr="0077570C">
        <w:rPr>
          <w:b/>
        </w:rPr>
        <w:t>9.</w:t>
      </w:r>
      <w:r>
        <w:t xml:space="preserve">Bir karenin ………….tane simetri doğrusu vardır.                                                                  </w:t>
      </w:r>
      <w:r w:rsidRPr="0077570C">
        <w:rPr>
          <w:b/>
        </w:rPr>
        <w:t>10.</w:t>
      </w:r>
      <w:r>
        <w:t>Bir dikdörtgenin ……..tane köşegeni vardır.</w:t>
      </w:r>
    </w:p>
    <w:p w:rsidR="00EC68D0" w:rsidRDefault="00EC68D0">
      <w:r>
        <w:rPr>
          <w:noProof/>
          <w:lang w:eastAsia="tr-TR"/>
        </w:rPr>
        <w:pict>
          <v:rect id="_x0000_s1036" style="position:absolute;margin-left:-11.25pt;margin-top:-11.4pt;width:267.75pt;height:22.3pt;z-index:251646464">
            <v:textbox>
              <w:txbxContent>
                <w:p w:rsidR="00EC68D0" w:rsidRPr="00165392" w:rsidRDefault="00EC68D0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TARİH: 23 </w:t>
                  </w:r>
                  <w:r w:rsidRPr="00165392">
                    <w:rPr>
                      <w:b/>
                    </w:rPr>
                    <w:t>/</w:t>
                  </w:r>
                  <w:r>
                    <w:rPr>
                      <w:b/>
                    </w:rPr>
                    <w:t xml:space="preserve"> 10 </w:t>
                  </w:r>
                  <w:r w:rsidRPr="00165392">
                    <w:rPr>
                      <w:b/>
                    </w:rPr>
                    <w:t>/</w:t>
                  </w:r>
                  <w:r>
                    <w:rPr>
                      <w:b/>
                    </w:rPr>
                    <w:t xml:space="preserve"> 2014</w:t>
                  </w:r>
                </w:p>
              </w:txbxContent>
            </v:textbox>
          </v:rect>
        </w:pict>
      </w:r>
    </w:p>
    <w:p w:rsidR="00EC68D0" w:rsidRDefault="00EC68D0">
      <w:r>
        <w:rPr>
          <w:noProof/>
          <w:lang w:eastAsia="tr-TR"/>
        </w:rPr>
        <w:pict>
          <v:rect id="_x0000_s1037" style="position:absolute;margin-left:-11.25pt;margin-top:4.95pt;width:267.75pt;height:36.75pt;z-index:251652608">
            <v:textbox>
              <w:txbxContent>
                <w:p w:rsidR="00EC68D0" w:rsidRPr="00EF62F3" w:rsidRDefault="00EC68D0">
                  <w:pPr>
                    <w:rPr>
                      <w:i/>
                    </w:rPr>
                  </w:pPr>
                  <w:r w:rsidRPr="00EF62F3">
                    <w:rPr>
                      <w:i/>
                    </w:rPr>
                    <w:t>C.AŞAĞIDAKİ ÇOKTAN SEÇMELİ</w:t>
                  </w:r>
                  <w:r>
                    <w:rPr>
                      <w:i/>
                    </w:rPr>
                    <w:t xml:space="preserve"> VE CÖZÜMLÜ SORULARI CEVAPLAYINIZ</w:t>
                  </w:r>
                  <w:r w:rsidRPr="00EF62F3">
                    <w:rPr>
                      <w:i/>
                    </w:rPr>
                    <w:t>.           (</w:t>
                  </w:r>
                  <w:r>
                    <w:rPr>
                      <w:i/>
                    </w:rPr>
                    <w:t xml:space="preserve">80 </w:t>
                  </w:r>
                  <w:r w:rsidRPr="00EF62F3">
                    <w:rPr>
                      <w:i/>
                    </w:rPr>
                    <w:t>PUAN)</w:t>
                  </w:r>
                </w:p>
              </w:txbxContent>
            </v:textbox>
          </v:rect>
        </w:pict>
      </w:r>
    </w:p>
    <w:p w:rsidR="00EC68D0" w:rsidRDefault="00EC68D0"/>
    <w:p w:rsidR="00EC68D0" w:rsidRPr="00416FBA" w:rsidRDefault="00EC68D0" w:rsidP="00416FBA">
      <w:pPr>
        <w:tabs>
          <w:tab w:val="left" w:pos="180"/>
          <w:tab w:val="left" w:pos="360"/>
          <w:tab w:val="left" w:pos="3080"/>
        </w:tabs>
        <w:spacing w:after="0" w:line="240" w:lineRule="auto"/>
        <w:rPr>
          <w:rFonts w:ascii="Comic Sans MS" w:hAnsi="Comic Sans MS"/>
          <w:lang w:eastAsia="tr-TR"/>
        </w:rPr>
      </w:pPr>
      <w:r>
        <w:rPr>
          <w:rFonts w:ascii="Comic Sans MS" w:hAnsi="Comic Sans MS"/>
          <w:b/>
          <w:lang w:eastAsia="tr-TR"/>
        </w:rPr>
        <w:t>1.</w:t>
      </w:r>
      <w:r w:rsidRPr="00416FBA">
        <w:rPr>
          <w:rFonts w:ascii="Comic Sans MS" w:hAnsi="Comic Sans MS"/>
          <w:b/>
          <w:lang w:eastAsia="tr-TR"/>
        </w:rPr>
        <w:t xml:space="preserve"> </w:t>
      </w:r>
      <w:r w:rsidRPr="004E2B5A">
        <w:rPr>
          <w:rFonts w:cs="Calibri"/>
          <w:lang w:eastAsia="tr-TR"/>
        </w:rPr>
        <w:t>Aşağıdaki şekilde ABC açısı 40º ise CBD açısı kaç derecedir?</w:t>
      </w:r>
      <w:r>
        <w:rPr>
          <w:rFonts w:cs="Calibri"/>
          <w:b/>
          <w:lang w:eastAsia="tr-TR"/>
        </w:rPr>
        <w:t xml:space="preserve">                               </w:t>
      </w:r>
      <w:r w:rsidRPr="004E2B5A">
        <w:rPr>
          <w:rFonts w:cs="Calibri"/>
          <w:b/>
          <w:u w:val="single"/>
          <w:lang w:eastAsia="tr-TR"/>
        </w:rPr>
        <w:t>Çözüm:</w:t>
      </w:r>
      <w:r>
        <w:rPr>
          <w:rFonts w:cs="Calibri"/>
          <w:b/>
          <w:lang w:eastAsia="tr-TR"/>
        </w:rPr>
        <w:t xml:space="preserve">  </w:t>
      </w:r>
    </w:p>
    <w:p w:rsidR="00EC68D0" w:rsidRPr="00416FBA" w:rsidRDefault="00EC68D0" w:rsidP="00416FBA">
      <w:pPr>
        <w:tabs>
          <w:tab w:val="left" w:pos="3080"/>
        </w:tabs>
        <w:spacing w:after="0" w:line="240" w:lineRule="auto"/>
        <w:rPr>
          <w:rFonts w:ascii="Comic Sans MS" w:hAnsi="Comic Sans MS"/>
          <w:b/>
          <w:lang w:eastAsia="tr-TR"/>
        </w:rPr>
      </w:pPr>
      <w:r>
        <w:rPr>
          <w:noProof/>
          <w:lang w:eastAsia="tr-TR"/>
        </w:rPr>
        <w:pict>
          <v:line id="_x0000_s1038" style="position:absolute;flip:x y;z-index:251668992" from="50.25pt,2.8pt" to="104.25pt,74.8pt">
            <v:stroke endarrow="block"/>
          </v:line>
        </w:pict>
      </w:r>
    </w:p>
    <w:p w:rsidR="00EC68D0" w:rsidRPr="00416FBA" w:rsidRDefault="00EC68D0" w:rsidP="00416FBA">
      <w:pPr>
        <w:tabs>
          <w:tab w:val="left" w:pos="3080"/>
        </w:tabs>
        <w:spacing w:after="0" w:line="240" w:lineRule="auto"/>
        <w:rPr>
          <w:rFonts w:ascii="Comic Sans MS" w:hAnsi="Comic Sans MS"/>
          <w:b/>
          <w:lang w:eastAsia="tr-TR"/>
        </w:rPr>
      </w:pPr>
      <w:r w:rsidRPr="00416FBA">
        <w:rPr>
          <w:rFonts w:ascii="Comic Sans MS" w:hAnsi="Comic Sans MS"/>
          <w:lang w:eastAsia="tr-TR"/>
        </w:rPr>
        <w:t xml:space="preserve">                        </w:t>
      </w:r>
      <w:r w:rsidRPr="00416FBA">
        <w:rPr>
          <w:rFonts w:ascii="Comic Sans MS" w:hAnsi="Comic Sans MS"/>
          <w:b/>
          <w:lang w:eastAsia="tr-TR"/>
        </w:rPr>
        <w:t xml:space="preserve">C            </w:t>
      </w:r>
    </w:p>
    <w:p w:rsidR="00EC68D0" w:rsidRPr="00416FBA" w:rsidRDefault="00EC68D0" w:rsidP="00416FBA">
      <w:pPr>
        <w:tabs>
          <w:tab w:val="left" w:pos="3080"/>
        </w:tabs>
        <w:spacing w:after="0" w:line="240" w:lineRule="auto"/>
        <w:rPr>
          <w:rFonts w:ascii="Comic Sans MS" w:hAnsi="Comic Sans MS"/>
          <w:lang w:eastAsia="tr-TR"/>
        </w:rPr>
      </w:pPr>
    </w:p>
    <w:p w:rsidR="00EC68D0" w:rsidRPr="00416FBA" w:rsidRDefault="00EC68D0" w:rsidP="00416FBA">
      <w:pPr>
        <w:tabs>
          <w:tab w:val="left" w:pos="3080"/>
        </w:tabs>
        <w:spacing w:after="0" w:line="240" w:lineRule="auto"/>
        <w:rPr>
          <w:rFonts w:ascii="Comic Sans MS" w:hAnsi="Comic Sans MS"/>
          <w:lang w:eastAsia="tr-TR"/>
        </w:rPr>
      </w:pPr>
    </w:p>
    <w:p w:rsidR="00EC68D0" w:rsidRPr="00416FBA" w:rsidRDefault="00EC68D0" w:rsidP="00416FBA">
      <w:pPr>
        <w:tabs>
          <w:tab w:val="left" w:pos="1365"/>
          <w:tab w:val="left" w:pos="3080"/>
        </w:tabs>
        <w:spacing w:after="0" w:line="240" w:lineRule="auto"/>
        <w:rPr>
          <w:rFonts w:ascii="Comic Sans MS" w:hAnsi="Comic Sans MS"/>
          <w:b/>
          <w:lang w:eastAsia="tr-TR"/>
        </w:rPr>
      </w:pPr>
      <w:r>
        <w:rPr>
          <w:noProof/>
          <w:lang w:eastAsia="tr-TR"/>
        </w:rPr>
        <w:pict>
          <v:line id="_x0000_s1039" style="position:absolute;flip:x y;z-index:251667968" from="5.25pt,17.3pt" to="104.25pt,17.3pt">
            <v:stroke endarrow="block"/>
          </v:line>
        </w:pict>
      </w:r>
      <w:r>
        <w:rPr>
          <w:noProof/>
          <w:lang w:eastAsia="tr-TR"/>
        </w:rPr>
        <w:pict>
          <v:line id="_x0000_s1040" style="position:absolute;z-index:251666944" from="104.25pt,17.3pt" to="212.25pt,17.3pt">
            <v:stroke endarrow="block"/>
          </v:line>
        </w:pict>
      </w:r>
      <w:r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1" type="#_x0000_t19" style="position:absolute;margin-left:87.85pt;margin-top:5.35pt;width:30.65pt;height:14.85pt;z-index:251670016" coordsize="43200,24042" adj="11540451,425396,21600" path="wr,,43200,43200,50,23072,43062,24042nfewr,,43200,43200,50,23072,43062,24042l21600,21600nsxe">
            <v:path o:connectlocs="50,23072;43062,24042;21600,21600"/>
          </v:shape>
        </w:pict>
      </w:r>
      <w:r w:rsidRPr="00416FBA">
        <w:rPr>
          <w:rFonts w:ascii="Comic Sans MS" w:hAnsi="Comic Sans MS"/>
          <w:lang w:eastAsia="tr-TR"/>
        </w:rPr>
        <w:tab/>
      </w:r>
      <w:r w:rsidRPr="00416FBA">
        <w:rPr>
          <w:rFonts w:ascii="Comic Sans MS" w:hAnsi="Comic Sans MS"/>
          <w:b/>
          <w:lang w:eastAsia="tr-TR"/>
        </w:rPr>
        <w:t>40            ?</w:t>
      </w:r>
    </w:p>
    <w:p w:rsidR="00EC68D0" w:rsidRDefault="00EC68D0" w:rsidP="00416FBA">
      <w:pPr>
        <w:tabs>
          <w:tab w:val="left" w:pos="645"/>
          <w:tab w:val="left" w:pos="2235"/>
          <w:tab w:val="left" w:pos="3080"/>
        </w:tabs>
        <w:spacing w:after="0" w:line="240" w:lineRule="auto"/>
        <w:rPr>
          <w:rFonts w:ascii="Comic Sans MS" w:hAnsi="Comic Sans MS"/>
          <w:b/>
          <w:lang w:eastAsia="tr-TR"/>
        </w:rPr>
      </w:pPr>
      <w:r w:rsidRPr="00416FBA">
        <w:rPr>
          <w:rFonts w:ascii="Comic Sans MS" w:hAnsi="Comic Sans MS"/>
          <w:lang w:eastAsia="tr-TR"/>
        </w:rPr>
        <w:tab/>
      </w:r>
      <w:r w:rsidRPr="00416FBA">
        <w:rPr>
          <w:rFonts w:ascii="Comic Sans MS" w:hAnsi="Comic Sans MS"/>
          <w:b/>
          <w:lang w:eastAsia="tr-TR"/>
        </w:rPr>
        <w:t xml:space="preserve">A            </w:t>
      </w:r>
      <w:r>
        <w:rPr>
          <w:rFonts w:ascii="Comic Sans MS" w:hAnsi="Comic Sans MS"/>
          <w:b/>
          <w:lang w:eastAsia="tr-TR"/>
        </w:rPr>
        <w:t xml:space="preserve">  B              D          </w:t>
      </w:r>
    </w:p>
    <w:p w:rsidR="00EC68D0" w:rsidRDefault="00EC68D0" w:rsidP="00416FBA">
      <w:pPr>
        <w:tabs>
          <w:tab w:val="left" w:pos="645"/>
          <w:tab w:val="left" w:pos="2235"/>
          <w:tab w:val="left" w:pos="3080"/>
        </w:tabs>
        <w:spacing w:after="0" w:line="240" w:lineRule="auto"/>
        <w:rPr>
          <w:rFonts w:ascii="Comic Sans MS" w:hAnsi="Comic Sans MS"/>
          <w:lang w:eastAsia="tr-TR"/>
        </w:rPr>
      </w:pPr>
      <w:r>
        <w:rPr>
          <w:rFonts w:ascii="Comic Sans MS" w:hAnsi="Comic Sans MS"/>
          <w:b/>
          <w:lang w:eastAsia="tr-TR"/>
        </w:rPr>
        <w:t xml:space="preserve">  </w:t>
      </w:r>
    </w:p>
    <w:p w:rsidR="00EC68D0" w:rsidRPr="00416FBA" w:rsidRDefault="00EC68D0" w:rsidP="00416FBA">
      <w:pPr>
        <w:tabs>
          <w:tab w:val="left" w:pos="3080"/>
        </w:tabs>
        <w:spacing w:after="0" w:line="240" w:lineRule="auto"/>
        <w:rPr>
          <w:rFonts w:ascii="Comic Sans MS" w:hAnsi="Comic Sans MS"/>
          <w:lang w:eastAsia="tr-TR"/>
        </w:rPr>
      </w:pPr>
      <w:r>
        <w:rPr>
          <w:noProof/>
          <w:lang w:eastAsia="tr-TR"/>
        </w:rPr>
        <w:pict>
          <v:shape id="_x0000_s1042" type="#_x0000_t32" style="position:absolute;margin-left:-11.25pt;margin-top:3.6pt;width:267.75pt;height:0;z-index:251655680" o:connectortype="straight"/>
        </w:pict>
      </w:r>
    </w:p>
    <w:p w:rsidR="00EC68D0" w:rsidRPr="00AF0247" w:rsidRDefault="00EC68D0" w:rsidP="00AF0247">
      <w:pPr>
        <w:rPr>
          <w:rFonts w:cs="Calibri"/>
        </w:rPr>
      </w:pPr>
      <w:r>
        <w:rPr>
          <w:noProof/>
          <w:lang w:eastAsia="tr-TR"/>
        </w:rPr>
        <w:pict>
          <v:shape id="_x0000_s1043" type="#_x0000_t32" style="position:absolute;margin-left:-11.25pt;margin-top:1pt;width:267.75pt;height:0;z-index:251653632" o:connectortype="straight"/>
        </w:pict>
      </w:r>
      <w:r>
        <w:rPr>
          <w:rFonts w:cs="Calibri"/>
          <w:b/>
          <w:lang w:eastAsia="tr-TR"/>
        </w:rPr>
        <w:t>2</w:t>
      </w:r>
      <w:r w:rsidRPr="004E2B5A">
        <w:rPr>
          <w:rFonts w:cs="Calibri"/>
          <w:b/>
          <w:lang w:eastAsia="tr-TR"/>
        </w:rPr>
        <w:t>.</w:t>
      </w:r>
      <w:r w:rsidRPr="00AF0247">
        <w:rPr>
          <w:rFonts w:cs="Calibri"/>
          <w:lang w:eastAsia="tr-TR"/>
        </w:rPr>
        <w:t xml:space="preserve"> </w:t>
      </w:r>
      <w:r w:rsidRPr="00AF0247">
        <w:rPr>
          <w:rFonts w:cs="Calibri"/>
        </w:rPr>
        <w:t>Aşağıdaki ABC üçgeninin Â açısı 70º,  B açısı 30º ise  C</w:t>
      </w:r>
      <w:r>
        <w:rPr>
          <w:rFonts w:cs="Calibri"/>
        </w:rPr>
        <w:t xml:space="preserve"> açısının değeri kaç derecedir?</w:t>
      </w:r>
    </w:p>
    <w:p w:rsidR="00EC68D0" w:rsidRPr="004E2B5A" w:rsidRDefault="00EC68D0" w:rsidP="00AF0247">
      <w:pPr>
        <w:rPr>
          <w:b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4" type="#_x0000_t75" style="position:absolute;margin-left:13.3pt;margin-top:4.05pt;width:110.3pt;height:83.35pt;z-index:251671040">
            <v:imagedata r:id="rId7" o:title=""/>
          </v:shape>
          <o:OLEObject Type="Embed" ProgID="Word.Picture.8" ShapeID="_x0000_s1044" DrawAspect="Content" ObjectID="_1475948710" r:id="rId8"/>
        </w:pict>
      </w:r>
      <w:r>
        <w:t xml:space="preserve">                                               </w:t>
      </w:r>
      <w:r w:rsidRPr="004E2B5A">
        <w:rPr>
          <w:b/>
        </w:rPr>
        <w:t>Çözüm:</w:t>
      </w:r>
    </w:p>
    <w:p w:rsidR="00EC68D0" w:rsidRPr="00AF0247" w:rsidRDefault="00EC68D0" w:rsidP="00AF0247">
      <w:r w:rsidRPr="00AF0247">
        <w:t xml:space="preserve">                                                         </w:t>
      </w:r>
    </w:p>
    <w:p w:rsidR="00EC68D0" w:rsidRPr="00AF0247" w:rsidRDefault="00EC68D0" w:rsidP="00AF0247"/>
    <w:p w:rsidR="00EC68D0" w:rsidRDefault="00EC68D0" w:rsidP="00AF0247"/>
    <w:p w:rsidR="00EC68D0" w:rsidRDefault="00EC68D0">
      <w:pPr>
        <w:rPr>
          <w:sz w:val="24"/>
          <w:szCs w:val="24"/>
        </w:rPr>
      </w:pPr>
      <w:r w:rsidRPr="0077570C">
        <w:rPr>
          <w:sz w:val="24"/>
          <w:szCs w:val="24"/>
        </w:rPr>
        <w:t xml:space="preserve"> </w:t>
      </w:r>
    </w:p>
    <w:p w:rsidR="00EC68D0" w:rsidRDefault="00EC68D0">
      <w:pPr>
        <w:rPr>
          <w:sz w:val="24"/>
          <w:szCs w:val="24"/>
        </w:rPr>
      </w:pPr>
      <w:r>
        <w:rPr>
          <w:noProof/>
          <w:lang w:eastAsia="tr-TR"/>
        </w:rPr>
        <w:pict>
          <v:shape id="_x0000_s1045" type="#_x0000_t32" style="position:absolute;margin-left:-11.25pt;margin-top:12.8pt;width:267.75pt;height:0;z-index:251654656" o:connectortype="straight"/>
        </w:pict>
      </w:r>
    </w:p>
    <w:p w:rsidR="00EC68D0" w:rsidRDefault="00EC68D0">
      <w:r>
        <w:rPr>
          <w:sz w:val="24"/>
          <w:szCs w:val="24"/>
        </w:rPr>
        <w:t xml:space="preserve"> </w:t>
      </w:r>
      <w:r w:rsidRPr="0077570C">
        <w:rPr>
          <w:sz w:val="24"/>
          <w:szCs w:val="24"/>
        </w:rPr>
        <w:t xml:space="preserve"> </w:t>
      </w:r>
      <w:r>
        <w:rPr>
          <w:sz w:val="24"/>
          <w:szCs w:val="24"/>
        </w:rPr>
        <w:t>3.</w:t>
      </w:r>
      <w:r>
        <w:t xml:space="preserve"> Toplamları bir doğru açı olan iki açıdan birisinin ölçüsü 78°’dir. Buna göre diğer açı kaç derecedir?</w:t>
      </w:r>
    </w:p>
    <w:p w:rsidR="00EC68D0" w:rsidRDefault="00EC68D0">
      <w:r>
        <w:t>A.12°                B.102°                C.92°           D.112°</w:t>
      </w:r>
    </w:p>
    <w:p w:rsidR="00EC68D0" w:rsidRDefault="00EC68D0">
      <w:pPr>
        <w:rPr>
          <w:b/>
          <w:sz w:val="24"/>
          <w:szCs w:val="24"/>
        </w:rPr>
      </w:pPr>
    </w:p>
    <w:p w:rsidR="00EC68D0" w:rsidRDefault="00EC68D0">
      <w:pPr>
        <w:rPr>
          <w:b/>
          <w:sz w:val="24"/>
          <w:szCs w:val="24"/>
        </w:rPr>
      </w:pPr>
    </w:p>
    <w:p w:rsidR="00EC68D0" w:rsidRDefault="00EC68D0">
      <w:r>
        <w:rPr>
          <w:b/>
          <w:sz w:val="24"/>
          <w:szCs w:val="24"/>
        </w:rPr>
        <w:t>4</w:t>
      </w:r>
      <w:r w:rsidRPr="009D556C">
        <w:rPr>
          <w:b/>
          <w:sz w:val="24"/>
          <w:szCs w:val="24"/>
        </w:rPr>
        <w:t>.</w:t>
      </w:r>
      <w:r>
        <w:t>En büyük ve en küçük geniş açının farkı aşağıdakilerden hangisidir?</w:t>
      </w:r>
    </w:p>
    <w:p w:rsidR="00EC68D0" w:rsidRDefault="00EC68D0">
      <w:r>
        <w:t>A.91°           B.88°        C.90°           D.78°</w:t>
      </w:r>
    </w:p>
    <w:p w:rsidR="00EC68D0" w:rsidRDefault="00EC68D0"/>
    <w:p w:rsidR="00EC68D0" w:rsidRDefault="00EC68D0"/>
    <w:p w:rsidR="00EC68D0" w:rsidRDefault="00EC68D0"/>
    <w:p w:rsidR="00EC68D0" w:rsidRDefault="00EC68D0">
      <w:r>
        <w:rPr>
          <w:noProof/>
          <w:lang w:eastAsia="tr-TR"/>
        </w:rPr>
        <w:pict>
          <v:shape id="_x0000_s1046" type="#_x0000_t32" style="position:absolute;margin-left:85.8pt;margin-top:15.9pt;width:0;height:49.5pt;z-index:251659776" o:connectortype="straight"/>
        </w:pict>
      </w:r>
      <w:r>
        <w:rPr>
          <w:noProof/>
          <w:lang w:eastAsia="tr-TR"/>
        </w:rPr>
        <w:pict>
          <v:shape id="_x0000_s1047" type="#_x0000_t32" style="position:absolute;margin-left:45.3pt;margin-top:15.9pt;width:84pt;height:49.5pt;flip:x;z-index:251658752" o:connectortype="straight"/>
        </w:pict>
      </w:r>
      <w:r>
        <w:rPr>
          <w:noProof/>
          <w:lang w:eastAsia="tr-TR"/>
        </w:rPr>
        <w:pict>
          <v:shape id="_x0000_s1048" type="#_x0000_t32" style="position:absolute;margin-left:45.3pt;margin-top:15.9pt;width:84pt;height:49.5pt;z-index:251657728" o:connectortype="straight"/>
        </w:pict>
      </w:r>
      <w:r>
        <w:rPr>
          <w:noProof/>
          <w:lang w:eastAsia="tr-TR"/>
        </w:rPr>
        <w:pict>
          <v:rect id="_x0000_s1049" style="position:absolute;margin-left:45.3pt;margin-top:15.9pt;width:84pt;height:49.5pt;z-index:251656704">
            <v:textbox style="mso-next-textbox:#_x0000_s1049">
              <w:txbxContent>
                <w:p w:rsidR="00EC68D0" w:rsidRDefault="00EC68D0"/>
                <w:p w:rsidR="00EC68D0" w:rsidRDefault="00EC68D0">
                  <w:r>
                    <w:t xml:space="preserve">               E</w:t>
                  </w:r>
                </w:p>
              </w:txbxContent>
            </v:textbox>
          </v:rect>
        </w:pict>
      </w:r>
      <w:r>
        <w:t xml:space="preserve">               A                B                 C</w:t>
      </w:r>
    </w:p>
    <w:p w:rsidR="00EC68D0" w:rsidRDefault="00EC68D0">
      <w:r>
        <w:rPr>
          <w:noProof/>
          <w:lang w:eastAsia="tr-TR"/>
        </w:rPr>
        <w:pict>
          <v:shape id="_x0000_s1050" type="#_x0000_t32" style="position:absolute;margin-left:45.3pt;margin-top:16pt;width:84pt;height:.05pt;z-index:251660800" o:connectortype="straight"/>
        </w:pict>
      </w:r>
      <w:r>
        <w:rPr>
          <w:b/>
          <w:sz w:val="24"/>
          <w:szCs w:val="24"/>
        </w:rPr>
        <w:t>5</w:t>
      </w:r>
      <w:r w:rsidRPr="00E005C4">
        <w:rPr>
          <w:b/>
          <w:sz w:val="24"/>
          <w:szCs w:val="24"/>
        </w:rPr>
        <w:t>.</w:t>
      </w:r>
      <w:r>
        <w:t xml:space="preserve">           K                                     M</w:t>
      </w:r>
    </w:p>
    <w:p w:rsidR="00EC68D0" w:rsidRDefault="00EC68D0">
      <w:r>
        <w:t xml:space="preserve">               N                                    P</w:t>
      </w:r>
    </w:p>
    <w:p w:rsidR="00EC68D0" w:rsidRDefault="00EC68D0">
      <w:r>
        <w:t xml:space="preserve">                                 Y</w:t>
      </w:r>
    </w:p>
    <w:p w:rsidR="00EC68D0" w:rsidRDefault="00EC68D0">
      <w:r>
        <w:t xml:space="preserve">Yukarıda verilen şekle göre aşağıdakilerden hangisi </w:t>
      </w:r>
      <w:r w:rsidRPr="00E728B5">
        <w:rPr>
          <w:b/>
          <w:i/>
          <w:u w:val="single"/>
        </w:rPr>
        <w:t>köşegen değildir?</w:t>
      </w:r>
    </w:p>
    <w:p w:rsidR="00EC68D0" w:rsidRDefault="00EC68D0">
      <w:r>
        <w:t>A.[AE]           B.[CN]          C.[EP]         D.[KP]</w:t>
      </w:r>
    </w:p>
    <w:p w:rsidR="00EC68D0" w:rsidRDefault="00EC68D0"/>
    <w:p w:rsidR="00EC68D0" w:rsidRDefault="00EC68D0">
      <w:r>
        <w:rPr>
          <w:b/>
          <w:sz w:val="24"/>
          <w:szCs w:val="24"/>
        </w:rPr>
        <w:t>6</w:t>
      </w:r>
      <w:r w:rsidRPr="00E005C4">
        <w:rPr>
          <w:b/>
          <w:sz w:val="24"/>
          <w:szCs w:val="24"/>
        </w:rPr>
        <w:t>.</w:t>
      </w:r>
      <w:r>
        <w:t xml:space="preserve">Aşağıdaki açılardan hangisi bir </w:t>
      </w:r>
      <w:r w:rsidRPr="00E005C4">
        <w:rPr>
          <w:b/>
          <w:u w:val="single"/>
        </w:rPr>
        <w:t>geniş açıdır?</w:t>
      </w:r>
    </w:p>
    <w:p w:rsidR="00EC68D0" w:rsidRDefault="00EC68D0">
      <w:r>
        <w:t>A. s(G)=89°                              B.s(B)=181 °          C.s(M)=90 °                             D.s(H)=91°</w:t>
      </w:r>
    </w:p>
    <w:p w:rsidR="00EC68D0" w:rsidRDefault="00EC68D0"/>
    <w:p w:rsidR="00EC68D0" w:rsidRPr="00AF0247" w:rsidRDefault="00EC68D0" w:rsidP="00AF0247">
      <w:pPr>
        <w:pStyle w:val="NoSpacing"/>
        <w:rPr>
          <w:rFonts w:ascii="Comic Sans MS" w:hAnsi="Comic Sans MS"/>
        </w:rPr>
      </w:pPr>
      <w:r>
        <w:rPr>
          <w:b/>
          <w:sz w:val="24"/>
          <w:szCs w:val="24"/>
        </w:rPr>
        <w:t>7</w:t>
      </w:r>
      <w:r w:rsidRPr="00631C06">
        <w:rPr>
          <w:b/>
          <w:sz w:val="24"/>
          <w:szCs w:val="24"/>
        </w:rPr>
        <w:t>.</w:t>
      </w:r>
      <w:r w:rsidRPr="00AF0247">
        <w:rPr>
          <w:rFonts w:ascii="Comic Sans MS" w:hAnsi="Comic Sans MS"/>
        </w:rPr>
        <w:t xml:space="preserve"> </w:t>
      </w:r>
      <w:r w:rsidRPr="00AF0247">
        <w:rPr>
          <w:rFonts w:cs="Calibri"/>
        </w:rPr>
        <w:t xml:space="preserve">Aşağıdaki geometrik şeklin kenarlarına ait isimlendirmelerden hangisi </w:t>
      </w:r>
      <w:r w:rsidRPr="00AF0247">
        <w:rPr>
          <w:rFonts w:cs="Calibri"/>
          <w:b/>
          <w:u w:val="single"/>
        </w:rPr>
        <w:t>yanlıştır</w:t>
      </w:r>
      <w:r w:rsidRPr="00AF0247">
        <w:rPr>
          <w:rFonts w:cs="Calibri"/>
        </w:rPr>
        <w:t>.</w:t>
      </w:r>
      <w:r>
        <w:rPr>
          <w:rFonts w:ascii="Comic Sans MS" w:hAnsi="Comic Sans MS"/>
        </w:rPr>
        <w:t xml:space="preserve"> </w:t>
      </w:r>
    </w:p>
    <w:p w:rsidR="00EC68D0" w:rsidRPr="00017F39" w:rsidRDefault="00EC68D0" w:rsidP="00017F39">
      <w:pPr>
        <w:spacing w:after="0" w:line="240" w:lineRule="auto"/>
        <w:ind w:left="720"/>
        <w:rPr>
          <w:rFonts w:ascii="Comic Sans MS" w:hAnsi="Comic Sans MS"/>
        </w:rPr>
      </w:pPr>
      <w:r>
        <w:rPr>
          <w:noProof/>
          <w:lang w:eastAsia="tr-TR"/>
        </w:rPr>
        <w:pict>
          <v:rect id="_x0000_s1051" style="position:absolute;left:0;text-align:left;margin-left:47.8pt;margin-top:10.75pt;width:63.9pt;height:63.9pt;z-index:251672064"/>
        </w:pict>
      </w:r>
      <w:r w:rsidRPr="00017F39">
        <w:rPr>
          <w:rFonts w:ascii="Comic Sans MS" w:hAnsi="Comic Sans MS"/>
        </w:rPr>
        <w:t>K</w:t>
      </w:r>
      <w:r w:rsidRPr="00017F39">
        <w:rPr>
          <w:rFonts w:ascii="Comic Sans MS" w:hAnsi="Comic Sans MS"/>
        </w:rPr>
        <w:tab/>
      </w:r>
      <w:r w:rsidRPr="00017F39">
        <w:rPr>
          <w:rFonts w:ascii="Comic Sans MS" w:hAnsi="Comic Sans MS"/>
        </w:rPr>
        <w:tab/>
        <w:t xml:space="preserve">   L  </w:t>
      </w:r>
    </w:p>
    <w:p w:rsidR="00EC68D0" w:rsidRPr="00017F39" w:rsidRDefault="00EC68D0" w:rsidP="00017F39">
      <w:pPr>
        <w:tabs>
          <w:tab w:val="left" w:pos="3125"/>
        </w:tabs>
        <w:spacing w:after="0" w:line="240" w:lineRule="auto"/>
        <w:rPr>
          <w:rFonts w:ascii="Comic Sans MS" w:hAnsi="Comic Sans MS"/>
          <w:lang w:eastAsia="tr-TR"/>
        </w:rPr>
      </w:pPr>
      <w:r w:rsidRPr="00017F39">
        <w:rPr>
          <w:rFonts w:ascii="Comic Sans MS" w:hAnsi="Comic Sans MS"/>
          <w:lang w:eastAsia="tr-TR"/>
        </w:rPr>
        <w:tab/>
        <w:t>a)  [KM]</w:t>
      </w:r>
      <w:r w:rsidRPr="00017F39">
        <w:rPr>
          <w:rFonts w:ascii="Comic Sans MS" w:hAnsi="Comic Sans MS"/>
          <w:lang w:eastAsia="tr-TR"/>
        </w:rPr>
        <w:tab/>
      </w:r>
      <w:r w:rsidRPr="00017F39">
        <w:rPr>
          <w:rFonts w:ascii="Comic Sans MS" w:hAnsi="Comic Sans MS"/>
          <w:lang w:eastAsia="tr-TR"/>
        </w:rPr>
        <w:tab/>
        <w:t>b)  [LM]</w:t>
      </w:r>
      <w:r w:rsidRPr="00017F39">
        <w:rPr>
          <w:rFonts w:ascii="Comic Sans MS" w:hAnsi="Comic Sans MS"/>
          <w:lang w:eastAsia="tr-TR"/>
        </w:rPr>
        <w:tab/>
        <w:t>c)  [MN]</w:t>
      </w:r>
      <w:r w:rsidRPr="00017F39">
        <w:rPr>
          <w:rFonts w:ascii="Comic Sans MS" w:hAnsi="Comic Sans MS"/>
          <w:lang w:eastAsia="tr-TR"/>
        </w:rPr>
        <w:tab/>
        <w:t>d)  [NL]</w:t>
      </w:r>
    </w:p>
    <w:p w:rsidR="00EC68D0" w:rsidRDefault="00EC68D0" w:rsidP="00017F39">
      <w:pPr>
        <w:tabs>
          <w:tab w:val="left" w:pos="2385"/>
        </w:tabs>
        <w:spacing w:after="0" w:line="240" w:lineRule="auto"/>
        <w:ind w:firstLine="708"/>
        <w:rPr>
          <w:rFonts w:ascii="Comic Sans MS" w:hAnsi="Comic Sans MS"/>
          <w:lang w:eastAsia="tr-TR"/>
        </w:rPr>
      </w:pPr>
      <w:r w:rsidRPr="00017F39">
        <w:rPr>
          <w:rFonts w:ascii="Comic Sans MS" w:hAnsi="Comic Sans MS"/>
          <w:lang w:eastAsia="tr-TR"/>
        </w:rPr>
        <w:t>M</w:t>
      </w:r>
      <w:r w:rsidRPr="00017F39">
        <w:rPr>
          <w:rFonts w:ascii="Comic Sans MS" w:hAnsi="Comic Sans MS"/>
          <w:lang w:eastAsia="tr-TR"/>
        </w:rPr>
        <w:tab/>
        <w:t>N</w:t>
      </w:r>
    </w:p>
    <w:p w:rsidR="00EC68D0" w:rsidRDefault="00EC68D0" w:rsidP="00017F39">
      <w:pPr>
        <w:tabs>
          <w:tab w:val="left" w:pos="2385"/>
        </w:tabs>
        <w:spacing w:after="0" w:line="240" w:lineRule="auto"/>
        <w:ind w:firstLine="708"/>
        <w:rPr>
          <w:rFonts w:ascii="Comic Sans MS" w:hAnsi="Comic Sans MS"/>
          <w:lang w:eastAsia="tr-TR"/>
        </w:rPr>
      </w:pPr>
    </w:p>
    <w:p w:rsidR="00EC68D0" w:rsidRDefault="00EC68D0" w:rsidP="00AF0247">
      <w:pPr>
        <w:rPr>
          <w:b/>
        </w:rPr>
      </w:pPr>
    </w:p>
    <w:p w:rsidR="00EC68D0" w:rsidRDefault="00EC68D0">
      <w:r>
        <w:rPr>
          <w:noProof/>
          <w:lang w:eastAsia="tr-TR"/>
        </w:rPr>
        <w:pict>
          <v:shape id="_x0000_s1052" type="#_x0000_t32" style="position:absolute;margin-left:164.25pt;margin-top:39.5pt;width:48pt;height:21.75pt;flip:y;z-index:251663872" o:connectortype="straight"/>
        </w:pict>
      </w:r>
      <w:r>
        <w:rPr>
          <w:noProof/>
          <w:lang w:eastAsia="tr-TR"/>
        </w:rPr>
        <w:pict>
          <v:shape id="_x0000_s1053" type="#_x0000_t32" style="position:absolute;margin-left:185.25pt;margin-top:38.75pt;width:27pt;height:60pt;flip:x;z-index:251664896" o:connectortype="straigh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4" type="#_x0000_t5" style="position:absolute;margin-left:96pt;margin-top:38.75pt;width:44.25pt;height:53.25pt;z-index:251662848"/>
        </w:pict>
      </w:r>
      <w:r>
        <w:rPr>
          <w:noProof/>
          <w:lang w:eastAsia="tr-TR"/>
        </w:rPr>
        <w:pict>
          <v:shape id="_x0000_s1055" type="#_x0000_t5" style="position:absolute;margin-left:4.5pt;margin-top:39.5pt;width:60pt;height:52.5pt;z-index:251661824"/>
        </w:pict>
      </w:r>
      <w:r>
        <w:t>8.Aşağıdaki üçgenlerin kenarlarına göre türlerini yazın.</w:t>
      </w:r>
    </w:p>
    <w:p w:rsidR="00EC68D0" w:rsidRDefault="00EC68D0">
      <w:r>
        <w:rPr>
          <w:noProof/>
          <w:lang w:eastAsia="tr-TR"/>
        </w:rPr>
        <w:pict>
          <v:shape id="_x0000_s1056" type="#_x0000_t32" style="position:absolute;margin-left:164.25pt;margin-top:19.6pt;width:21pt;height:38.25pt;z-index:251665920" o:connectortype="straight"/>
        </w:pict>
      </w:r>
      <w:r>
        <w:t xml:space="preserve">     3             3                  4         4                5     </w:t>
      </w:r>
    </w:p>
    <w:p w:rsidR="00EC68D0" w:rsidRDefault="00EC68D0">
      <w:r>
        <w:t xml:space="preserve">                                                                 4                7       </w:t>
      </w:r>
    </w:p>
    <w:p w:rsidR="00EC68D0" w:rsidRDefault="00EC68D0">
      <w:r>
        <w:t xml:space="preserve">            3                               3  </w:t>
      </w:r>
    </w:p>
    <w:p w:rsidR="00EC68D0" w:rsidRDefault="00EC68D0">
      <w:r>
        <w:t>………………………..     ……………........   ……………………</w:t>
      </w:r>
    </w:p>
    <w:p w:rsidR="00EC68D0" w:rsidRDefault="00EC68D0"/>
    <w:p w:rsidR="00EC68D0" w:rsidRDefault="00EC68D0"/>
    <w:p w:rsidR="00EC68D0" w:rsidRDefault="00EC68D0"/>
    <w:p w:rsidR="00EC68D0" w:rsidRDefault="00EC68D0"/>
    <w:p w:rsidR="00EC68D0" w:rsidRDefault="00EC68D0">
      <w:r>
        <w:t>9.Aşağıda verilen açıları boşluğa çiziniz.</w:t>
      </w:r>
    </w:p>
    <w:p w:rsidR="00EC68D0" w:rsidRDefault="00EC68D0">
      <w:r>
        <w:t xml:space="preserve">         s(U) = 50°                                   s(M)=130°</w:t>
      </w:r>
    </w:p>
    <w:p w:rsidR="00EC68D0" w:rsidRDefault="00EC68D0"/>
    <w:p w:rsidR="00EC68D0" w:rsidRDefault="00EC68D0"/>
    <w:p w:rsidR="00EC68D0" w:rsidRDefault="00EC68D0"/>
    <w:p w:rsidR="00EC68D0" w:rsidRDefault="00EC68D0">
      <w:pPr>
        <w:rPr>
          <w:b/>
          <w:i/>
          <w:sz w:val="20"/>
          <w:szCs w:val="20"/>
        </w:rPr>
      </w:pPr>
    </w:p>
    <w:p w:rsidR="00EC68D0" w:rsidRDefault="00EC68D0">
      <w:pPr>
        <w:rPr>
          <w:b/>
          <w:i/>
          <w:sz w:val="20"/>
          <w:szCs w:val="20"/>
        </w:rPr>
      </w:pPr>
    </w:p>
    <w:p w:rsidR="00EC68D0" w:rsidRDefault="00EC68D0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           s(A) = 90°                                      s(P)=17</w:t>
      </w:r>
      <w:r w:rsidRPr="004E2B5A">
        <w:rPr>
          <w:b/>
          <w:i/>
          <w:sz w:val="20"/>
          <w:szCs w:val="20"/>
        </w:rPr>
        <w:t>0°</w:t>
      </w:r>
    </w:p>
    <w:p w:rsidR="00EC68D0" w:rsidRDefault="00EC68D0">
      <w:pPr>
        <w:rPr>
          <w:b/>
          <w:i/>
          <w:sz w:val="20"/>
          <w:szCs w:val="20"/>
        </w:rPr>
      </w:pPr>
    </w:p>
    <w:p w:rsidR="00EC68D0" w:rsidRDefault="00EC68D0">
      <w:pPr>
        <w:rPr>
          <w:b/>
          <w:i/>
          <w:sz w:val="20"/>
          <w:szCs w:val="20"/>
        </w:rPr>
      </w:pPr>
    </w:p>
    <w:p w:rsidR="00EC68D0" w:rsidRDefault="00EC68D0">
      <w:pPr>
        <w:rPr>
          <w:b/>
          <w:i/>
          <w:sz w:val="20"/>
          <w:szCs w:val="20"/>
        </w:rPr>
      </w:pPr>
    </w:p>
    <w:p w:rsidR="00EC68D0" w:rsidRDefault="00EC68D0">
      <w:pPr>
        <w:rPr>
          <w:b/>
          <w:i/>
          <w:sz w:val="20"/>
          <w:szCs w:val="20"/>
        </w:rPr>
      </w:pPr>
    </w:p>
    <w:p w:rsidR="00EC68D0" w:rsidRDefault="00EC68D0">
      <w:pPr>
        <w:rPr>
          <w:b/>
          <w:i/>
          <w:sz w:val="20"/>
          <w:szCs w:val="20"/>
        </w:rPr>
      </w:pPr>
    </w:p>
    <w:p w:rsidR="00EC68D0" w:rsidRDefault="00EC68D0">
      <w:pPr>
        <w:rPr>
          <w:b/>
          <w:i/>
          <w:sz w:val="20"/>
          <w:szCs w:val="20"/>
        </w:rPr>
      </w:pPr>
    </w:p>
    <w:p w:rsidR="00EC68D0" w:rsidRDefault="00EC68D0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10. kenar ve köşegenin farkını yazınız.</w:t>
      </w:r>
    </w:p>
    <w:p w:rsidR="00EC68D0" w:rsidRDefault="00EC68D0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C68D0" w:rsidRPr="00567CCA" w:rsidRDefault="00EC68D0" w:rsidP="00031B7F">
      <w:pPr>
        <w:rPr>
          <w:b/>
          <w:i/>
          <w:sz w:val="20"/>
          <w:szCs w:val="20"/>
        </w:rPr>
      </w:pPr>
      <w:hyperlink r:id="rId9" w:history="1">
        <w:r w:rsidRPr="007C6E11">
          <w:rPr>
            <w:rStyle w:val="Hyperlink"/>
            <w:b/>
            <w:i/>
            <w:sz w:val="20"/>
            <w:szCs w:val="20"/>
          </w:rPr>
          <w:t>www.sorubak.com</w:t>
        </w:r>
      </w:hyperlink>
      <w:r>
        <w:rPr>
          <w:b/>
          <w:i/>
          <w:sz w:val="20"/>
          <w:szCs w:val="20"/>
        </w:rPr>
        <w:t xml:space="preserve"> </w:t>
      </w:r>
    </w:p>
    <w:p w:rsidR="00EC68D0" w:rsidRPr="00567CCA" w:rsidRDefault="00EC68D0" w:rsidP="00031B7F"/>
    <w:sectPr w:rsidR="00EC68D0" w:rsidRPr="00567CCA" w:rsidSect="00AE0541">
      <w:footerReference w:type="default" r:id="rId10"/>
      <w:pgSz w:w="11906" w:h="16838"/>
      <w:pgMar w:top="1417" w:right="1417" w:bottom="1417" w:left="1134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8D0" w:rsidRDefault="00EC68D0" w:rsidP="00017F39">
      <w:pPr>
        <w:spacing w:after="0" w:line="240" w:lineRule="auto"/>
      </w:pPr>
      <w:r>
        <w:separator/>
      </w:r>
    </w:p>
  </w:endnote>
  <w:endnote w:type="continuationSeparator" w:id="0">
    <w:p w:rsidR="00EC68D0" w:rsidRDefault="00EC68D0" w:rsidP="00017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8D0" w:rsidRDefault="00EC68D0">
    <w:pPr>
      <w:pStyle w:val="Foot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2 Resim" o:spid="_x0000_s2049" type="#_x0000_t75" alt="OKUL LOGO.png" style="position:absolute;margin-left:11.8pt;margin-top:-27.8pt;width:55.4pt;height:56.95pt;z-index:251658240;visibility:visible">
          <v:imagedata r:id="rId1" o:title=""/>
        </v:shape>
      </w:pict>
    </w:r>
    <w:r>
      <w:rPr>
        <w:noProof/>
        <w:lang w:eastAsia="tr-TR"/>
      </w:rPr>
      <w:pict>
        <v:shape id="0 Resim" o:spid="_x0000_s2050" type="#_x0000_t75" alt="ISMAIL LOGO.png" style="position:absolute;margin-left:425.35pt;margin-top:-29.5pt;width:57.05pt;height:58.6pt;z-index:251657216;visibility:visible">
          <v:imagedata r:id="rId2" o:title=""/>
        </v:shape>
      </w:pict>
    </w:r>
  </w:p>
  <w:p w:rsidR="00EC68D0" w:rsidRDefault="00EC68D0">
    <w:pPr>
      <w:pStyle w:val="Footer"/>
    </w:pPr>
    <w:r w:rsidRPr="008C76D8">
      <w:rPr>
        <w:noProof/>
        <w:lang w:eastAsia="tr-TR"/>
      </w:rPr>
      <w:pict>
        <v:shape id="1 Resim" o:spid="_x0000_i1026" type="#_x0000_t75" alt="OKUL LOGO.png" style="width:437.25pt;height:447.75pt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8D0" w:rsidRDefault="00EC68D0" w:rsidP="00017F39">
      <w:pPr>
        <w:spacing w:after="0" w:line="240" w:lineRule="auto"/>
      </w:pPr>
      <w:r>
        <w:separator/>
      </w:r>
    </w:p>
  </w:footnote>
  <w:footnote w:type="continuationSeparator" w:id="0">
    <w:p w:rsidR="00EC68D0" w:rsidRDefault="00EC68D0" w:rsidP="00017F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2287E"/>
    <w:multiLevelType w:val="hybridMultilevel"/>
    <w:tmpl w:val="87703E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6771D5"/>
    <w:multiLevelType w:val="hybridMultilevel"/>
    <w:tmpl w:val="09AEBD32"/>
    <w:lvl w:ilvl="0" w:tplc="702CCD8C">
      <w:start w:val="1"/>
      <w:numFmt w:val="upperLetter"/>
      <w:lvlText w:val="%1."/>
      <w:lvlJc w:val="left"/>
      <w:pPr>
        <w:ind w:left="945" w:hanging="58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972C3D"/>
    <w:multiLevelType w:val="hybridMultilevel"/>
    <w:tmpl w:val="286E67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0FC6F18"/>
    <w:multiLevelType w:val="hybridMultilevel"/>
    <w:tmpl w:val="B56EF10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5814B4"/>
    <w:multiLevelType w:val="hybridMultilevel"/>
    <w:tmpl w:val="3C923EE6"/>
    <w:lvl w:ilvl="0" w:tplc="6F347D02">
      <w:start w:val="1"/>
      <w:numFmt w:val="upperLetter"/>
      <w:lvlText w:val="%1."/>
      <w:lvlJc w:val="left"/>
      <w:pPr>
        <w:ind w:left="870" w:hanging="58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5">
    <w:nsid w:val="45C31FF7"/>
    <w:multiLevelType w:val="hybridMultilevel"/>
    <w:tmpl w:val="E5D0019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92D08E3"/>
    <w:multiLevelType w:val="hybridMultilevel"/>
    <w:tmpl w:val="0A74696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AA76FE0"/>
    <w:multiLevelType w:val="hybridMultilevel"/>
    <w:tmpl w:val="6B1A463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94226EE"/>
    <w:multiLevelType w:val="hybridMultilevel"/>
    <w:tmpl w:val="26E22C5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5392"/>
    <w:rsid w:val="00017F39"/>
    <w:rsid w:val="00031B7F"/>
    <w:rsid w:val="00045FF3"/>
    <w:rsid w:val="000B0FF2"/>
    <w:rsid w:val="000D6233"/>
    <w:rsid w:val="00110FD5"/>
    <w:rsid w:val="00120DF2"/>
    <w:rsid w:val="00165392"/>
    <w:rsid w:val="0023084B"/>
    <w:rsid w:val="002736EF"/>
    <w:rsid w:val="0029344C"/>
    <w:rsid w:val="002C7C26"/>
    <w:rsid w:val="003B7858"/>
    <w:rsid w:val="00416FBA"/>
    <w:rsid w:val="00437AC6"/>
    <w:rsid w:val="00466AB6"/>
    <w:rsid w:val="004B7B11"/>
    <w:rsid w:val="004C3C1F"/>
    <w:rsid w:val="004E2B5A"/>
    <w:rsid w:val="00567CCA"/>
    <w:rsid w:val="005D6159"/>
    <w:rsid w:val="00603A2C"/>
    <w:rsid w:val="00631C06"/>
    <w:rsid w:val="00634F60"/>
    <w:rsid w:val="00722A72"/>
    <w:rsid w:val="00762204"/>
    <w:rsid w:val="0077570C"/>
    <w:rsid w:val="007C6E11"/>
    <w:rsid w:val="007E79E9"/>
    <w:rsid w:val="007F5FD2"/>
    <w:rsid w:val="008C1C5B"/>
    <w:rsid w:val="008C76D8"/>
    <w:rsid w:val="008E370B"/>
    <w:rsid w:val="009A4650"/>
    <w:rsid w:val="009D556C"/>
    <w:rsid w:val="00A02F1D"/>
    <w:rsid w:val="00A369DB"/>
    <w:rsid w:val="00AE0541"/>
    <w:rsid w:val="00AF0247"/>
    <w:rsid w:val="00BB18B8"/>
    <w:rsid w:val="00BB77E2"/>
    <w:rsid w:val="00C27ACC"/>
    <w:rsid w:val="00C61106"/>
    <w:rsid w:val="00CE314E"/>
    <w:rsid w:val="00E005C4"/>
    <w:rsid w:val="00E462B0"/>
    <w:rsid w:val="00E728B5"/>
    <w:rsid w:val="00E963A6"/>
    <w:rsid w:val="00EC68D0"/>
    <w:rsid w:val="00EF62F3"/>
    <w:rsid w:val="00F253BC"/>
    <w:rsid w:val="00FA4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9E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F62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62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220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AF0247"/>
    <w:rPr>
      <w:lang w:eastAsia="en-US"/>
    </w:rPr>
  </w:style>
  <w:style w:type="paragraph" w:styleId="Header">
    <w:name w:val="header"/>
    <w:basedOn w:val="Normal"/>
    <w:link w:val="HeaderChar"/>
    <w:uiPriority w:val="99"/>
    <w:rsid w:val="00017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17F3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17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17F39"/>
    <w:rPr>
      <w:rFonts w:cs="Times New Roman"/>
    </w:rPr>
  </w:style>
  <w:style w:type="character" w:styleId="Hyperlink">
    <w:name w:val="Hyperlink"/>
    <w:basedOn w:val="DefaultParagraphFont"/>
    <w:uiPriority w:val="99"/>
    <w:rsid w:val="00031B7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211</TotalTime>
  <Pages>2</Pages>
  <Words>571</Words>
  <Characters>3255</Characters>
  <Application>Microsoft Office Outlook</Application>
  <DocSecurity>0</DocSecurity>
  <Lines>0</Lines>
  <Paragraphs>0</Paragraphs>
  <ScaleCrop>false</ScaleCrop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edanur</cp:lastModifiedBy>
  <cp:revision>19</cp:revision>
  <dcterms:created xsi:type="dcterms:W3CDTF">2010-11-05T08:42:00Z</dcterms:created>
  <dcterms:modified xsi:type="dcterms:W3CDTF">2014-10-27T18:59:00Z</dcterms:modified>
</cp:coreProperties>
</file>